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67e7" w14:paraId="e8b67e7" w:rsidRDefault="00D61F89" w:rsidP="00BE0973" w:rsidR="00D61F89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08050" cx="679450"/>
            <wp:effectExtent b="6350" r="635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F89" w:rsidP="00D61F89" w:rsidR="00D61F89">
      <w:pPr>
        <w:jc w:val="both"/>
      </w:pPr>
      <w:r>
        <w:t xml:space="preserve">  </w:t>
      </w:r>
    </w:p>
    <w:p w:rsidRDefault="001D5D91" w:rsidP="00D61F89" w:rsidR="00D61F89">
      <w:r>
        <w:t>Republika Hrvatska</w:t>
      </w:r>
    </w:p>
    <w:p w:rsidRDefault="001D5D91" w:rsidP="00D61F89" w:rsidR="001D5D91">
      <w:r>
        <w:t>Trgovački sud u Osijeku</w:t>
      </w:r>
    </w:p>
    <w:p w:rsidRDefault="001D5D91" w:rsidP="00D61F89" w:rsidR="001D5D91">
      <w:r>
        <w:t>Stalna služba u Slavonskom Brodu</w:t>
      </w:r>
    </w:p>
    <w:p w:rsidRDefault="00D61F89" w:rsidP="00D61F89" w:rsidR="00956296">
      <w:r>
        <w:t>Trg pobjede 13</w:t>
      </w:r>
    </w:p>
    <w:p w:rsidRDefault="00D61F89" w:rsidP="00D61F89" w:rsidR="00956296">
      <w:r>
        <w:t xml:space="preserve">35000 </w:t>
      </w:r>
      <w:r w:rsidR="001D5D91">
        <w:t>Slavonski Brod</w:t>
      </w:r>
      <w:r>
        <w:t>                                               </w:t>
      </w:r>
      <w:r w:rsidR="00CE7781">
        <w:t>          </w:t>
      </w:r>
    </w:p>
    <w:p w:rsidRDefault="00956296" w:rsidP="00D61F89" w:rsidR="00956296"/>
    <w:p w:rsidRDefault="00CE7781" w:rsidP="00BE0973" w:rsidR="00D61F89">
      <w:pPr>
        <w:jc w:val="right"/>
      </w:pPr>
      <w:r>
        <w:t xml:space="preserve">               </w:t>
      </w:r>
      <w:r w:rsidRPr="00CE7781">
        <w:rPr>
          <w:b/>
        </w:rPr>
        <w:t>1</w:t>
      </w:r>
      <w:r w:rsidR="00D61F89" w:rsidRPr="00CE7781">
        <w:rPr>
          <w:b/>
        </w:rPr>
        <w:t>/St-</w:t>
      </w:r>
      <w:r w:rsidR="001D5D91">
        <w:rPr>
          <w:b/>
        </w:rPr>
        <w:t>549/2016-</w:t>
      </w:r>
      <w:r w:rsidR="00A77FE0">
        <w:rPr>
          <w:b/>
        </w:rPr>
        <w:t>74</w:t>
      </w:r>
    </w:p>
    <w:p w:rsidRDefault="00956296" w:rsidP="00D61F89" w:rsidR="00956296"/>
    <w:p w:rsidRDefault="00D61F89" w:rsidP="00D61F89" w:rsidR="00D61F89">
      <w:pPr>
        <w:jc w:val="center"/>
        <w:rPr>
          <w:b/>
          <w:bCs/>
        </w:rPr>
      </w:pPr>
      <w:r>
        <w:rPr>
          <w:b/>
          <w:bCs/>
        </w:rPr>
        <w:t>   R E P U B L I K A   H R V A T S K A</w:t>
      </w:r>
    </w:p>
    <w:p w:rsidRDefault="00D61F89" w:rsidP="00D61F89" w:rsidR="00D61F89">
      <w:pPr>
        <w:jc w:val="center"/>
        <w:rPr>
          <w:b/>
          <w:bCs/>
        </w:rPr>
      </w:pPr>
      <w:r>
        <w:rPr>
          <w:b/>
          <w:bCs/>
        </w:rPr>
        <w:t>R J E Š E N J E   O   D O S U D I</w:t>
      </w:r>
    </w:p>
    <w:p w:rsidRDefault="00D61F89" w:rsidP="00D61F89" w:rsidR="00D61F89">
      <w:pPr>
        <w:jc w:val="center"/>
        <w:rPr>
          <w:b/>
          <w:bCs/>
        </w:rPr>
      </w:pPr>
    </w:p>
    <w:p w:rsidRDefault="00D61F89" w:rsidP="00D61F89" w:rsidR="00D61F89">
      <w:pPr>
        <w:ind w:firstLine="708"/>
        <w:jc w:val="both"/>
      </w:pPr>
      <w:r>
        <w:t xml:space="preserve">TRGOVAČKI SUD U OSIJEKU, STALNA SLUŽBA U SLAVONSKOM BRODU, po stečajnoj sutkinji </w:t>
      </w:r>
      <w:r w:rsidR="008A51BA">
        <w:t>Vesni Vukelić</w:t>
      </w:r>
      <w:r w:rsidR="009159F2">
        <w:t xml:space="preserve">, u stečajnom postupku koji se vodi nad dužnikom </w:t>
      </w:r>
      <w:r w:rsidR="00A77FE0">
        <w:t xml:space="preserve">BRAMAN USLUGE d.o.o. u stečaju </w:t>
      </w:r>
      <w:r w:rsidR="00A77FE0">
        <w:rPr>
          <w:color w:val="000000"/>
        </w:rPr>
        <w:t xml:space="preserve">Pleternica, Bana Josipa Jelačića 11, OIB </w:t>
      </w:r>
      <w:r w:rsidR="000A706D">
        <w:rPr>
          <w:color w:val="000000"/>
        </w:rPr>
        <w:t xml:space="preserve">74199793045, </w:t>
      </w:r>
      <w:r w:rsidR="00CE7781">
        <w:rPr>
          <w:color w:val="000000"/>
        </w:rPr>
        <w:t>dana</w:t>
      </w:r>
      <w:r>
        <w:t xml:space="preserve"> </w:t>
      </w:r>
      <w:r w:rsidR="00A77FE0">
        <w:t>07. prosinca</w:t>
      </w:r>
      <w:r>
        <w:t xml:space="preserve"> 2018.</w:t>
      </w:r>
    </w:p>
    <w:p w:rsidRDefault="009358BB" w:rsidP="00D61F89" w:rsidR="009358BB">
      <w:pPr>
        <w:ind w:firstLine="708"/>
        <w:jc w:val="both"/>
      </w:pPr>
    </w:p>
    <w:p w:rsidRDefault="00D61F89" w:rsidP="00D61F89" w:rsidR="009358BB">
      <w:pPr>
        <w:jc w:val="center"/>
      </w:pPr>
      <w:r>
        <w:t>r i j e š i o    j e</w:t>
      </w:r>
    </w:p>
    <w:p w:rsidRDefault="00D61F89" w:rsidP="00D61F89" w:rsidR="00D61F89">
      <w:pPr>
        <w:jc w:val="both"/>
      </w:pPr>
    </w:p>
    <w:p w:rsidRDefault="009159F2" w:rsidP="00D61F89" w:rsidR="002C4E5E" w:rsidRPr="002C4E5E">
      <w:pPr>
        <w:numPr>
          <w:ilvl w:val="0"/>
          <w:numId w:val="3"/>
        </w:numPr>
        <w:spacing w:afterAutospacing="true" w:after="100" w:beforeAutospacing="true" w:before="100"/>
        <w:jc w:val="both"/>
        <w:rPr>
          <w:b/>
          <w:bCs/>
          <w:color w:val="000000"/>
        </w:rPr>
      </w:pPr>
      <w:r>
        <w:t>Ponuditelju</w:t>
      </w:r>
      <w:r w:rsidR="00D61F89">
        <w:t xml:space="preserve"> </w:t>
      </w:r>
      <w:r w:rsidR="002C4E5E">
        <w:rPr>
          <w:b/>
          <w:bCs/>
        </w:rPr>
        <w:t xml:space="preserve">MARKU DUILU iz Zagreba, </w:t>
      </w:r>
      <w:proofErr w:type="spellStart"/>
      <w:r w:rsidR="002C4E5E">
        <w:rPr>
          <w:b/>
          <w:bCs/>
        </w:rPr>
        <w:t>Puklavčeva</w:t>
      </w:r>
      <w:proofErr w:type="spellEnd"/>
      <w:r w:rsidR="002C4E5E">
        <w:rPr>
          <w:b/>
          <w:bCs/>
        </w:rPr>
        <w:t xml:space="preserve"> 18, OIB 20325880669</w:t>
      </w:r>
      <w:r w:rsidRPr="00096FEF">
        <w:rPr>
          <w:b/>
          <w:bCs/>
        </w:rPr>
        <w:t>,</w:t>
      </w:r>
      <w:r w:rsidR="009358BB">
        <w:t xml:space="preserve"> </w:t>
      </w:r>
      <w:r w:rsidR="0062797B">
        <w:t>dosuđuj</w:t>
      </w:r>
      <w:r w:rsidR="002C4E5E">
        <w:t>u</w:t>
      </w:r>
      <w:r w:rsidR="00D61F89">
        <w:t xml:space="preserve"> se </w:t>
      </w:r>
      <w:r w:rsidR="002C4E5E">
        <w:t>nekretnine</w:t>
      </w:r>
      <w:r w:rsidR="008A51BA">
        <w:t xml:space="preserve"> vlasništva</w:t>
      </w:r>
      <w:r w:rsidR="00D61F89">
        <w:t xml:space="preserve"> </w:t>
      </w:r>
      <w:r>
        <w:t>stečajnog</w:t>
      </w:r>
      <w:r w:rsidR="007C090C">
        <w:t xml:space="preserve"> </w:t>
      </w:r>
      <w:r>
        <w:t xml:space="preserve">dužnika </w:t>
      </w:r>
      <w:r w:rsidR="002C4E5E" w:rsidRPr="002C4E5E">
        <w:rPr>
          <w:b/>
        </w:rPr>
        <w:t xml:space="preserve">BRAMAN USLUGE d.o.o. u stečaju </w:t>
      </w:r>
      <w:r w:rsidR="002C4E5E" w:rsidRPr="002C4E5E">
        <w:rPr>
          <w:b/>
          <w:color w:val="000000"/>
        </w:rPr>
        <w:t>Pleternica, Bana Josipa Jelačića 11, OIB 74199793045</w:t>
      </w:r>
      <w:r>
        <w:t>,</w:t>
      </w:r>
      <w:r w:rsidR="008A51BA" w:rsidRPr="00096FEF">
        <w:rPr>
          <w:color w:val="000000"/>
        </w:rPr>
        <w:t xml:space="preserve"> </w:t>
      </w:r>
      <w:r w:rsidR="002C4E5E">
        <w:rPr>
          <w:color w:val="000000"/>
        </w:rPr>
        <w:t>i to:</w:t>
      </w:r>
    </w:p>
    <w:p w:rsidRDefault="00DB336D" w:rsidP="00DB336D" w:rsidR="00096FEF">
      <w:pPr>
        <w:spacing w:afterAutospacing="true" w:after="100" w:beforeAutospacing="true" w:before="100"/>
        <w:ind w:firstLine="567"/>
        <w:jc w:val="both"/>
        <w:rPr>
          <w:b/>
        </w:rPr>
      </w:pPr>
      <w:r>
        <w:rPr>
          <w:b/>
        </w:rPr>
        <w:t xml:space="preserve">  - </w:t>
      </w:r>
      <w:r w:rsidR="002C4E5E">
        <w:rPr>
          <w:b/>
        </w:rPr>
        <w:t xml:space="preserve">zgrada za odmor i dvorište ukupne površine 137 </w:t>
      </w:r>
      <w:proofErr w:type="spellStart"/>
      <w:r w:rsidR="002C4E5E">
        <w:rPr>
          <w:b/>
        </w:rPr>
        <w:t>čhv</w:t>
      </w:r>
      <w:proofErr w:type="spellEnd"/>
      <w:r w:rsidR="002C4E5E">
        <w:rPr>
          <w:b/>
        </w:rPr>
        <w:t xml:space="preserve">, označena sa kč.br. 5387/4, upisana u </w:t>
      </w:r>
      <w:proofErr w:type="spellStart"/>
      <w:r w:rsidR="002C4E5E">
        <w:rPr>
          <w:b/>
        </w:rPr>
        <w:t>zk.ul</w:t>
      </w:r>
      <w:proofErr w:type="spellEnd"/>
      <w:r w:rsidR="002C4E5E">
        <w:rPr>
          <w:b/>
        </w:rPr>
        <w:t xml:space="preserve">. </w:t>
      </w:r>
      <w:r w:rsidR="00BD5198">
        <w:rPr>
          <w:b/>
        </w:rPr>
        <w:t xml:space="preserve">1001 k.o. Cerovac </w:t>
      </w:r>
      <w:proofErr w:type="spellStart"/>
      <w:r w:rsidR="00BD5198">
        <w:rPr>
          <w:b/>
        </w:rPr>
        <w:t>Barilovački</w:t>
      </w:r>
      <w:proofErr w:type="spellEnd"/>
      <w:r w:rsidR="00BE0973">
        <w:rPr>
          <w:b/>
        </w:rPr>
        <w:t>,</w:t>
      </w:r>
      <w:r w:rsidR="00BD5198">
        <w:rPr>
          <w:b/>
        </w:rPr>
        <w:t xml:space="preserve"> </w:t>
      </w:r>
    </w:p>
    <w:p w:rsidRDefault="00DB336D" w:rsidP="002C4E5E" w:rsidR="00DB336D" w:rsidRPr="002C4E5E">
      <w:pPr>
        <w:spacing w:afterAutospacing="true" w:after="100" w:beforeAutospacing="true" w:before="100"/>
        <w:jc w:val="both"/>
        <w:rPr>
          <w:b/>
          <w:bCs/>
          <w:color w:val="000000"/>
        </w:rPr>
      </w:pPr>
      <w:r>
        <w:rPr>
          <w:b/>
        </w:rPr>
        <w:tab/>
        <w:t xml:space="preserve">- </w:t>
      </w:r>
      <w:r w:rsidR="0090676A">
        <w:rPr>
          <w:b/>
        </w:rPr>
        <w:t xml:space="preserve">šuma </w:t>
      </w:r>
      <w:proofErr w:type="spellStart"/>
      <w:r w:rsidR="0090676A">
        <w:rPr>
          <w:b/>
        </w:rPr>
        <w:t>Drenik</w:t>
      </w:r>
      <w:proofErr w:type="spellEnd"/>
      <w:r w:rsidR="0090676A">
        <w:rPr>
          <w:b/>
        </w:rPr>
        <w:t xml:space="preserve"> u Lučici </w:t>
      </w:r>
      <w:r w:rsidR="00B058B4">
        <w:rPr>
          <w:b/>
        </w:rPr>
        <w:t xml:space="preserve">ukupne površine 125 </w:t>
      </w:r>
      <w:proofErr w:type="spellStart"/>
      <w:r w:rsidR="00B058B4">
        <w:rPr>
          <w:b/>
        </w:rPr>
        <w:t>čhv</w:t>
      </w:r>
      <w:proofErr w:type="spellEnd"/>
      <w:r w:rsidR="00B058B4">
        <w:rPr>
          <w:b/>
        </w:rPr>
        <w:t xml:space="preserve">, označena sa kč.br. 5387/2, upisana u </w:t>
      </w:r>
      <w:proofErr w:type="spellStart"/>
      <w:r w:rsidR="00B058B4">
        <w:rPr>
          <w:b/>
        </w:rPr>
        <w:t>zk.ul</w:t>
      </w:r>
      <w:proofErr w:type="spellEnd"/>
      <w:r w:rsidR="00B058B4">
        <w:rPr>
          <w:b/>
        </w:rPr>
        <w:t xml:space="preserve">. </w:t>
      </w:r>
      <w:r w:rsidR="00F7300A">
        <w:rPr>
          <w:b/>
        </w:rPr>
        <w:t xml:space="preserve">1097 k.o. Cerovac </w:t>
      </w:r>
      <w:proofErr w:type="spellStart"/>
      <w:r w:rsidR="00F7300A">
        <w:rPr>
          <w:b/>
        </w:rPr>
        <w:t>Barilovački</w:t>
      </w:r>
      <w:proofErr w:type="spellEnd"/>
      <w:r w:rsidR="00F7300A">
        <w:rPr>
          <w:b/>
        </w:rPr>
        <w:t xml:space="preserve"> </w:t>
      </w:r>
    </w:p>
    <w:p w:rsidRDefault="00D61F89" w:rsidP="00096FEF" w:rsidR="00D61F89" w:rsidRPr="00096FEF">
      <w:pPr>
        <w:spacing w:afterAutospacing="true" w:after="100" w:beforeAutospacing="true" w:before="100"/>
        <w:ind w:left="1287"/>
        <w:jc w:val="both"/>
        <w:rPr>
          <w:b/>
          <w:bCs/>
          <w:color w:val="000000"/>
        </w:rPr>
      </w:pPr>
      <w:r w:rsidRPr="00096FEF">
        <w:rPr>
          <w:b/>
          <w:bCs/>
          <w:color w:val="000000"/>
        </w:rPr>
        <w:t xml:space="preserve">za iznos od </w:t>
      </w:r>
      <w:r w:rsidR="00722468">
        <w:rPr>
          <w:b/>
          <w:bCs/>
          <w:color w:val="000000"/>
        </w:rPr>
        <w:t>34.001,00</w:t>
      </w:r>
      <w:r w:rsidRPr="00096FEF">
        <w:rPr>
          <w:b/>
          <w:bCs/>
          <w:color w:val="000000"/>
        </w:rPr>
        <w:t xml:space="preserve"> kn.</w:t>
      </w:r>
    </w:p>
    <w:p w:rsidRDefault="00521E78" w:rsidP="00521E78" w:rsidR="00521E78">
      <w:pPr>
        <w:pStyle w:val="Odlomakpopisa"/>
        <w:numPr>
          <w:ilvl w:val="0"/>
          <w:numId w:val="3"/>
        </w:numPr>
        <w:jc w:val="both"/>
      </w:pPr>
      <w:r>
        <w:t>Ponuditelj</w:t>
      </w:r>
      <w:r w:rsidR="0062797B">
        <w:t xml:space="preserve"> </w:t>
      </w:r>
      <w:r>
        <w:t>-</w:t>
      </w:r>
      <w:r w:rsidR="0062797B">
        <w:t xml:space="preserve"> </w:t>
      </w:r>
      <w:r>
        <w:t xml:space="preserve">kupac </w:t>
      </w:r>
      <w:r w:rsidR="00722468">
        <w:rPr>
          <w:b/>
          <w:bCs/>
        </w:rPr>
        <w:t xml:space="preserve">MARKO DUILO iz Zagreba, </w:t>
      </w:r>
      <w:proofErr w:type="spellStart"/>
      <w:r w:rsidR="00722468">
        <w:rPr>
          <w:b/>
          <w:bCs/>
        </w:rPr>
        <w:t>Puklavčeva</w:t>
      </w:r>
      <w:proofErr w:type="spellEnd"/>
      <w:r w:rsidR="00722468">
        <w:rPr>
          <w:b/>
          <w:bCs/>
        </w:rPr>
        <w:t xml:space="preserve"> 18, OIB 20325880669, </w:t>
      </w:r>
      <w:r w:rsidR="0062797B">
        <w:t>duža</w:t>
      </w:r>
      <w:r w:rsidR="003E4EA4">
        <w:t>n</w:t>
      </w:r>
      <w:r>
        <w:t xml:space="preserve"> je uplatiti </w:t>
      </w:r>
      <w:proofErr w:type="spellStart"/>
      <w:r>
        <w:t>kupovninu</w:t>
      </w:r>
      <w:proofErr w:type="spellEnd"/>
      <w:r>
        <w:t xml:space="preserve"> u iznosu od </w:t>
      </w:r>
      <w:r w:rsidR="00722468">
        <w:rPr>
          <w:b/>
        </w:rPr>
        <w:t>34.001,</w:t>
      </w:r>
      <w:r w:rsidR="003E4EA4">
        <w:rPr>
          <w:b/>
        </w:rPr>
        <w:t>00</w:t>
      </w:r>
      <w:r w:rsidRPr="00521E78">
        <w:rPr>
          <w:b/>
        </w:rPr>
        <w:t xml:space="preserve"> kn</w:t>
      </w:r>
      <w:r w:rsidR="00600125">
        <w:t>, umanjenu</w:t>
      </w:r>
      <w:r>
        <w:t xml:space="preserve"> za uplaćenu jamčevinu</w:t>
      </w:r>
      <w:r w:rsidR="00600125">
        <w:t xml:space="preserve"> (</w:t>
      </w:r>
      <w:r w:rsidR="00722468">
        <w:t>14.608,44</w:t>
      </w:r>
      <w:r w:rsidR="00600125">
        <w:t xml:space="preserve"> kn)</w:t>
      </w:r>
      <w:r>
        <w:t>, u roku od 30 dana, računajući od dana završetka elektroničke javne dražbe (</w:t>
      </w:r>
      <w:r w:rsidR="009657E9">
        <w:t>27.11</w:t>
      </w:r>
      <w:r w:rsidR="0088170E">
        <w:t>.</w:t>
      </w:r>
      <w:r w:rsidR="0062797B">
        <w:t>2018.</w:t>
      </w:r>
      <w:r>
        <w:t>)</w:t>
      </w:r>
    </w:p>
    <w:p w:rsidRDefault="00521E78" w:rsidP="00521E78" w:rsidR="00521E78">
      <w:pPr>
        <w:jc w:val="both"/>
      </w:pPr>
    </w:p>
    <w:p w:rsidRDefault="001347DD" w:rsidP="00521E78" w:rsidR="00D61F89">
      <w:pPr>
        <w:ind w:left="567"/>
        <w:jc w:val="both"/>
      </w:pPr>
      <w:r w:rsidRPr="00437DC6">
        <w:rPr>
          <w:b/>
        </w:rPr>
        <w:t>III</w:t>
      </w:r>
      <w:r>
        <w:t xml:space="preserve">- </w:t>
      </w:r>
      <w:proofErr w:type="spellStart"/>
      <w:r>
        <w:t>Kupovnina</w:t>
      </w:r>
      <w:proofErr w:type="spellEnd"/>
      <w:r>
        <w:t xml:space="preserve"> se uplaćuje</w:t>
      </w:r>
      <w:r w:rsidR="00D61F89">
        <w:t xml:space="preserve">  na račun za uplatu </w:t>
      </w:r>
      <w:proofErr w:type="spellStart"/>
      <w:r w:rsidR="00D61F89">
        <w:t>kupovnine</w:t>
      </w:r>
      <w:proofErr w:type="spellEnd"/>
      <w:r w:rsidR="00D61F89">
        <w:t xml:space="preserve"> </w:t>
      </w:r>
      <w:r>
        <w:t>FINE</w:t>
      </w:r>
      <w:r w:rsidR="00D61F89">
        <w:t xml:space="preserve">, IBAN: HR1123900011300028787, model: HR11, pod "poziv na broj" (PNB) kao podatak prvi (P1) treba upisati broj </w:t>
      </w:r>
      <w:r w:rsidR="006C6189">
        <w:t>113093</w:t>
      </w:r>
      <w:r w:rsidR="00D61F89">
        <w:t xml:space="preserve">, a kao podatak drugi (P2*) broj koji je sadržan u tablici pod rednim brojem VII (lista ponuditelja sa zadnjom najvišom valjanom ponudom u nadmetanju), u ovom slučaju broj </w:t>
      </w:r>
      <w:r w:rsidR="005A412E">
        <w:t>55395</w:t>
      </w:r>
      <w:r w:rsidR="00A6326A">
        <w:t>.</w:t>
      </w:r>
    </w:p>
    <w:p w:rsidRDefault="00BE0973" w:rsidP="00521E78" w:rsidR="00BE0973">
      <w:pPr>
        <w:ind w:left="567"/>
        <w:jc w:val="both"/>
      </w:pPr>
    </w:p>
    <w:p w:rsidRDefault="00BE0973" w:rsidP="00BE0973" w:rsidR="00BE0973">
      <w:pPr>
        <w:pStyle w:val="Odlomakpopisa"/>
        <w:numPr>
          <w:ilvl w:val="0"/>
          <w:numId w:val="4"/>
        </w:numPr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potrebno je da uplatitelj u polje 71A na SWIFT-u ili na obrascu naloga za plaćanje u polje "Opcija troška" naznači opciju "OUR".</w:t>
      </w:r>
    </w:p>
    <w:p w:rsidRDefault="00BE0973" w:rsidP="00BE0973" w:rsidR="00BE0973">
      <w:pPr>
        <w:ind w:left="1080"/>
        <w:jc w:val="both"/>
      </w:pPr>
    </w:p>
    <w:p w:rsidRDefault="00BE0973" w:rsidP="00521E78" w:rsidR="00BE0973">
      <w:pPr>
        <w:ind w:left="567"/>
        <w:jc w:val="both"/>
      </w:pPr>
    </w:p>
    <w:p w:rsidRDefault="005D64C9" w:rsidP="00CB0CE1" w:rsidR="005D64C9">
      <w:pPr>
        <w:pStyle w:val="Odlomakpopisa"/>
        <w:ind w:firstLine="477" w:left="6603"/>
        <w:jc w:val="center"/>
        <w:rPr>
          <w:b/>
        </w:rPr>
      </w:pPr>
    </w:p>
    <w:p w:rsidRDefault="00CB0CE1" w:rsidP="00BE0973" w:rsidR="00CB0CE1">
      <w:pPr>
        <w:pStyle w:val="Odlomakpopisa"/>
        <w:ind w:firstLine="477" w:left="6603"/>
        <w:jc w:val="center"/>
      </w:pPr>
      <w:r w:rsidRPr="00CB0CE1">
        <w:rPr>
          <w:b/>
        </w:rPr>
        <w:t>1/St-</w:t>
      </w:r>
      <w:r w:rsidR="006C6189">
        <w:rPr>
          <w:b/>
        </w:rPr>
        <w:t>549</w:t>
      </w:r>
      <w:r w:rsidR="001051EF">
        <w:rPr>
          <w:b/>
        </w:rPr>
        <w:t>/</w:t>
      </w:r>
      <w:r w:rsidR="006C6189">
        <w:rPr>
          <w:b/>
        </w:rPr>
        <w:t>2016-74</w:t>
      </w:r>
    </w:p>
    <w:p w:rsidRDefault="00CB0CE1" w:rsidP="00CB0CE1" w:rsidR="00CB0CE1">
      <w:pPr>
        <w:pStyle w:val="Odlomakpopisa"/>
        <w:ind w:left="1647"/>
        <w:jc w:val="both"/>
      </w:pPr>
    </w:p>
    <w:p w:rsidRDefault="00956296" w:rsidP="00D73735" w:rsidR="00956296">
      <w:pPr>
        <w:jc w:val="both"/>
        <w:rPr>
          <w:b/>
        </w:rPr>
      </w:pPr>
    </w:p>
    <w:p w:rsidRDefault="00226E0A" w:rsidP="00226E0A" w:rsidR="00D61F89">
      <w:pPr>
        <w:ind w:left="567"/>
        <w:jc w:val="both"/>
      </w:pPr>
      <w:r w:rsidRPr="00437DC6">
        <w:rPr>
          <w:b/>
        </w:rPr>
        <w:t>IV</w:t>
      </w:r>
      <w:r>
        <w:t xml:space="preserve">. </w:t>
      </w:r>
      <w:r w:rsidR="00B53C77">
        <w:t xml:space="preserve"> </w:t>
      </w:r>
      <w:r w:rsidR="00D61F89">
        <w:t>Kupac je dužan platiti poreze, ako ih je dužan platiti  sukla</w:t>
      </w:r>
      <w:r w:rsidR="00AE3CA8">
        <w:t>dno važećim propisima. Cijena ne</w:t>
      </w:r>
      <w:r w:rsidR="00D61F89">
        <w:t xml:space="preserve"> uključuje porez.</w:t>
      </w:r>
    </w:p>
    <w:p w:rsidRDefault="00E0485C" w:rsidP="009E02D4" w:rsidR="00E0485C">
      <w:pPr>
        <w:ind w:left="567"/>
        <w:jc w:val="both"/>
        <w:rPr>
          <w:b/>
        </w:rPr>
      </w:pPr>
    </w:p>
    <w:p w:rsidRDefault="00226E0A" w:rsidP="009E02D4" w:rsidR="00C13F87">
      <w:pPr>
        <w:ind w:left="567"/>
        <w:jc w:val="both"/>
      </w:pPr>
      <w:r w:rsidRPr="00437DC6">
        <w:rPr>
          <w:b/>
        </w:rPr>
        <w:t>V</w:t>
      </w:r>
      <w:r>
        <w:t xml:space="preserve">.  </w:t>
      </w:r>
      <w:r w:rsidR="0068177D">
        <w:t> </w:t>
      </w:r>
      <w:r w:rsidR="00772BA4">
        <w:t xml:space="preserve">Ukoliko </w:t>
      </w:r>
      <w:proofErr w:type="spellStart"/>
      <w:r w:rsidR="00772BA4">
        <w:t>kupovnina</w:t>
      </w:r>
      <w:proofErr w:type="spellEnd"/>
      <w:r w:rsidR="00772BA4">
        <w:t xml:space="preserve"> ne bude uplaćena u navedenom roku, kupac gubi pravo na povrat jamčevine, a sud će odrediti da se predmetne nekretnine dosude kupcu koji je ponudio prvu nižu cijenu prema veličini ponuđene cijene. U tom slučaju, donijet će se posebno rješenje o dosudi sljedećem kupcu koji je is</w:t>
      </w:r>
      <w:r w:rsidR="00735154">
        <w:t>punio uvjete da mu se nekretnina dosudi</w:t>
      </w:r>
      <w:r w:rsidR="00772BA4">
        <w:t xml:space="preserve">, u kojem će se odrediti rok za polaganje </w:t>
      </w:r>
      <w:proofErr w:type="spellStart"/>
      <w:r w:rsidR="00772BA4">
        <w:t>kupovnine</w:t>
      </w:r>
      <w:proofErr w:type="spellEnd"/>
      <w:r w:rsidR="00772BA4">
        <w:t xml:space="preserve">, a u tom rješenju sud će najprije oglasiti nevažeću dosudu kupcu koji je ponudio višu cijenu. </w:t>
      </w:r>
    </w:p>
    <w:p w:rsidRDefault="00772BA4" w:rsidP="009E02D4" w:rsidR="00772BA4">
      <w:pPr>
        <w:ind w:left="567"/>
        <w:jc w:val="both"/>
      </w:pPr>
    </w:p>
    <w:p w:rsidRDefault="00234B3F" w:rsidP="00CC0CCD" w:rsidR="008104B8">
      <w:pPr>
        <w:ind w:firstLine="567"/>
        <w:jc w:val="both"/>
      </w:pPr>
      <w:r w:rsidRPr="00437DC6">
        <w:rPr>
          <w:b/>
        </w:rPr>
        <w:t>VI</w:t>
      </w:r>
      <w:r w:rsidR="00226E0A">
        <w:t xml:space="preserve">. </w:t>
      </w:r>
      <w:r w:rsidR="00C13F87">
        <w:t>Ne</w:t>
      </w:r>
      <w:r w:rsidR="00B5432A">
        <w:t>kretnine</w:t>
      </w:r>
      <w:r w:rsidR="008104B8">
        <w:t xml:space="preserve"> iz </w:t>
      </w:r>
      <w:proofErr w:type="spellStart"/>
      <w:r w:rsidR="008104B8">
        <w:t>toč</w:t>
      </w:r>
      <w:proofErr w:type="spellEnd"/>
      <w:r w:rsidR="008104B8">
        <w:t xml:space="preserve">. I, predat će se kupcu </w:t>
      </w:r>
      <w:r w:rsidR="00B5432A">
        <w:rPr>
          <w:b/>
          <w:bCs/>
        </w:rPr>
        <w:t xml:space="preserve">MARKU DUILU iz Zagreba, </w:t>
      </w:r>
      <w:proofErr w:type="spellStart"/>
      <w:r w:rsidR="00B5432A">
        <w:rPr>
          <w:b/>
          <w:bCs/>
        </w:rPr>
        <w:t>Puklavčeva</w:t>
      </w:r>
      <w:proofErr w:type="spellEnd"/>
      <w:r w:rsidR="00B5432A">
        <w:rPr>
          <w:b/>
          <w:bCs/>
        </w:rPr>
        <w:t xml:space="preserve"> 18, OIB 20325880669</w:t>
      </w:r>
      <w:r w:rsidR="008104B8">
        <w:t xml:space="preserve">, nakon što ovo rješenje postane pravomoćno i kupac izvrši uplatu </w:t>
      </w:r>
      <w:proofErr w:type="spellStart"/>
      <w:r w:rsidR="008104B8">
        <w:t>kupovnine</w:t>
      </w:r>
      <w:proofErr w:type="spellEnd"/>
      <w:r w:rsidR="008104B8">
        <w:t xml:space="preserve">, kada će se odrediti i prijenos prava vlasništva u zemljišnim knjigama na </w:t>
      </w:r>
      <w:r w:rsidR="00735154">
        <w:t>njegovo</w:t>
      </w:r>
      <w:r w:rsidR="008104B8">
        <w:t xml:space="preserve"> ime.</w:t>
      </w:r>
      <w:r w:rsidR="00C13F87">
        <w:t xml:space="preserve"> </w:t>
      </w:r>
      <w:r w:rsidR="00B5432A">
        <w:t xml:space="preserve"> </w:t>
      </w:r>
    </w:p>
    <w:p w:rsidRDefault="008104B8" w:rsidP="00335B83" w:rsidR="00956296">
      <w:pPr>
        <w:ind w:left="567"/>
        <w:jc w:val="both"/>
      </w:pPr>
      <w:r>
        <w:t xml:space="preserve"> </w:t>
      </w:r>
      <w:r w:rsidR="00D73735">
        <w:t xml:space="preserve"> </w:t>
      </w:r>
      <w:r w:rsidR="00735154">
        <w:t xml:space="preserve"> </w:t>
      </w:r>
    </w:p>
    <w:p w:rsidRDefault="00234B3F" w:rsidP="00437DC6" w:rsidR="00CA2657">
      <w:pPr>
        <w:ind w:firstLine="567"/>
        <w:jc w:val="both"/>
      </w:pPr>
      <w:r w:rsidRPr="00437DC6">
        <w:rPr>
          <w:b/>
        </w:rPr>
        <w:t>VII</w:t>
      </w:r>
      <w:r w:rsidR="00D61F89">
        <w:t xml:space="preserve">. </w:t>
      </w:r>
      <w:r w:rsidR="00CA2657">
        <w:t xml:space="preserve">Po pravomoćnosti ovog rješenja i uplati </w:t>
      </w:r>
      <w:proofErr w:type="spellStart"/>
      <w:r w:rsidR="00CA2657">
        <w:t>kupovnine</w:t>
      </w:r>
      <w:proofErr w:type="spellEnd"/>
      <w:r w:rsidR="00CA2657">
        <w:t xml:space="preserve"> određuje se u zemljišnim knjigama  brisanje svih prava i tereta koji prestaju prodajom i to: </w:t>
      </w:r>
    </w:p>
    <w:p w:rsidRDefault="00456417" w:rsidP="00CA2657" w:rsidR="00456417">
      <w:pPr>
        <w:ind w:left="720"/>
        <w:jc w:val="both"/>
      </w:pPr>
    </w:p>
    <w:p w:rsidRDefault="0013309E" w:rsidP="0013309E" w:rsidR="00C53159">
      <w:pPr>
        <w:ind w:left="720"/>
        <w:jc w:val="both"/>
      </w:pPr>
      <w:r>
        <w:rPr>
          <w:b/>
        </w:rPr>
        <w:t xml:space="preserve">-  </w:t>
      </w:r>
      <w:r w:rsidRPr="0013309E">
        <w:t>založno pravo</w:t>
      </w:r>
      <w:r>
        <w:t xml:space="preserve"> u korist </w:t>
      </w:r>
      <w:proofErr w:type="spellStart"/>
      <w:r>
        <w:t>razlučnih</w:t>
      </w:r>
      <w:proofErr w:type="spellEnd"/>
      <w:r>
        <w:t xml:space="preserve"> vjerovnika i to Erste &amp;</w:t>
      </w:r>
      <w:proofErr w:type="spellStart"/>
      <w:r>
        <w:t>Steriermarkische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Rijeka, upisano pod br. Z-5653/07 radi osiguranja novčane tražbine u iznosu 600.000 eura s pripadajućim kamatama, troškovima i drugim naknadama i RH Ministarstvo financija, Porezna uprava PU Požega upisano pod br. Z-484/15 od 28.01.2015. i br. Z-10776/2016 od 18.11.2016. radi osiguranja novčane tražbine u iznosu 1.449.005,73 kn s pripadajućim kamatama i troškovima postupka</w:t>
      </w:r>
    </w:p>
    <w:p w:rsidRDefault="00C53159" w:rsidP="00C53159" w:rsidR="00C53159">
      <w:pPr>
        <w:ind w:left="720"/>
        <w:jc w:val="both"/>
        <w:rPr>
          <w:b/>
        </w:rPr>
      </w:pPr>
    </w:p>
    <w:p w:rsidRDefault="0013309E" w:rsidP="00C53159" w:rsidR="0013309E" w:rsidRPr="0013309E">
      <w:pPr>
        <w:ind w:left="720"/>
        <w:jc w:val="both"/>
      </w:pPr>
      <w:r>
        <w:rPr>
          <w:b/>
        </w:rPr>
        <w:t xml:space="preserve">- </w:t>
      </w:r>
      <w:r w:rsidRPr="0013309E">
        <w:t>te zabilježba otvaranja stečajnog postupka upisana pod br. Z-9004/2016 od 30.09.2016. i zabilježba rješenja o prodaji upisana pod br. Z-2940/2017</w:t>
      </w:r>
    </w:p>
    <w:p w:rsidRDefault="005D64C9" w:rsidP="00C53159" w:rsidR="005D64C9" w:rsidRPr="0013309E">
      <w:pPr>
        <w:ind w:left="360"/>
        <w:jc w:val="both"/>
      </w:pPr>
    </w:p>
    <w:p w:rsidRDefault="00201DCD" w:rsidP="00201DCD" w:rsidR="00201DCD">
      <w:pPr>
        <w:ind w:firstLine="360"/>
        <w:jc w:val="both"/>
      </w:pPr>
      <w:r w:rsidRPr="00437DC6">
        <w:rPr>
          <w:b/>
        </w:rPr>
        <w:t>IX</w:t>
      </w:r>
      <w:r>
        <w:t xml:space="preserve">. Smatrat će se da je ovo rješenje dostavljeno svim osobama kojima se dostavlja zaključak o prodaji te svim sudionicima na dražbi istekom osmog dana od dana objave na mrežnoj stranici e-Oglasna ploča sudova, a te osobe imaju pravo tražiti da im se u sudskoj pisarnici neposredno preda </w:t>
      </w:r>
      <w:proofErr w:type="spellStart"/>
      <w:r>
        <w:t>otpravak</w:t>
      </w:r>
      <w:proofErr w:type="spellEnd"/>
      <w:r>
        <w:t xml:space="preserve"> rješenja.</w:t>
      </w:r>
    </w:p>
    <w:p w:rsidRDefault="00201DCD" w:rsidP="00201DCD" w:rsidR="00201DCD">
      <w:pPr>
        <w:ind w:firstLine="360"/>
        <w:jc w:val="both"/>
      </w:pPr>
    </w:p>
    <w:p w:rsidRDefault="00201DCD" w:rsidP="00A31754" w:rsidR="00D61F89">
      <w:pPr>
        <w:ind w:firstLine="360"/>
        <w:jc w:val="both"/>
      </w:pPr>
      <w:r w:rsidRPr="00437DC6">
        <w:rPr>
          <w:b/>
        </w:rPr>
        <w:t>X</w:t>
      </w:r>
      <w:r w:rsidR="00437DC6">
        <w:t xml:space="preserve">. </w:t>
      </w:r>
      <w:r>
        <w:t>Rješenje će se dostaviti i Financijskoj agenciji radi objave na mrežnim stranicama Agencije.</w:t>
      </w:r>
    </w:p>
    <w:p w:rsidRDefault="00D61F89" w:rsidP="00D61F89" w:rsidR="00D61F89">
      <w:pPr>
        <w:jc w:val="center"/>
      </w:pPr>
    </w:p>
    <w:p w:rsidRDefault="004046E0" w:rsidP="00D61F89" w:rsidR="004046E0">
      <w:pPr>
        <w:jc w:val="center"/>
      </w:pPr>
    </w:p>
    <w:p w:rsidRDefault="00D61F89" w:rsidP="00D61F89" w:rsidR="001674B3">
      <w:pPr>
        <w:jc w:val="center"/>
      </w:pPr>
      <w:r>
        <w:t>Obrazloženje</w:t>
      </w:r>
    </w:p>
    <w:p w:rsidRDefault="00A31754" w:rsidP="00D61F89" w:rsidR="00A31754">
      <w:pPr>
        <w:jc w:val="center"/>
      </w:pPr>
    </w:p>
    <w:p w:rsidRDefault="00DB7EBB" w:rsidP="00DB7EBB" w:rsidR="00DB7EBB">
      <w:pPr>
        <w:jc w:val="center"/>
      </w:pPr>
    </w:p>
    <w:p w:rsidRDefault="00DB7EBB" w:rsidP="00DB7EBB" w:rsidR="00DB7EBB">
      <w:pPr>
        <w:ind w:firstLine="708"/>
      </w:pPr>
      <w:r>
        <w:t>Pravomoćnim rješenjem ovog suda posl.br. St-</w:t>
      </w:r>
      <w:r w:rsidR="006A6A99">
        <w:t>549/2016</w:t>
      </w:r>
      <w:r>
        <w:t>-</w:t>
      </w:r>
      <w:r w:rsidR="006A6A99">
        <w:t>33</w:t>
      </w:r>
      <w:r>
        <w:t xml:space="preserve"> od </w:t>
      </w:r>
      <w:r w:rsidR="006A6A99">
        <w:t>15. ožujka</w:t>
      </w:r>
      <w:r>
        <w:t xml:space="preserve"> 2017. određeno je da će se imovina stečajnog dužnika opterećen</w:t>
      </w:r>
      <w:r w:rsidR="00BE0973">
        <w:t xml:space="preserve">a </w:t>
      </w:r>
      <w:proofErr w:type="spellStart"/>
      <w:r w:rsidR="00BE0973">
        <w:t>razlučnim</w:t>
      </w:r>
      <w:proofErr w:type="spellEnd"/>
      <w:r w:rsidR="00BE0973">
        <w:t xml:space="preserve"> pravima, a koju čine nekretnine opisane</w:t>
      </w:r>
      <w:r>
        <w:t xml:space="preserve"> u točki I ovog rješenja, prodavati u stečajnom postupku sukladno odredbi čl. 247 Stečajnog zakona (NN br. 71/15, 104/17, dalje SZ) elektroničkom javnom dražbom koju će provesti Financijska agencija, dok je zaključkom posl.br.St-</w:t>
      </w:r>
      <w:r w:rsidR="00D7483C">
        <w:t>549</w:t>
      </w:r>
      <w:r>
        <w:t>/</w:t>
      </w:r>
      <w:r w:rsidR="00D7483C">
        <w:t>2016-57</w:t>
      </w:r>
      <w:r>
        <w:t xml:space="preserve"> od </w:t>
      </w:r>
      <w:r w:rsidR="00D7483C">
        <w:t>17</w:t>
      </w:r>
      <w:r>
        <w:t xml:space="preserve">. </w:t>
      </w:r>
      <w:r w:rsidR="00D7483C">
        <w:t>studenog</w:t>
      </w:r>
      <w:r>
        <w:t xml:space="preserve"> 2017. utvrđena vrijednost nekretnine u iznosu od </w:t>
      </w:r>
      <w:r w:rsidR="00D7483C">
        <w:t>146.084,39</w:t>
      </w:r>
      <w:r>
        <w:t xml:space="preserve"> kn.</w:t>
      </w:r>
    </w:p>
    <w:p w:rsidRDefault="00956296" w:rsidP="00201DCD" w:rsidR="00956296">
      <w:pPr>
        <w:ind w:firstLine="708"/>
      </w:pPr>
    </w:p>
    <w:p w:rsidRDefault="00BE0973" w:rsidP="00201DCD" w:rsidR="00BE0973">
      <w:pPr>
        <w:ind w:firstLine="708"/>
      </w:pPr>
    </w:p>
    <w:p w:rsidRDefault="00BE0973" w:rsidP="00BE0973" w:rsidR="00BE0973">
      <w:pPr>
        <w:pStyle w:val="Odlomakpopisa"/>
        <w:ind w:firstLine="477" w:left="6603"/>
        <w:jc w:val="center"/>
        <w:rPr>
          <w:b/>
        </w:rPr>
      </w:pPr>
    </w:p>
    <w:p w:rsidRDefault="00BE0973" w:rsidP="00BE0973" w:rsidR="00BE0973">
      <w:pPr>
        <w:pStyle w:val="Odlomakpopisa"/>
        <w:ind w:firstLine="477" w:left="6603"/>
        <w:jc w:val="center"/>
      </w:pPr>
      <w:r>
        <w:rPr>
          <w:b/>
        </w:rPr>
        <w:lastRenderedPageBreak/>
        <w:t>1</w:t>
      </w:r>
      <w:r w:rsidRPr="00CB0CE1">
        <w:rPr>
          <w:b/>
        </w:rPr>
        <w:t>/St-</w:t>
      </w:r>
      <w:r>
        <w:rPr>
          <w:b/>
        </w:rPr>
        <w:t>549/2016-74</w:t>
      </w:r>
    </w:p>
    <w:p w:rsidRDefault="00BE0973" w:rsidP="00201DCD" w:rsidR="00BE0973">
      <w:pPr>
        <w:ind w:firstLine="708"/>
      </w:pPr>
    </w:p>
    <w:p w:rsidRDefault="00BE0973" w:rsidP="00201DCD" w:rsidR="00BE0973">
      <w:pPr>
        <w:ind w:firstLine="708"/>
      </w:pPr>
    </w:p>
    <w:p w:rsidRDefault="00545DF6" w:rsidP="00201DCD" w:rsidR="00545DF6">
      <w:pPr>
        <w:ind w:firstLine="708"/>
      </w:pPr>
      <w:r>
        <w:t xml:space="preserve">Nakon završetka elektroničke javne dražbe, podneskom zaprimljenim </w:t>
      </w:r>
      <w:r w:rsidR="00B61493">
        <w:t xml:space="preserve">kod ovog suda </w:t>
      </w:r>
      <w:r w:rsidR="002A5FBB">
        <w:t>03. prosinca</w:t>
      </w:r>
      <w:r w:rsidR="00B61493">
        <w:t xml:space="preserve"> 2018.</w:t>
      </w:r>
      <w:r>
        <w:t xml:space="preserve"> Financijska agencija dostavila je izvještaj o provedenoj elektroničkoj javnoj dražbi. </w:t>
      </w:r>
    </w:p>
    <w:p w:rsidRDefault="00B821AE" w:rsidP="00201DCD" w:rsidR="00B821AE">
      <w:pPr>
        <w:ind w:firstLine="708"/>
      </w:pPr>
    </w:p>
    <w:p w:rsidRDefault="00545DF6" w:rsidP="00201DCD" w:rsidR="00433F2D">
      <w:pPr>
        <w:ind w:firstLine="708"/>
      </w:pPr>
      <w:r>
        <w:t xml:space="preserve">Iz izvješća </w:t>
      </w:r>
      <w:r w:rsidR="00FA1FB5">
        <w:t xml:space="preserve">i priloženih isprava </w:t>
      </w:r>
      <w:r>
        <w:t xml:space="preserve">proizlazi </w:t>
      </w:r>
      <w:r w:rsidR="00FA1FB5">
        <w:t xml:space="preserve">da </w:t>
      </w:r>
      <w:r w:rsidR="00B61493">
        <w:t xml:space="preserve">je </w:t>
      </w:r>
      <w:r w:rsidR="00BD25A5">
        <w:t xml:space="preserve">tijekom </w:t>
      </w:r>
      <w:r w:rsidR="00DB7EBB">
        <w:t>četvrte</w:t>
      </w:r>
      <w:r w:rsidR="00BD25A5">
        <w:t xml:space="preserve"> elektroničke javne dražbe </w:t>
      </w:r>
      <w:r w:rsidR="00433F2D">
        <w:t>u nadmetanje</w:t>
      </w:r>
      <w:r w:rsidR="00B849A1">
        <w:t xml:space="preserve"> (ID 11309)</w:t>
      </w:r>
      <w:r w:rsidR="00433F2D">
        <w:t xml:space="preserve"> stavljeno</w:t>
      </w:r>
      <w:r w:rsidR="007F606B">
        <w:t xml:space="preserve"> </w:t>
      </w:r>
      <w:r w:rsidR="00B849A1">
        <w:t>8</w:t>
      </w:r>
      <w:r w:rsidR="00433F2D">
        <w:t xml:space="preserve"> valjanih</w:t>
      </w:r>
      <w:r w:rsidR="007F606B">
        <w:t xml:space="preserve"> ponuda, </w:t>
      </w:r>
      <w:r w:rsidR="00954FF3">
        <w:t>i to ponud</w:t>
      </w:r>
      <w:r w:rsidR="007F606B">
        <w:t>itelj</w:t>
      </w:r>
      <w:r w:rsidR="00433F2D">
        <w:t xml:space="preserve">a </w:t>
      </w:r>
      <w:r w:rsidR="00B849A1">
        <w:t xml:space="preserve">Marija </w:t>
      </w:r>
      <w:proofErr w:type="spellStart"/>
      <w:r w:rsidR="00B849A1">
        <w:t>Pušića</w:t>
      </w:r>
      <w:proofErr w:type="spellEnd"/>
      <w:r w:rsidR="00B849A1">
        <w:t xml:space="preserve"> iz Duge Rese u iznosu 7.001,00 kn, </w:t>
      </w:r>
      <w:proofErr w:type="spellStart"/>
      <w:r w:rsidR="00E06FBE">
        <w:t>Armagor</w:t>
      </w:r>
      <w:proofErr w:type="spellEnd"/>
      <w:r w:rsidR="00E06FBE">
        <w:t xml:space="preserve"> </w:t>
      </w:r>
      <w:proofErr w:type="spellStart"/>
      <w:r w:rsidR="00E06FBE">
        <w:t>estate</w:t>
      </w:r>
      <w:proofErr w:type="spellEnd"/>
      <w:r w:rsidR="00E06FBE">
        <w:t xml:space="preserve"> d.o.o. Zagreb u iznosu 9.001,00 kn, </w:t>
      </w:r>
      <w:proofErr w:type="spellStart"/>
      <w:r w:rsidR="00E06FBE">
        <w:t>Adria</w:t>
      </w:r>
      <w:proofErr w:type="spellEnd"/>
      <w:r w:rsidR="00E06FBE">
        <w:t xml:space="preserve"> Nova d.o.o. Rijeka u iznosu 24.001,00 kn, </w:t>
      </w:r>
      <w:r w:rsidR="002D0046">
        <w:t xml:space="preserve">Jadranke </w:t>
      </w:r>
      <w:proofErr w:type="spellStart"/>
      <w:r w:rsidR="002D0046">
        <w:t>Čuljak</w:t>
      </w:r>
      <w:proofErr w:type="spellEnd"/>
      <w:r w:rsidR="002D0046">
        <w:t xml:space="preserve"> iz Zagreba u iznosu 25.001,00 kn, Igora Jurišića iz Lozice u iznosu 28.001,00 kn, </w:t>
      </w:r>
      <w:r w:rsidR="00F4655F">
        <w:t xml:space="preserve">Zdravka </w:t>
      </w:r>
      <w:proofErr w:type="spellStart"/>
      <w:r w:rsidR="00F4655F">
        <w:t>Blažana</w:t>
      </w:r>
      <w:proofErr w:type="spellEnd"/>
      <w:r w:rsidR="00F4655F">
        <w:t xml:space="preserve"> iz </w:t>
      </w:r>
      <w:proofErr w:type="spellStart"/>
      <w:r w:rsidR="00F4655F">
        <w:t>Ježdoveca</w:t>
      </w:r>
      <w:proofErr w:type="spellEnd"/>
      <w:r w:rsidR="00F4655F">
        <w:t xml:space="preserve"> u iznosu 31.001,00 kn, Kornelije </w:t>
      </w:r>
      <w:proofErr w:type="spellStart"/>
      <w:r w:rsidR="00F4655F">
        <w:t>Veršec</w:t>
      </w:r>
      <w:proofErr w:type="spellEnd"/>
      <w:r w:rsidR="00F4655F">
        <w:t xml:space="preserve"> iz Virovitice u iznosu </w:t>
      </w:r>
      <w:r w:rsidR="00391668">
        <w:t xml:space="preserve">32.001,00 kn i Marka </w:t>
      </w:r>
      <w:proofErr w:type="spellStart"/>
      <w:r w:rsidR="00391668">
        <w:t>Duila</w:t>
      </w:r>
      <w:proofErr w:type="spellEnd"/>
      <w:r w:rsidR="00391668">
        <w:t xml:space="preserve"> iz Zagreba u iznosu 34.001,00 kn</w:t>
      </w:r>
      <w:r w:rsidR="006D25B5">
        <w:t xml:space="preserve"> te da su svi navedeni ponuditelji u roku izvršili uplatu zatražene jamčevine od po </w:t>
      </w:r>
      <w:r w:rsidR="00AE3E0E">
        <w:t>14.608,44</w:t>
      </w:r>
      <w:r w:rsidR="006D25B5">
        <w:t xml:space="preserve"> kn.</w:t>
      </w:r>
    </w:p>
    <w:p w:rsidRDefault="005D64C9" w:rsidP="00201DCD" w:rsidR="005D64C9">
      <w:pPr>
        <w:ind w:firstLine="708"/>
      </w:pPr>
    </w:p>
    <w:p w:rsidRDefault="00954FF3" w:rsidP="00954FF3" w:rsidR="00201DCD">
      <w:pPr>
        <w:ind w:firstLine="708"/>
      </w:pPr>
      <w:r>
        <w:t>Obzirom da je ponuditelj</w:t>
      </w:r>
      <w:r w:rsidR="008D7770">
        <w:t xml:space="preserve"> </w:t>
      </w:r>
      <w:r w:rsidR="00AE3E0E">
        <w:t xml:space="preserve">Marko </w:t>
      </w:r>
      <w:proofErr w:type="spellStart"/>
      <w:r w:rsidR="00AE3E0E">
        <w:t>Duilo</w:t>
      </w:r>
      <w:proofErr w:type="spellEnd"/>
      <w:r w:rsidR="008D7770">
        <w:t>,</w:t>
      </w:r>
      <w:r w:rsidR="00965082">
        <w:t xml:space="preserve"> </w:t>
      </w:r>
      <w:r w:rsidR="00375592">
        <w:t xml:space="preserve">svojom istaknutom ponudom </w:t>
      </w:r>
      <w:r w:rsidR="00965082">
        <w:t xml:space="preserve">ponudio najveću cijenu </w:t>
      </w:r>
      <w:r w:rsidR="007F606B">
        <w:t xml:space="preserve">te </w:t>
      </w:r>
      <w:r w:rsidR="00375592">
        <w:t>kako je u roku izvršio</w:t>
      </w:r>
      <w:r w:rsidR="00956296">
        <w:t xml:space="preserve"> </w:t>
      </w:r>
      <w:r w:rsidR="00375592">
        <w:t>uplatu zatražene jamčevine, ispunio</w:t>
      </w:r>
      <w:r>
        <w:t xml:space="preserve"> </w:t>
      </w:r>
      <w:r w:rsidR="00375592">
        <w:t xml:space="preserve">je </w:t>
      </w:r>
      <w:r>
        <w:t xml:space="preserve">sve pretpostavke da </w:t>
      </w:r>
      <w:r w:rsidR="00375592">
        <w:t>mu</w:t>
      </w:r>
      <w:r>
        <w:t xml:space="preserve"> se nekretn</w:t>
      </w:r>
      <w:r w:rsidR="00AE3E0E">
        <w:t>ine dosude</w:t>
      </w:r>
      <w:r w:rsidR="00956296">
        <w:t xml:space="preserve">, </w:t>
      </w:r>
      <w:r w:rsidR="00375592">
        <w:t xml:space="preserve">pa je iz tih razloga </w:t>
      </w:r>
      <w:r>
        <w:t xml:space="preserve"> valjalo odlučiti kao </w:t>
      </w:r>
      <w:r w:rsidR="0063536B">
        <w:t>u izreci</w:t>
      </w:r>
      <w:r>
        <w:t xml:space="preserve"> ovog rješenja na temelju odredbe čl. 247 SZ-a</w:t>
      </w:r>
      <w:r w:rsidR="0063536B">
        <w:t>,</w:t>
      </w:r>
      <w:r>
        <w:t xml:space="preserve"> uz primjenu odredbi čl. 103, čl. 105, čl. 106 i čl.108 Ovršnog zakona (NN br. 112/12, 25/13, 93/14, 55/16, 73/17).</w:t>
      </w:r>
    </w:p>
    <w:p w:rsidRDefault="00D61F89" w:rsidP="00D61F89" w:rsidR="00D61F89">
      <w:pPr>
        <w:ind w:firstLine="708"/>
        <w:jc w:val="both"/>
      </w:pPr>
    </w:p>
    <w:p w:rsidRDefault="004046E0" w:rsidP="00D61F89" w:rsidR="004046E0">
      <w:pPr>
        <w:ind w:firstLine="708"/>
        <w:jc w:val="both"/>
      </w:pPr>
    </w:p>
    <w:p w:rsidRDefault="00D61F89" w:rsidP="00954FF3" w:rsidR="00010176">
      <w:pPr>
        <w:ind w:firstLine="708"/>
        <w:jc w:val="center"/>
      </w:pPr>
      <w:r>
        <w:t>U Slavonskom Brodu</w:t>
      </w:r>
      <w:r w:rsidR="00AE3E0E">
        <w:t xml:space="preserve"> 07. prosinca </w:t>
      </w:r>
      <w:r>
        <w:t>2018.</w:t>
      </w:r>
    </w:p>
    <w:p w:rsidRDefault="004046E0" w:rsidP="00954FF3" w:rsidR="004046E0">
      <w:pPr>
        <w:ind w:firstLine="708"/>
        <w:jc w:val="center"/>
      </w:pPr>
    </w:p>
    <w:p w:rsidRDefault="00D61F89" w:rsidP="00D61F89" w:rsidR="00D61F89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</w:t>
      </w:r>
      <w:r w:rsidR="009149EC">
        <w:t xml:space="preserve"> </w:t>
      </w:r>
      <w:r>
        <w:t>                                                                                                       Stečajna sutkinja:</w:t>
      </w:r>
    </w:p>
    <w:p w:rsidRDefault="00D61F89" w:rsidP="00D61F89" w:rsidR="00932B8A">
      <w:r>
        <w:t>                                                                                            </w:t>
      </w:r>
      <w:r w:rsidR="00954FF3">
        <w:t xml:space="preserve">            </w:t>
      </w:r>
      <w:r>
        <w:t xml:space="preserve"> </w:t>
      </w:r>
      <w:r w:rsidR="00954FF3">
        <w:t>Vesna Vukelić</w:t>
      </w:r>
      <w:r w:rsidR="00932B8A">
        <w:t>, v.r.</w:t>
      </w:r>
    </w:p>
    <w:p w:rsidRDefault="00D61F89" w:rsidP="00D61F89" w:rsidR="00D61F89">
      <w:r>
        <w:t> </w:t>
      </w:r>
    </w:p>
    <w:p w:rsidRDefault="00D61F89" w:rsidP="00D61F89" w:rsidR="00954FF3">
      <w:pPr>
        <w:rPr>
          <w:sz w:val="18"/>
          <w:szCs w:val="18"/>
        </w:rPr>
      </w:pPr>
      <w:r>
        <w:rPr>
          <w:sz w:val="18"/>
          <w:szCs w:val="18"/>
        </w:rPr>
        <w:t xml:space="preserve">NAPUTAK O PRAVNOM LIJEKU : </w:t>
      </w:r>
    </w:p>
    <w:p w:rsidRDefault="00954FF3" w:rsidP="00D61F89" w:rsidR="00954FF3">
      <w:pPr>
        <w:rPr>
          <w:sz w:val="18"/>
          <w:szCs w:val="18"/>
        </w:rPr>
      </w:pPr>
      <w:r>
        <w:rPr>
          <w:sz w:val="18"/>
          <w:szCs w:val="18"/>
        </w:rPr>
        <w:t>P</w:t>
      </w:r>
      <w:r w:rsidR="00D61F89">
        <w:rPr>
          <w:sz w:val="18"/>
          <w:szCs w:val="18"/>
        </w:rPr>
        <w:t xml:space="preserve">rotiv ovog rješenja pravo na žalbu imaju stečajni upravitelj, </w:t>
      </w:r>
    </w:p>
    <w:p w:rsidRDefault="00D61F89" w:rsidP="00D61F89" w:rsidR="00954FF3">
      <w:pPr>
        <w:rPr>
          <w:sz w:val="18"/>
          <w:szCs w:val="18"/>
        </w:rPr>
      </w:pPr>
      <w:r>
        <w:rPr>
          <w:sz w:val="18"/>
          <w:szCs w:val="18"/>
        </w:rPr>
        <w:t xml:space="preserve">svi ponuditelji i </w:t>
      </w:r>
      <w:proofErr w:type="spellStart"/>
      <w:r>
        <w:rPr>
          <w:sz w:val="18"/>
          <w:szCs w:val="18"/>
        </w:rPr>
        <w:t>razlučni</w:t>
      </w:r>
      <w:proofErr w:type="spellEnd"/>
      <w:r>
        <w:rPr>
          <w:sz w:val="18"/>
          <w:szCs w:val="18"/>
        </w:rPr>
        <w:t xml:space="preserve"> vjerovnici. Žalba se podnosi ovom Sudu </w:t>
      </w:r>
    </w:p>
    <w:p w:rsidRDefault="00197162" w:rsidP="00197162" w:rsidR="00197162">
      <w:pPr>
        <w:rPr>
          <w:sz w:val="18"/>
          <w:szCs w:val="18"/>
        </w:rPr>
      </w:pPr>
      <w:r>
        <w:rPr>
          <w:sz w:val="18"/>
          <w:szCs w:val="18"/>
        </w:rPr>
        <w:t xml:space="preserve">u </w:t>
      </w:r>
      <w:r w:rsidR="00BE636A">
        <w:rPr>
          <w:sz w:val="18"/>
          <w:szCs w:val="18"/>
        </w:rPr>
        <w:t>3</w:t>
      </w:r>
      <w:r>
        <w:rPr>
          <w:sz w:val="18"/>
          <w:szCs w:val="18"/>
        </w:rPr>
        <w:t xml:space="preserve"> primjerka u roku od 8 dana,a rok za žalbu počinje teći</w:t>
      </w:r>
      <w:r w:rsidR="0063536B">
        <w:rPr>
          <w:sz w:val="18"/>
          <w:szCs w:val="18"/>
        </w:rPr>
        <w:t xml:space="preserve"> </w:t>
      </w:r>
      <w:r w:rsidR="00D61F89">
        <w:rPr>
          <w:sz w:val="18"/>
          <w:szCs w:val="18"/>
        </w:rPr>
        <w:t xml:space="preserve">osmog </w:t>
      </w:r>
    </w:p>
    <w:p w:rsidRDefault="00D61F89" w:rsidP="00D61F89" w:rsidR="00D61F89">
      <w:pPr>
        <w:rPr>
          <w:sz w:val="18"/>
          <w:szCs w:val="18"/>
        </w:rPr>
      </w:pPr>
      <w:r>
        <w:rPr>
          <w:sz w:val="18"/>
          <w:szCs w:val="18"/>
        </w:rPr>
        <w:t>dana od dana obja</w:t>
      </w:r>
      <w:r w:rsidR="0063536B">
        <w:rPr>
          <w:sz w:val="18"/>
          <w:szCs w:val="18"/>
        </w:rPr>
        <w:t>ve rješenja na</w:t>
      </w:r>
      <w:r w:rsidR="00197162">
        <w:rPr>
          <w:sz w:val="18"/>
          <w:szCs w:val="18"/>
        </w:rPr>
        <w:t xml:space="preserve"> </w:t>
      </w:r>
      <w:r w:rsidR="0063536B">
        <w:rPr>
          <w:sz w:val="18"/>
          <w:szCs w:val="18"/>
        </w:rPr>
        <w:t>mrežnoj stranici</w:t>
      </w:r>
      <w:r w:rsidR="00197162">
        <w:rPr>
          <w:sz w:val="18"/>
          <w:szCs w:val="18"/>
        </w:rPr>
        <w:t xml:space="preserve"> </w:t>
      </w:r>
      <w:r w:rsidR="0063536B">
        <w:rPr>
          <w:sz w:val="18"/>
          <w:szCs w:val="18"/>
        </w:rPr>
        <w:t>e-oglasna ploča suda</w:t>
      </w:r>
      <w:r>
        <w:rPr>
          <w:sz w:val="18"/>
          <w:szCs w:val="18"/>
        </w:rPr>
        <w:t>.</w:t>
      </w:r>
      <w:r w:rsidR="0063536B">
        <w:rPr>
          <w:sz w:val="18"/>
          <w:szCs w:val="18"/>
        </w:rPr>
        <w:t xml:space="preserve"> </w:t>
      </w:r>
    </w:p>
    <w:p w:rsidRDefault="00197162" w:rsidP="00D61F89" w:rsidR="00197162">
      <w:pPr>
        <w:rPr>
          <w:sz w:val="18"/>
          <w:szCs w:val="18"/>
        </w:rPr>
      </w:pPr>
      <w:r>
        <w:rPr>
          <w:sz w:val="18"/>
          <w:szCs w:val="18"/>
        </w:rPr>
        <w:t>O žalbi odlučuje VTS RH u Zagrebu.</w:t>
      </w:r>
    </w:p>
    <w:p w:rsidRDefault="00197162" w:rsidP="00D61F89" w:rsidR="00197162">
      <w:pPr>
        <w:rPr>
          <w:sz w:val="18"/>
          <w:szCs w:val="18"/>
        </w:rPr>
      </w:pPr>
    </w:p>
    <w:p w:rsidRDefault="00197162" w:rsidP="00D61F89" w:rsidR="00197162">
      <w:pPr>
        <w:rPr>
          <w:sz w:val="18"/>
          <w:szCs w:val="18"/>
        </w:rPr>
      </w:pPr>
    </w:p>
    <w:p w:rsidRDefault="00A31754" w:rsidP="00A31754" w:rsidR="00A31754">
      <w:r>
        <w:t>Rješenje svim sudionicima dostaviti putem mrežne stranice e-Oglasne ploče i to:</w:t>
      </w:r>
    </w:p>
    <w:p w:rsidRDefault="00A31754" w:rsidP="00A31754" w:rsidR="00A31754">
      <w:pPr>
        <w:jc w:val="both"/>
      </w:pPr>
      <w:r>
        <w:t xml:space="preserve">1. </w:t>
      </w:r>
      <w:proofErr w:type="spellStart"/>
      <w:r>
        <w:t>steč.upravitelj</w:t>
      </w:r>
      <w:r w:rsidR="00A03101">
        <w:t>ici</w:t>
      </w:r>
      <w:proofErr w:type="spellEnd"/>
    </w:p>
    <w:p w:rsidRDefault="00A31754" w:rsidP="00A31754" w:rsidR="00A31754">
      <w:pPr>
        <w:jc w:val="both"/>
      </w:pPr>
      <w:r>
        <w:t xml:space="preserve">2. </w:t>
      </w:r>
      <w:r w:rsidR="00BE636A">
        <w:t>kupac</w:t>
      </w:r>
      <w:r>
        <w:t xml:space="preserve"> </w:t>
      </w:r>
      <w:r w:rsidR="00A03101">
        <w:t xml:space="preserve">Marko </w:t>
      </w:r>
      <w:proofErr w:type="spellStart"/>
      <w:r w:rsidR="00A03101">
        <w:t>Duilo</w:t>
      </w:r>
      <w:proofErr w:type="spellEnd"/>
    </w:p>
    <w:p w:rsidRDefault="00D72C37" w:rsidP="00A31754" w:rsidR="00D72C37">
      <w:pPr>
        <w:jc w:val="both"/>
      </w:pPr>
      <w:r>
        <w:t>3. ostali ponuditelji</w:t>
      </w:r>
    </w:p>
    <w:p w:rsidRDefault="00A31754" w:rsidP="00A31754" w:rsidR="00D81F3F">
      <w:pPr>
        <w:jc w:val="both"/>
      </w:pPr>
      <w:r>
        <w:t xml:space="preserve">3. </w:t>
      </w:r>
      <w:proofErr w:type="spellStart"/>
      <w:r w:rsidR="00A03101">
        <w:t>razlučni</w:t>
      </w:r>
      <w:proofErr w:type="spellEnd"/>
      <w:r w:rsidR="00A03101">
        <w:t xml:space="preserve"> vjerovnici:</w:t>
      </w:r>
    </w:p>
    <w:p w:rsidRDefault="00A03101" w:rsidP="00A31754" w:rsidR="00D72C37">
      <w:pPr>
        <w:jc w:val="both"/>
      </w:pPr>
      <w:r>
        <w:t xml:space="preserve">Erste </w:t>
      </w:r>
      <w:proofErr w:type="spellStart"/>
      <w:r>
        <w:t>bank</w:t>
      </w:r>
      <w:proofErr w:type="spellEnd"/>
      <w:r>
        <w:t xml:space="preserve"> </w:t>
      </w:r>
      <w:r w:rsidR="00D72C37">
        <w:t xml:space="preserve"> d.d.</w:t>
      </w:r>
    </w:p>
    <w:p w:rsidRDefault="00A03101" w:rsidP="00A31754" w:rsidR="00A03101">
      <w:pPr>
        <w:jc w:val="both"/>
      </w:pPr>
      <w:r>
        <w:t xml:space="preserve">RH Ministarstvo financija, putem ŽDO Građansko-upravni odjel </w:t>
      </w:r>
      <w:proofErr w:type="spellStart"/>
      <w:r>
        <w:t>Slav.Brod</w:t>
      </w:r>
      <w:proofErr w:type="spellEnd"/>
    </w:p>
    <w:p w:rsidRDefault="00D72C37" w:rsidP="00A31754" w:rsidR="00D72C37">
      <w:pPr>
        <w:jc w:val="both"/>
      </w:pPr>
    </w:p>
    <w:p w:rsidRDefault="00D81F3F" w:rsidP="00A31754" w:rsidR="00A31754">
      <w:pPr>
        <w:jc w:val="both"/>
      </w:pPr>
      <w:r>
        <w:t>Rješenje dostaviti putem pošte:</w:t>
      </w:r>
    </w:p>
    <w:p w:rsidRDefault="00D81F3F" w:rsidP="00A31754" w:rsidR="00A31754">
      <w:pPr>
        <w:jc w:val="both"/>
      </w:pPr>
      <w:r>
        <w:t xml:space="preserve">- </w:t>
      </w:r>
      <w:r w:rsidR="00A31754">
        <w:t>ZK odjel</w:t>
      </w:r>
      <w:r>
        <w:t>u</w:t>
      </w:r>
      <w:r w:rsidR="00A31754">
        <w:t xml:space="preserve"> </w:t>
      </w:r>
      <w:r>
        <w:t xml:space="preserve">Općinskog suda u </w:t>
      </w:r>
      <w:r w:rsidR="00A03101">
        <w:t>Karlovcu,</w:t>
      </w:r>
      <w:r w:rsidR="00A31754">
        <w:t xml:space="preserve"> </w:t>
      </w:r>
      <w:r w:rsidR="00EE6063">
        <w:t xml:space="preserve"> </w:t>
      </w:r>
      <w:r w:rsidR="00A31754">
        <w:t xml:space="preserve">nakon pravomoćnosti i uplate </w:t>
      </w:r>
      <w:proofErr w:type="spellStart"/>
      <w:r w:rsidR="00A31754">
        <w:t>kupovnine</w:t>
      </w:r>
      <w:proofErr w:type="spellEnd"/>
    </w:p>
    <w:p w:rsidRDefault="00D81F3F" w:rsidP="00A31754" w:rsidR="00D61F89">
      <w:r w:rsidRPr="00D81F3F">
        <w:rPr>
          <w:sz w:val="20"/>
          <w:szCs w:val="20"/>
        </w:rPr>
        <w:t xml:space="preserve">- </w:t>
      </w:r>
      <w:r w:rsidRPr="00D81F3F">
        <w:t>FINA RC OSIJEK</w:t>
      </w:r>
      <w:r w:rsidR="004239E3">
        <w:t>, po pravomoćnosti</w:t>
      </w:r>
    </w:p>
    <w:p w:rsidRDefault="004239E3" w:rsidP="00A31754" w:rsidR="004239E3" w:rsidRPr="00D81F3F">
      <w:pPr>
        <w:rPr>
          <w:sz w:val="20"/>
          <w:szCs w:val="20"/>
        </w:rPr>
      </w:pPr>
      <w:r>
        <w:t xml:space="preserve">- Porezna uprava </w:t>
      </w:r>
      <w:r w:rsidR="00D41CFE">
        <w:t>Karlovac</w:t>
      </w:r>
      <w:r>
        <w:t>, po pravomoćnosti</w:t>
      </w:r>
    </w:p>
    <w:sectPr w:rsidSect="00CB0CE1" w:rsidR="004239E3" w:rsidRPr="00D81F3F">
      <w:pgSz w:h="16838" w:w="11906"/>
      <w:pgMar w:gutter="0" w:footer="708" w:header="708" w:left="1417" w:bottom="851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inion Pro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49CA"/>
    <w:multiLevelType w:val="hybridMultilevel"/>
    <w:tmpl w:val="5F523A4E"/>
    <w:lvl w:tplc="108405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9D4FAB"/>
    <w:multiLevelType w:val="hybridMultilevel"/>
    <w:tmpl w:val="7A3838D2"/>
    <w:lvl w:tplc="1EA864E2" w:ilvl="0">
      <w:start w:val="1"/>
      <w:numFmt w:val="upperRoman"/>
      <w:lvlText w:val="%1."/>
      <w:lvlJc w:val="left"/>
      <w:pPr>
        <w:ind w:hanging="720" w:left="1287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A014F0"/>
    <w:multiLevelType w:val="hybridMultilevel"/>
    <w:tmpl w:val="E2B85634"/>
    <w:lvl w:tplc="0B22993A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F1E6B6B"/>
    <w:multiLevelType w:val="hybridMultilevel"/>
    <w:tmpl w:val="9BAED72A"/>
    <w:lvl w:tplc="59AECC0C" w:ilvl="0">
      <w:start w:val="6"/>
      <w:numFmt w:val="bullet"/>
      <w:lvlText w:val="-"/>
      <w:lvlJc w:val="left"/>
      <w:pPr>
        <w:ind w:hanging="360" w:left="1647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4">
    <w:nsid w:val="6D343BFD"/>
    <w:multiLevelType w:val="hybridMultilevel"/>
    <w:tmpl w:val="543253C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CC9"/>
    <w:rsid w:val="00010176"/>
    <w:rsid w:val="0002098F"/>
    <w:rsid w:val="00031FDD"/>
    <w:rsid w:val="00040BC2"/>
    <w:rsid w:val="00081DE2"/>
    <w:rsid w:val="00090920"/>
    <w:rsid w:val="00095167"/>
    <w:rsid w:val="00096FEF"/>
    <w:rsid w:val="000A706D"/>
    <w:rsid w:val="000B2655"/>
    <w:rsid w:val="001051EF"/>
    <w:rsid w:val="001062E4"/>
    <w:rsid w:val="00131E28"/>
    <w:rsid w:val="0013309E"/>
    <w:rsid w:val="001347DD"/>
    <w:rsid w:val="00141344"/>
    <w:rsid w:val="001674B3"/>
    <w:rsid w:val="001769F3"/>
    <w:rsid w:val="00183C40"/>
    <w:rsid w:val="00190452"/>
    <w:rsid w:val="00197162"/>
    <w:rsid w:val="001A1714"/>
    <w:rsid w:val="001A40BF"/>
    <w:rsid w:val="001A50E9"/>
    <w:rsid w:val="001D5D91"/>
    <w:rsid w:val="00201DCD"/>
    <w:rsid w:val="0021465B"/>
    <w:rsid w:val="00220E94"/>
    <w:rsid w:val="00226E0A"/>
    <w:rsid w:val="00231C90"/>
    <w:rsid w:val="00234B3F"/>
    <w:rsid w:val="00243E97"/>
    <w:rsid w:val="002503F3"/>
    <w:rsid w:val="00262882"/>
    <w:rsid w:val="00273846"/>
    <w:rsid w:val="002A5FBB"/>
    <w:rsid w:val="002C4E5E"/>
    <w:rsid w:val="002D0046"/>
    <w:rsid w:val="002F7204"/>
    <w:rsid w:val="00312371"/>
    <w:rsid w:val="00317B68"/>
    <w:rsid w:val="00335B83"/>
    <w:rsid w:val="00340907"/>
    <w:rsid w:val="00375592"/>
    <w:rsid w:val="003835C6"/>
    <w:rsid w:val="00391668"/>
    <w:rsid w:val="003924F9"/>
    <w:rsid w:val="0039305E"/>
    <w:rsid w:val="003D7CC9"/>
    <w:rsid w:val="003E4EA4"/>
    <w:rsid w:val="003E6B21"/>
    <w:rsid w:val="004035FF"/>
    <w:rsid w:val="004046E0"/>
    <w:rsid w:val="00414DC3"/>
    <w:rsid w:val="00422949"/>
    <w:rsid w:val="004239E3"/>
    <w:rsid w:val="00426518"/>
    <w:rsid w:val="00433F2D"/>
    <w:rsid w:val="00434FFF"/>
    <w:rsid w:val="00437DC6"/>
    <w:rsid w:val="00441F7A"/>
    <w:rsid w:val="00456417"/>
    <w:rsid w:val="00461075"/>
    <w:rsid w:val="0047039B"/>
    <w:rsid w:val="004848A8"/>
    <w:rsid w:val="0048606D"/>
    <w:rsid w:val="004C3F7E"/>
    <w:rsid w:val="00521E78"/>
    <w:rsid w:val="00545DF6"/>
    <w:rsid w:val="00547D26"/>
    <w:rsid w:val="00590C67"/>
    <w:rsid w:val="005A412E"/>
    <w:rsid w:val="005C0DAB"/>
    <w:rsid w:val="005D64C9"/>
    <w:rsid w:val="005F1115"/>
    <w:rsid w:val="00600125"/>
    <w:rsid w:val="0062797B"/>
    <w:rsid w:val="0063536B"/>
    <w:rsid w:val="00640B5A"/>
    <w:rsid w:val="0068177D"/>
    <w:rsid w:val="00691812"/>
    <w:rsid w:val="006A6A99"/>
    <w:rsid w:val="006B5A8C"/>
    <w:rsid w:val="006C42C8"/>
    <w:rsid w:val="006C6189"/>
    <w:rsid w:val="006D25B5"/>
    <w:rsid w:val="006D7F45"/>
    <w:rsid w:val="00704059"/>
    <w:rsid w:val="00713152"/>
    <w:rsid w:val="0071661F"/>
    <w:rsid w:val="00722468"/>
    <w:rsid w:val="00735154"/>
    <w:rsid w:val="007510A4"/>
    <w:rsid w:val="00772BA4"/>
    <w:rsid w:val="00786786"/>
    <w:rsid w:val="007C090C"/>
    <w:rsid w:val="007E386A"/>
    <w:rsid w:val="007F606B"/>
    <w:rsid w:val="007F6F46"/>
    <w:rsid w:val="008054C1"/>
    <w:rsid w:val="008104B8"/>
    <w:rsid w:val="008477BE"/>
    <w:rsid w:val="0088170E"/>
    <w:rsid w:val="008A51BA"/>
    <w:rsid w:val="008D7770"/>
    <w:rsid w:val="008F3C1C"/>
    <w:rsid w:val="0090676A"/>
    <w:rsid w:val="009149EC"/>
    <w:rsid w:val="009159F2"/>
    <w:rsid w:val="00932B8A"/>
    <w:rsid w:val="009358BB"/>
    <w:rsid w:val="00954FF3"/>
    <w:rsid w:val="00956296"/>
    <w:rsid w:val="00965082"/>
    <w:rsid w:val="009657E9"/>
    <w:rsid w:val="009832A9"/>
    <w:rsid w:val="00986D9F"/>
    <w:rsid w:val="009A1E20"/>
    <w:rsid w:val="009B2D26"/>
    <w:rsid w:val="009C097D"/>
    <w:rsid w:val="009E02D4"/>
    <w:rsid w:val="00A03101"/>
    <w:rsid w:val="00A30E28"/>
    <w:rsid w:val="00A31754"/>
    <w:rsid w:val="00A31C16"/>
    <w:rsid w:val="00A36BA2"/>
    <w:rsid w:val="00A450AF"/>
    <w:rsid w:val="00A6326A"/>
    <w:rsid w:val="00A77FE0"/>
    <w:rsid w:val="00AA695C"/>
    <w:rsid w:val="00AE3CA8"/>
    <w:rsid w:val="00AE3E0E"/>
    <w:rsid w:val="00AE5339"/>
    <w:rsid w:val="00AE7881"/>
    <w:rsid w:val="00B056B7"/>
    <w:rsid w:val="00B058B4"/>
    <w:rsid w:val="00B324B7"/>
    <w:rsid w:val="00B53C77"/>
    <w:rsid w:val="00B5432A"/>
    <w:rsid w:val="00B61493"/>
    <w:rsid w:val="00B62933"/>
    <w:rsid w:val="00B821AE"/>
    <w:rsid w:val="00B849A1"/>
    <w:rsid w:val="00B86A16"/>
    <w:rsid w:val="00BB58B1"/>
    <w:rsid w:val="00BC2416"/>
    <w:rsid w:val="00BD25A5"/>
    <w:rsid w:val="00BD5198"/>
    <w:rsid w:val="00BE0973"/>
    <w:rsid w:val="00BE636A"/>
    <w:rsid w:val="00C13F87"/>
    <w:rsid w:val="00C53159"/>
    <w:rsid w:val="00C635F9"/>
    <w:rsid w:val="00C75583"/>
    <w:rsid w:val="00CA2657"/>
    <w:rsid w:val="00CB0CE1"/>
    <w:rsid w:val="00CC0CCD"/>
    <w:rsid w:val="00CE7781"/>
    <w:rsid w:val="00D1339A"/>
    <w:rsid w:val="00D41CFE"/>
    <w:rsid w:val="00D441F1"/>
    <w:rsid w:val="00D61F89"/>
    <w:rsid w:val="00D64615"/>
    <w:rsid w:val="00D72C37"/>
    <w:rsid w:val="00D73735"/>
    <w:rsid w:val="00D7483C"/>
    <w:rsid w:val="00D763F7"/>
    <w:rsid w:val="00D81F3F"/>
    <w:rsid w:val="00D97E62"/>
    <w:rsid w:val="00DA54FD"/>
    <w:rsid w:val="00DB052E"/>
    <w:rsid w:val="00DB336D"/>
    <w:rsid w:val="00DB7EBB"/>
    <w:rsid w:val="00DD0B04"/>
    <w:rsid w:val="00DD340B"/>
    <w:rsid w:val="00DF001F"/>
    <w:rsid w:val="00E0485C"/>
    <w:rsid w:val="00E06FBE"/>
    <w:rsid w:val="00E10150"/>
    <w:rsid w:val="00EC2468"/>
    <w:rsid w:val="00ED3CB0"/>
    <w:rsid w:val="00EE6063"/>
    <w:rsid w:val="00EF1081"/>
    <w:rsid w:val="00F4655F"/>
    <w:rsid w:val="00F54DBB"/>
    <w:rsid w:val="00F66D32"/>
    <w:rsid w:val="00F700AC"/>
    <w:rsid w:val="00F7300A"/>
    <w:rsid w:val="00F92283"/>
    <w:rsid w:val="00FA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265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uiPriority w:val="9"/>
    <w:qFormat/>
    <w:rsid w:val="005C0DAB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link w:val="Naslov2Char"/>
    <w:uiPriority w:val="9"/>
    <w:qFormat/>
    <w:rsid w:val="005C0DAB"/>
    <w:pPr>
      <w:spacing w:lineRule="atLeast" w:line="288" w:afterAutospacing="true" w:after="100" w:beforeAutospacing="true" w:before="100"/>
      <w:outlineLvl w:val="1"/>
    </w:pPr>
    <w:rPr>
      <w:rFonts w:hAnsi="Minion Pro" w:ascii="Minion Pro"/>
      <w:b/>
      <w:bCs/>
      <w:color w:val="3F7FC3"/>
      <w:sz w:val="33"/>
      <w:szCs w:val="33"/>
    </w:rPr>
  </w:style>
  <w:style w:styleId="Naslov3" w:type="paragraph">
    <w:name w:val="heading 3"/>
    <w:basedOn w:val="Normal"/>
    <w:link w:val="Naslov3Char"/>
    <w:uiPriority w:val="9"/>
    <w:qFormat/>
    <w:rsid w:val="005C0DAB"/>
    <w:pPr>
      <w:spacing w:afterAutospacing="true" w:after="100" w:beforeAutospacing="true" w:before="100"/>
      <w:outlineLvl w:val="2"/>
    </w:pPr>
    <w:rPr>
      <w:b/>
      <w:bCs/>
      <w:sz w:val="27"/>
      <w:szCs w:val="27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clanak-" w:type="paragraph">
    <w:name w:val="clanak-"/>
    <w:basedOn w:val="Normal"/>
    <w:rsid w:val="00DD340B"/>
    <w:pPr>
      <w:spacing w:after="225" w:beforeAutospacing="true" w:before="100"/>
    </w:pPr>
  </w:style>
  <w:style w:customStyle="true" w:styleId="t-9-8" w:type="paragraph">
    <w:name w:val="t-9-8"/>
    <w:basedOn w:val="Normal"/>
    <w:rsid w:val="00DD340B"/>
    <w:pPr>
      <w:spacing w:after="225" w:beforeAutospacing="true" w:before="100"/>
    </w:pPr>
  </w:style>
  <w:style w:styleId="Naglaeno" w:type="character">
    <w:name w:val="Strong"/>
    <w:basedOn w:val="Zadanifontodlomka"/>
    <w:uiPriority w:val="22"/>
    <w:qFormat/>
    <w:rsid w:val="00414DC3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062E4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5C0DAB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5C0DAB"/>
    <w:rPr>
      <w:rFonts w:cs="Times New Roman" w:eastAsia="Times New Roman" w:hAnsi="Minion Pro" w:ascii="Minion Pro"/>
      <w:b/>
      <w:bCs/>
      <w:color w:val="3F7FC3"/>
      <w:sz w:val="33"/>
      <w:szCs w:val="33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5C0DAB"/>
    <w:rPr>
      <w:rFonts w:cs="Times New Roman" w:eastAsia="Times New Roman" w:hAnsi="Times New Roman" w:ascii="Times New Roman"/>
      <w:b/>
      <w:bCs/>
      <w:sz w:val="27"/>
      <w:szCs w:val="27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C0DAB"/>
    <w:rPr>
      <w:strike w:val="false"/>
      <w:dstrike w:val="false"/>
      <w:color w:val="666666"/>
      <w:u w:val="none"/>
      <w:effect w:val="none"/>
    </w:rPr>
  </w:style>
  <w:style w:styleId="SlijeenaHiperveza" w:type="character">
    <w:name w:val="FollowedHyperlink"/>
    <w:basedOn w:val="Zadanifontodlomka"/>
    <w:uiPriority w:val="99"/>
    <w:semiHidden/>
    <w:unhideWhenUsed/>
    <w:rsid w:val="005C0DAB"/>
    <w:rPr>
      <w:strike w:val="false"/>
      <w:dstrike w:val="false"/>
      <w:color w:val="6EA1D5"/>
      <w:u w:val="none"/>
      <w:effect w:val="none"/>
    </w:rPr>
  </w:style>
  <w:style w:styleId="Istaknuto" w:type="character">
    <w:name w:val="Emphasis"/>
    <w:basedOn w:val="Zadanifontodlomka"/>
    <w:uiPriority w:val="20"/>
    <w:qFormat/>
    <w:rsid w:val="005C0DAB"/>
    <w:rPr>
      <w:i/>
      <w:iCs/>
    </w:rPr>
  </w:style>
  <w:style w:styleId="StandardWeb" w:type="paragraph">
    <w:name w:val="Normal (Web)"/>
    <w:basedOn w:val="Normal"/>
    <w:uiPriority w:val="99"/>
    <w:semiHidden/>
    <w:unhideWhenUsed/>
    <w:rsid w:val="005C0DAB"/>
    <w:pPr>
      <w:spacing w:after="225" w:beforeAutospacing="true" w:before="100"/>
    </w:pPr>
  </w:style>
  <w:style w:customStyle="true" w:styleId="contentleft" w:type="paragraph">
    <w:name w:val="contentleft"/>
    <w:basedOn w:val="Normal"/>
    <w:rsid w:val="005C0DAB"/>
    <w:pPr>
      <w:pBdr>
        <w:top w:space="0" w:sz="6" w:color="E4E4E6" w:val="single"/>
      </w:pBdr>
      <w:spacing w:after="225" w:beforeAutospacing="true" w:before="100"/>
    </w:pPr>
  </w:style>
  <w:style w:customStyle="true" w:styleId="contentrightouter" w:type="paragraph">
    <w:name w:val="contentrightouter"/>
    <w:basedOn w:val="Normal"/>
    <w:rsid w:val="005C0DAB"/>
    <w:pPr>
      <w:spacing w:after="225" w:beforeAutospacing="true" w:before="100"/>
    </w:pPr>
  </w:style>
  <w:style w:customStyle="true" w:styleId="contentright" w:type="paragraph">
    <w:name w:val="contentright"/>
    <w:basedOn w:val="Normal"/>
    <w:rsid w:val="005C0DAB"/>
    <w:pPr>
      <w:pBdr>
        <w:top w:space="0" w:sz="6" w:color="E4E4E6" w:val="single"/>
        <w:left w:space="0" w:sz="6" w:color="E4E4E6" w:val="single"/>
        <w:bottom w:space="18" w:sz="6" w:color="E4E4E6" w:val="single"/>
        <w:right w:space="0" w:sz="6" w:color="E4E4E6" w:val="single"/>
      </w:pBdr>
      <w:shd w:fill="F4F4F6" w:color="auto" w:val="clear"/>
      <w:spacing w:after="240" w:beforeAutospacing="true" w:before="100"/>
      <w:ind w:left="675"/>
    </w:pPr>
  </w:style>
  <w:style w:customStyle="true" w:styleId="detailstable" w:type="paragraph">
    <w:name w:val="detailstable"/>
    <w:basedOn w:val="Normal"/>
    <w:rsid w:val="005C0DAB"/>
    <w:pPr>
      <w:spacing w:lineRule="auto" w:line="384" w:after="225" w:beforeAutospacing="true" w:before="100"/>
    </w:pPr>
    <w:rPr>
      <w:color w:val="000000"/>
      <w:sz w:val="23"/>
      <w:szCs w:val="23"/>
    </w:rPr>
  </w:style>
  <w:style w:customStyle="true" w:styleId="metatable" w:type="paragraph">
    <w:name w:val="metatable"/>
    <w:basedOn w:val="Normal"/>
    <w:rsid w:val="005C0DAB"/>
    <w:pPr>
      <w:spacing w:lineRule="auto" w:line="384" w:after="225" w:beforeAutospacing="true" w:before="100"/>
    </w:pPr>
    <w:rPr>
      <w:color w:val="000000"/>
      <w:sz w:val="23"/>
      <w:szCs w:val="23"/>
    </w:rPr>
  </w:style>
  <w:style w:customStyle="true" w:styleId="celltitle" w:type="paragraph">
    <w:name w:val="celltitle"/>
    <w:basedOn w:val="Normal"/>
    <w:rsid w:val="005C0DAB"/>
    <w:pPr>
      <w:spacing w:after="225" w:beforeAutospacing="true" w:before="100"/>
    </w:pPr>
    <w:rPr>
      <w:b/>
      <w:bCs/>
    </w:rPr>
  </w:style>
  <w:style w:customStyle="true" w:styleId="Naslov10" w:type="paragraph">
    <w:name w:val="Naslov1"/>
    <w:basedOn w:val="Normal"/>
    <w:rsid w:val="005C0DAB"/>
    <w:pPr>
      <w:spacing w:lineRule="atLeast" w:line="240" w:after="225" w:before="450"/>
    </w:pPr>
  </w:style>
  <w:style w:customStyle="true" w:styleId="articlecontent" w:type="paragraph">
    <w:name w:val="articlecontent"/>
    <w:basedOn w:val="Normal"/>
    <w:rsid w:val="005C0DAB"/>
    <w:pPr>
      <w:spacing w:after="225" w:beforeAutospacing="true" w:before="100"/>
    </w:pPr>
  </w:style>
  <w:style w:customStyle="true" w:styleId="associatedarticles" w:type="paragraph">
    <w:name w:val="associatedarticles"/>
    <w:basedOn w:val="Normal"/>
    <w:rsid w:val="005C0DAB"/>
    <w:pPr>
      <w:spacing w:after="225" w:beforeAutospacing="true" w:before="100"/>
    </w:pPr>
  </w:style>
  <w:style w:customStyle="true" w:styleId="associatedarticlestitle" w:type="paragraph">
    <w:name w:val="associatedarticlestitle"/>
    <w:basedOn w:val="Normal"/>
    <w:rsid w:val="005C0DAB"/>
    <w:pPr>
      <w:pBdr>
        <w:bottom w:space="0" w:sz="6" w:color="E4E4E6" w:val="single"/>
      </w:pBdr>
      <w:spacing w:after="225" w:beforeAutospacing="true" w:before="100"/>
    </w:pPr>
    <w:rPr>
      <w:rFonts w:hAnsi="Minion Pro" w:ascii="Minion Pro"/>
      <w:sz w:val="30"/>
      <w:szCs w:val="30"/>
    </w:rPr>
  </w:style>
  <w:style w:customStyle="true" w:styleId="iconlink" w:type="paragraph">
    <w:name w:val="iconlink"/>
    <w:basedOn w:val="Normal"/>
    <w:rsid w:val="005C0DAB"/>
    <w:pPr>
      <w:spacing w:after="225" w:beforeAutospacing="true" w:before="100"/>
      <w:ind w:left="765"/>
    </w:pPr>
    <w:rPr>
      <w:color w:val="000000"/>
    </w:rPr>
  </w:style>
  <w:style w:customStyle="true" w:styleId="associatedarticleslink" w:type="paragraph">
    <w:name w:val="associatedarticleslink"/>
    <w:basedOn w:val="Normal"/>
    <w:rsid w:val="005C0DAB"/>
    <w:pPr>
      <w:spacing w:after="225" w:beforeAutospacing="true" w:before="100"/>
    </w:pPr>
  </w:style>
  <w:style w:customStyle="true" w:styleId="metadatalink" w:type="paragraph">
    <w:name w:val="metadatalink"/>
    <w:basedOn w:val="Normal"/>
    <w:rsid w:val="005C0DAB"/>
    <w:pPr>
      <w:spacing w:after="225" w:beforeAutospacing="true" w:before="100"/>
    </w:pPr>
  </w:style>
  <w:style w:customStyle="true" w:styleId="hierarchylink" w:type="paragraph">
    <w:name w:val="hierarchylink"/>
    <w:basedOn w:val="Normal"/>
    <w:rsid w:val="005C0DAB"/>
    <w:pPr>
      <w:spacing w:after="225" w:beforeAutospacing="true" w:before="100"/>
    </w:pPr>
  </w:style>
  <w:style w:customStyle="true" w:styleId="bookmarklink" w:type="paragraph">
    <w:name w:val="bookmarklink"/>
    <w:basedOn w:val="Normal"/>
    <w:rsid w:val="005C0DAB"/>
    <w:pPr>
      <w:spacing w:after="225" w:beforeAutospacing="true" w:before="100"/>
    </w:pPr>
  </w:style>
  <w:style w:customStyle="true" w:styleId="addbookmarklink" w:type="paragraph">
    <w:name w:val="addbookmarklink"/>
    <w:basedOn w:val="Normal"/>
    <w:rsid w:val="005C0DAB"/>
    <w:pPr>
      <w:spacing w:after="225" w:beforeAutospacing="true" w:before="100"/>
    </w:pPr>
  </w:style>
  <w:style w:customStyle="true" w:styleId="bookmarkcontent" w:type="paragraph">
    <w:name w:val="bookmarkcontent"/>
    <w:basedOn w:val="Normal"/>
    <w:rsid w:val="005C0DAB"/>
    <w:pPr>
      <w:spacing w:after="225" w:beforeAutospacing="true" w:before="100"/>
      <w:ind w:left="765"/>
    </w:pPr>
    <w:rPr>
      <w:color w:val="000000"/>
    </w:rPr>
  </w:style>
  <w:style w:customStyle="true" w:styleId="fix-footer" w:type="paragraph">
    <w:name w:val="fix-footer"/>
    <w:basedOn w:val="Normal"/>
    <w:rsid w:val="005C0DAB"/>
    <w:pPr>
      <w:spacing w:after="225" w:beforeAutospacing="true" w:before="100"/>
    </w:pPr>
  </w:style>
  <w:style w:customStyle="true" w:styleId="print" w:type="paragraph">
    <w:name w:val="print"/>
    <w:basedOn w:val="Normal"/>
    <w:rsid w:val="005C0DAB"/>
    <w:pPr>
      <w:spacing w:after="225" w:beforeAutospacing="true" w:before="100"/>
    </w:pPr>
  </w:style>
  <w:style w:customStyle="true" w:styleId="tree-view-pojedinacni" w:type="paragraph">
    <w:name w:val="tree-view-pojedinacni"/>
    <w:basedOn w:val="Normal"/>
    <w:rsid w:val="005C0DAB"/>
    <w:pPr>
      <w:spacing w:after="225" w:beforeAutospacing="true" w:before="100"/>
      <w:ind w:left="390"/>
    </w:pPr>
  </w:style>
  <w:style w:customStyle="true" w:styleId="title-for-print" w:type="paragraph">
    <w:name w:val="title-for-print"/>
    <w:basedOn w:val="Normal"/>
    <w:rsid w:val="005C0DAB"/>
    <w:pPr>
      <w:spacing w:after="225" w:beforeAutospacing="true" w:before="100"/>
    </w:pPr>
    <w:rPr>
      <w:vanish/>
    </w:rPr>
  </w:style>
  <w:style w:customStyle="true" w:styleId="editor-note" w:type="paragraph">
    <w:name w:val="editor-note"/>
    <w:basedOn w:val="Normal"/>
    <w:rsid w:val="005C0DAB"/>
    <w:pPr>
      <w:spacing w:after="225" w:beforeAutospacing="true" w:before="100"/>
    </w:pPr>
  </w:style>
  <w:style w:customStyle="true" w:styleId="upper-right-buttons" w:type="paragraph">
    <w:name w:val="upper-right-buttons"/>
    <w:basedOn w:val="Normal"/>
    <w:rsid w:val="005C0DAB"/>
    <w:pPr>
      <w:spacing w:after="225" w:beforeAutospacing="true" w:before="100"/>
      <w:ind w:left="675"/>
    </w:pPr>
  </w:style>
  <w:style w:customStyle="true" w:styleId="center" w:type="paragraph">
    <w:name w:val="center"/>
    <w:basedOn w:val="Normal"/>
    <w:rsid w:val="005C0DAB"/>
    <w:pPr>
      <w:jc w:val="center"/>
    </w:pPr>
  </w:style>
  <w:style w:customStyle="true" w:styleId="red" w:type="paragraph">
    <w:name w:val="red"/>
    <w:basedOn w:val="Normal"/>
    <w:rsid w:val="005C0DAB"/>
    <w:pPr>
      <w:spacing w:after="225" w:beforeAutospacing="true" w:before="100"/>
    </w:pPr>
    <w:rPr>
      <w:color w:val="FF2600"/>
    </w:rPr>
  </w:style>
  <w:style w:customStyle="true" w:styleId="dark" w:type="paragraph">
    <w:name w:val="dark"/>
    <w:basedOn w:val="Normal"/>
    <w:rsid w:val="005C0DAB"/>
    <w:pPr>
      <w:spacing w:after="225" w:beforeAutospacing="true" w:before="100"/>
    </w:pPr>
    <w:rPr>
      <w:color w:val="121212"/>
    </w:rPr>
  </w:style>
  <w:style w:customStyle="true" w:styleId="blue-mark" w:type="paragraph">
    <w:name w:val="blue-mark"/>
    <w:basedOn w:val="Normal"/>
    <w:rsid w:val="005C0DAB"/>
    <w:pPr>
      <w:pBdr>
        <w:top w:space="0" w:sz="6" w:color="4180BE" w:val="single"/>
        <w:left w:space="2" w:sz="6" w:color="4180BE" w:val="single"/>
        <w:bottom w:space="0" w:sz="6" w:color="4180BE" w:val="single"/>
        <w:right w:space="2" w:sz="6" w:color="4180BE" w:val="single"/>
      </w:pBdr>
      <w:shd w:fill="70A0CE" w:color="auto" w:val="clear"/>
      <w:spacing w:after="45" w:before="45"/>
    </w:pPr>
    <w:rPr>
      <w:color w:val="FFFFFF"/>
    </w:rPr>
  </w:style>
  <w:style w:customStyle="true" w:styleId="red-mark" w:type="paragraph">
    <w:name w:val="red-mark"/>
    <w:basedOn w:val="Normal"/>
    <w:rsid w:val="005C0DAB"/>
    <w:pPr>
      <w:pBdr>
        <w:top w:space="0" w:sz="6" w:color="FF3333" w:val="single"/>
        <w:left w:space="2" w:sz="6" w:color="FF3333" w:val="single"/>
        <w:bottom w:space="0" w:sz="6" w:color="FF3333" w:val="single"/>
        <w:right w:space="2" w:sz="6" w:color="FF3333" w:val="single"/>
      </w:pBdr>
      <w:shd w:fill="FF6666" w:color="auto" w:val="clear"/>
      <w:spacing w:after="45" w:before="45"/>
    </w:pPr>
    <w:rPr>
      <w:color w:val="FFFFFF"/>
    </w:rPr>
  </w:style>
  <w:style w:customStyle="true" w:styleId="mainmenu" w:type="paragraph">
    <w:name w:val="mainmenu"/>
    <w:basedOn w:val="Normal"/>
    <w:rsid w:val="005C0DAB"/>
    <w:pPr>
      <w:pBdr>
        <w:bottom w:space="0" w:sz="6" w:color="C6C6C6" w:val="single"/>
      </w:pBdr>
      <w:spacing w:after="225" w:beforeAutospacing="true" w:before="100"/>
    </w:pPr>
  </w:style>
  <w:style w:customStyle="true" w:styleId="pager" w:type="paragraph">
    <w:name w:val="pager"/>
    <w:basedOn w:val="Normal"/>
    <w:rsid w:val="005C0DAB"/>
    <w:pPr>
      <w:spacing w:after="225" w:before="375"/>
    </w:pPr>
  </w:style>
  <w:style w:customStyle="true" w:styleId="select" w:type="paragraph">
    <w:name w:val="select"/>
    <w:basedOn w:val="Normal"/>
    <w:rsid w:val="005C0DAB"/>
    <w:pPr>
      <w:pBdr>
        <w:top w:space="0" w:sz="6" w:color="DDDDDD" w:val="single"/>
        <w:left w:space="9" w:sz="6" w:color="DDDDDD" w:val="single"/>
        <w:bottom w:space="0" w:sz="6" w:color="DDDDDD" w:val="single"/>
        <w:right w:space="9" w:sz="6" w:color="DDDDDD" w:val="single"/>
      </w:pBdr>
      <w:spacing w:after="225" w:beforeAutospacing="true" w:before="100"/>
    </w:pPr>
  </w:style>
  <w:style w:customStyle="true" w:styleId="google-maps-link" w:type="paragraph">
    <w:name w:val="google-maps-link"/>
    <w:basedOn w:val="Normal"/>
    <w:rsid w:val="005C0DAB"/>
    <w:pPr>
      <w:spacing w:after="300" w:beforeAutospacing="true" w:before="100"/>
    </w:pPr>
  </w:style>
  <w:style w:customStyle="true" w:styleId="toggle" w:type="paragraph">
    <w:name w:val="toggle"/>
    <w:basedOn w:val="Normal"/>
    <w:rsid w:val="005C0DAB"/>
    <w:pPr>
      <w:pBdr>
        <w:bottom w:space="0" w:sz="6" w:color="E1E1E1" w:val="single"/>
      </w:pBdr>
      <w:shd w:fill="FFFFFF" w:color="auto" w:val="clear"/>
      <w:spacing w:after="225" w:beforeAutospacing="true" w:before="100"/>
    </w:pPr>
  </w:style>
  <w:style w:customStyle="true" w:styleId="toggle-close" w:type="paragraph">
    <w:name w:val="toggle-close"/>
    <w:basedOn w:val="Normal"/>
    <w:rsid w:val="005C0DAB"/>
    <w:pPr>
      <w:pBdr>
        <w:bottom w:space="0" w:sz="6" w:color="E1E1E1" w:val="single"/>
      </w:pBdr>
      <w:shd w:fill="FFFFFF" w:color="auto" w:val="clear"/>
      <w:spacing w:after="225" w:beforeAutospacing="true" w:before="100"/>
    </w:pPr>
  </w:style>
  <w:style w:customStyle="true" w:styleId="rg-caption-wrapper" w:type="paragraph">
    <w:name w:val="rg-caption-wrapper"/>
    <w:basedOn w:val="Normal"/>
    <w:rsid w:val="005C0DAB"/>
    <w:pPr>
      <w:shd w:fill="FFFFFF" w:color="auto" w:val="clear"/>
      <w:spacing w:after="225" w:beforeAutospacing="true" w:before="100"/>
    </w:pPr>
  </w:style>
  <w:style w:customStyle="true" w:styleId="news-list" w:type="paragraph">
    <w:name w:val="news-list"/>
    <w:basedOn w:val="Normal"/>
    <w:rsid w:val="005C0DAB"/>
    <w:pPr>
      <w:spacing w:after="225" w:beforeAutospacing="true" w:before="100"/>
    </w:pPr>
  </w:style>
  <w:style w:customStyle="true" w:styleId="book-list" w:type="paragraph">
    <w:name w:val="book-list"/>
    <w:basedOn w:val="Normal"/>
    <w:rsid w:val="005C0DAB"/>
    <w:pPr>
      <w:spacing w:after="225" w:before="300"/>
    </w:pPr>
  </w:style>
  <w:style w:customStyle="true" w:styleId="books-pager" w:type="paragraph">
    <w:name w:val="books-pager"/>
    <w:basedOn w:val="Normal"/>
    <w:rsid w:val="005C0DAB"/>
    <w:pPr>
      <w:spacing w:after="225" w:beforeAutospacing="true" w:before="100"/>
    </w:pPr>
  </w:style>
  <w:style w:customStyle="true" w:styleId="book" w:type="paragraph">
    <w:name w:val="book"/>
    <w:basedOn w:val="Normal"/>
    <w:rsid w:val="005C0DAB"/>
    <w:pPr>
      <w:spacing w:after="300" w:beforeAutospacing="true" w:before="100"/>
    </w:pPr>
  </w:style>
  <w:style w:customStyle="true" w:styleId="hor-ver-align" w:type="paragraph">
    <w:name w:val="hor-ver-align"/>
    <w:basedOn w:val="Normal"/>
    <w:rsid w:val="005C0DAB"/>
    <w:pPr>
      <w:spacing w:after="225" w:beforeAutospacing="true" w:before="100"/>
      <w:jc w:val="center"/>
    </w:pPr>
  </w:style>
  <w:style w:customStyle="true" w:styleId="pdf" w:type="paragraph">
    <w:name w:val="pdf"/>
    <w:basedOn w:val="Normal"/>
    <w:rsid w:val="005C0DAB"/>
    <w:pPr>
      <w:spacing w:after="225" w:beforeAutospacing="true" w:before="100"/>
    </w:pPr>
  </w:style>
  <w:style w:customStyle="true" w:styleId="nmt" w:type="paragraph">
    <w:name w:val="nmt"/>
    <w:basedOn w:val="Normal"/>
    <w:rsid w:val="005C0DAB"/>
    <w:pPr>
      <w:spacing w:after="225"/>
    </w:pPr>
  </w:style>
  <w:style w:customStyle="true" w:styleId="input-form" w:type="paragraph">
    <w:name w:val="input-form"/>
    <w:basedOn w:val="Normal"/>
    <w:rsid w:val="005C0DAB"/>
    <w:pPr>
      <w:spacing w:after="225" w:before="300"/>
    </w:pPr>
  </w:style>
  <w:style w:customStyle="true" w:styleId="ir" w:type="paragraph">
    <w:name w:val="ir"/>
    <w:basedOn w:val="Normal"/>
    <w:rsid w:val="005C0DAB"/>
    <w:pPr>
      <w:spacing w:after="225" w:beforeAutospacing="true" w:before="100"/>
    </w:pPr>
  </w:style>
  <w:style w:customStyle="true" w:styleId="visuallyhidden" w:type="paragraph">
    <w:name w:val="visuallyhidden"/>
    <w:basedOn w:val="Normal"/>
    <w:rsid w:val="005C0DAB"/>
    <w:pPr>
      <w:ind w:right="-15" w:left="-15"/>
    </w:pPr>
  </w:style>
  <w:style w:customStyle="true" w:styleId="inner" w:type="paragraph">
    <w:name w:val="inner"/>
    <w:basedOn w:val="Normal"/>
    <w:rsid w:val="005C0DAB"/>
    <w:pPr>
      <w:spacing w:after="225" w:beforeAutospacing="true" w:before="100"/>
    </w:pPr>
  </w:style>
  <w:style w:customStyle="true" w:styleId="header-newbar" w:type="paragraph">
    <w:name w:val="header-newbar"/>
    <w:basedOn w:val="Normal"/>
    <w:rsid w:val="005C0DAB"/>
    <w:pPr>
      <w:spacing w:after="225" w:beforeAutospacing="true" w:before="100"/>
    </w:pPr>
  </w:style>
  <w:style w:customStyle="true" w:styleId="tvpojedinacni0" w:type="paragraph">
    <w:name w:val="tvpojedinacni_0"/>
    <w:basedOn w:val="Normal"/>
    <w:rsid w:val="005C0DAB"/>
    <w:pPr>
      <w:spacing w:after="225" w:beforeAutospacing="true" w:before="100"/>
    </w:pPr>
  </w:style>
  <w:style w:customStyle="true" w:styleId="natpis" w:type="paragraph">
    <w:name w:val="natpis"/>
    <w:basedOn w:val="Normal"/>
    <w:rsid w:val="005C0DAB"/>
    <w:pPr>
      <w:spacing w:after="225" w:beforeAutospacing="true" w:before="100"/>
    </w:pPr>
  </w:style>
  <w:style w:customStyle="true" w:styleId="rg-caption" w:type="paragraph">
    <w:name w:val="rg-caption"/>
    <w:basedOn w:val="Normal"/>
    <w:rsid w:val="005C0DAB"/>
    <w:pPr>
      <w:spacing w:after="225" w:beforeAutospacing="true" w:before="100"/>
    </w:pPr>
  </w:style>
  <w:style w:customStyle="true" w:styleId="news" w:type="paragraph">
    <w:name w:val="news"/>
    <w:basedOn w:val="Normal"/>
    <w:rsid w:val="005C0DAB"/>
    <w:pPr>
      <w:spacing w:after="225" w:beforeAutospacing="true" w:before="100"/>
    </w:pPr>
  </w:style>
  <w:style w:customStyle="true" w:styleId="Datum1" w:type="paragraph">
    <w:name w:val="Datum1"/>
    <w:basedOn w:val="Normal"/>
    <w:rsid w:val="005C0DAB"/>
    <w:pPr>
      <w:spacing w:after="225" w:beforeAutospacing="true" w:before="100"/>
    </w:pPr>
  </w:style>
  <w:style w:customStyle="true" w:styleId="item" w:type="paragraph">
    <w:name w:val="item"/>
    <w:basedOn w:val="Normal"/>
    <w:rsid w:val="005C0DAB"/>
    <w:pPr>
      <w:spacing w:after="225" w:beforeAutospacing="true" w:before="100"/>
    </w:pPr>
  </w:style>
  <w:style w:customStyle="true" w:styleId="pager-prev" w:type="paragraph">
    <w:name w:val="pager-prev"/>
    <w:basedOn w:val="Normal"/>
    <w:rsid w:val="005C0DAB"/>
    <w:pPr>
      <w:spacing w:after="225" w:beforeAutospacing="true" w:before="100"/>
    </w:pPr>
  </w:style>
  <w:style w:customStyle="true" w:styleId="pager-next" w:type="paragraph">
    <w:name w:val="pager-next"/>
    <w:basedOn w:val="Normal"/>
    <w:rsid w:val="005C0DAB"/>
    <w:pPr>
      <w:spacing w:after="225" w:beforeAutospacing="true" w:before="100"/>
    </w:pPr>
  </w:style>
  <w:style w:customStyle="true" w:styleId="image" w:type="paragraph">
    <w:name w:val="image"/>
    <w:basedOn w:val="Normal"/>
    <w:rsid w:val="005C0DAB"/>
    <w:pPr>
      <w:spacing w:after="225" w:beforeAutospacing="true" w:before="100"/>
    </w:pPr>
  </w:style>
  <w:style w:customStyle="true" w:styleId="summary" w:type="paragraph">
    <w:name w:val="summary"/>
    <w:basedOn w:val="Normal"/>
    <w:rsid w:val="005C0DAB"/>
    <w:pPr>
      <w:spacing w:after="225" w:beforeAutospacing="true" w:before="100"/>
    </w:pPr>
  </w:style>
  <w:style w:customStyle="true" w:styleId="input-last" w:type="paragraph">
    <w:name w:val="input-last"/>
    <w:basedOn w:val="Normal"/>
    <w:rsid w:val="005C0DAB"/>
    <w:pPr>
      <w:spacing w:after="225" w:beforeAutospacing="true" w:before="100"/>
    </w:pPr>
  </w:style>
  <w:style w:customStyle="true" w:styleId="important" w:type="paragraph">
    <w:name w:val="important"/>
    <w:basedOn w:val="Normal"/>
    <w:rsid w:val="005C0DAB"/>
    <w:pPr>
      <w:spacing w:after="225" w:beforeAutospacing="true" w:before="100"/>
    </w:pPr>
  </w:style>
  <w:style w:customStyle="true" w:styleId="message-sent" w:type="paragraph">
    <w:name w:val="message-sent"/>
    <w:basedOn w:val="Normal"/>
    <w:rsid w:val="005C0DAB"/>
    <w:pPr>
      <w:spacing w:after="225" w:beforeAutospacing="true" w:before="100"/>
    </w:pPr>
  </w:style>
  <w:style w:customStyle="true" w:styleId="message-error" w:type="paragraph">
    <w:name w:val="message-error"/>
    <w:basedOn w:val="Normal"/>
    <w:rsid w:val="005C0DAB"/>
    <w:pPr>
      <w:spacing w:after="225" w:beforeAutospacing="true" w:before="100"/>
    </w:pPr>
  </w:style>
  <w:style w:customStyle="true" w:styleId="glagoljica" w:type="paragraph">
    <w:name w:val="glagoljica"/>
    <w:basedOn w:val="Normal"/>
    <w:rsid w:val="005C0DAB"/>
    <w:pPr>
      <w:spacing w:after="225" w:beforeAutospacing="true" w:before="100"/>
    </w:pPr>
  </w:style>
  <w:style w:customStyle="true" w:styleId="links" w:type="paragraph">
    <w:name w:val="links"/>
    <w:basedOn w:val="Normal"/>
    <w:rsid w:val="005C0DAB"/>
    <w:pPr>
      <w:spacing w:after="225" w:beforeAutospacing="true" w:before="100"/>
    </w:pPr>
  </w:style>
  <w:style w:customStyle="true" w:styleId="right" w:type="paragraph">
    <w:name w:val="right"/>
    <w:basedOn w:val="Normal"/>
    <w:rsid w:val="005C0DAB"/>
    <w:pPr>
      <w:spacing w:after="225" w:beforeAutospacing="true" w:before="100"/>
    </w:pPr>
  </w:style>
  <w:style w:customStyle="true" w:styleId="content" w:type="paragraph">
    <w:name w:val="content"/>
    <w:basedOn w:val="Normal"/>
    <w:rsid w:val="005C0DAB"/>
    <w:pPr>
      <w:spacing w:after="225" w:beforeAutospacing="true" w:before="100"/>
    </w:pPr>
  </w:style>
  <w:style w:customStyle="true" w:styleId="marks" w:type="paragraph">
    <w:name w:val="marks"/>
    <w:basedOn w:val="Normal"/>
    <w:rsid w:val="005C0DAB"/>
    <w:pPr>
      <w:spacing w:after="225" w:beforeAutospacing="true" w:before="100"/>
    </w:pPr>
  </w:style>
  <w:style w:customStyle="true" w:styleId="price" w:type="paragraph">
    <w:name w:val="price"/>
    <w:basedOn w:val="Normal"/>
    <w:rsid w:val="005C0DAB"/>
    <w:pPr>
      <w:spacing w:after="225" w:beforeAutospacing="true" w:before="100"/>
    </w:pPr>
  </w:style>
  <w:style w:customStyle="true" w:styleId="more" w:type="paragraph">
    <w:name w:val="more"/>
    <w:basedOn w:val="Normal"/>
    <w:rsid w:val="005C0DAB"/>
    <w:pPr>
      <w:spacing w:after="225" w:beforeAutospacing="true" w:before="100"/>
    </w:pPr>
  </w:style>
  <w:style w:customStyle="true" w:styleId="old-price" w:type="paragraph">
    <w:name w:val="old-price"/>
    <w:basedOn w:val="Normal"/>
    <w:rsid w:val="005C0DAB"/>
    <w:pPr>
      <w:spacing w:after="225" w:beforeAutospacing="true" w:before="100"/>
    </w:pPr>
  </w:style>
  <w:style w:customStyle="true" w:styleId="buy" w:type="paragraph">
    <w:name w:val="buy"/>
    <w:basedOn w:val="Normal"/>
    <w:rsid w:val="005C0DAB"/>
    <w:pPr>
      <w:spacing w:after="225" w:beforeAutospacing="true" w:before="100"/>
    </w:pPr>
  </w:style>
  <w:style w:customStyle="true" w:styleId="value" w:type="paragraph">
    <w:name w:val="value"/>
    <w:basedOn w:val="Normal"/>
    <w:rsid w:val="005C0DAB"/>
    <w:pPr>
      <w:spacing w:after="225" w:beforeAutospacing="true" w:before="100"/>
    </w:pPr>
  </w:style>
  <w:style w:customStyle="true" w:styleId="bx-wrapper" w:type="paragraph">
    <w:name w:val="bx-wrapper"/>
    <w:basedOn w:val="Normal"/>
    <w:rsid w:val="005C0DAB"/>
    <w:pPr>
      <w:spacing w:after="225" w:beforeAutospacing="true" w:before="100"/>
    </w:pPr>
  </w:style>
  <w:style w:customStyle="true" w:styleId="bx-pager" w:type="paragraph">
    <w:name w:val="bx-pager"/>
    <w:basedOn w:val="Normal"/>
    <w:rsid w:val="005C0DAB"/>
    <w:pPr>
      <w:spacing w:after="225" w:beforeAutospacing="true" w:before="100"/>
    </w:pPr>
  </w:style>
  <w:style w:customStyle="true" w:styleId="bx-prev" w:type="paragraph">
    <w:name w:val="bx-prev"/>
    <w:basedOn w:val="Normal"/>
    <w:rsid w:val="005C0DAB"/>
    <w:pPr>
      <w:spacing w:after="225" w:beforeAutospacing="true" w:before="100"/>
    </w:pPr>
  </w:style>
  <w:style w:customStyle="true" w:styleId="bx-next" w:type="paragraph">
    <w:name w:val="bx-next"/>
    <w:basedOn w:val="Normal"/>
    <w:rsid w:val="005C0DAB"/>
    <w:pPr>
      <w:spacing w:after="225" w:beforeAutospacing="true" w:before="100"/>
    </w:pPr>
  </w:style>
  <w:style w:customStyle="true" w:styleId="slide" w:type="paragraph">
    <w:name w:val="slide"/>
    <w:basedOn w:val="Normal"/>
    <w:rsid w:val="005C0DAB"/>
    <w:pPr>
      <w:spacing w:after="225" w:beforeAutospacing="true" w:before="100"/>
    </w:pPr>
  </w:style>
  <w:style w:customStyle="true" w:styleId="infocontent" w:type="paragraph">
    <w:name w:val="info_content"/>
    <w:basedOn w:val="Normal"/>
    <w:rsid w:val="005C0DAB"/>
    <w:pPr>
      <w:spacing w:after="225" w:beforeAutospacing="true" w:before="100"/>
    </w:pPr>
  </w:style>
  <w:style w:customStyle="true" w:styleId="bx-viewport" w:type="paragraph">
    <w:name w:val="bx-viewport"/>
    <w:basedOn w:val="Normal"/>
    <w:rsid w:val="005C0DAB"/>
    <w:pPr>
      <w:spacing w:after="225" w:beforeAutospacing="true" w:before="100"/>
    </w:pPr>
  </w:style>
  <w:style w:customStyle="true" w:styleId="has-image" w:type="paragraph">
    <w:name w:val="has-image"/>
    <w:basedOn w:val="Normal"/>
    <w:rsid w:val="005C0DAB"/>
    <w:pPr>
      <w:spacing w:after="225" w:beforeAutospacing="true" w:before="100"/>
    </w:pPr>
  </w:style>
  <w:style w:customStyle="true" w:styleId="hidden" w:type="paragraph">
    <w:name w:val="hidden"/>
    <w:basedOn w:val="Normal"/>
    <w:rsid w:val="005C0DAB"/>
    <w:pPr>
      <w:spacing w:after="225" w:beforeAutospacing="true" w:before="100"/>
    </w:pPr>
    <w:rPr>
      <w:vanish/>
    </w:rPr>
  </w:style>
  <w:style w:customStyle="true" w:styleId="input-error" w:type="paragraph">
    <w:name w:val="input-error"/>
    <w:basedOn w:val="Normal"/>
    <w:rsid w:val="005C0DAB"/>
    <w:pPr>
      <w:spacing w:after="225" w:beforeAutospacing="true" w:before="100"/>
    </w:pPr>
  </w:style>
  <w:style w:customStyle="true" w:styleId="key" w:type="character">
    <w:name w:val="key"/>
    <w:basedOn w:val="Zadanifontodlomka"/>
    <w:rsid w:val="005C0DAB"/>
    <w:rPr>
      <w:color w:val="666666"/>
    </w:rPr>
  </w:style>
  <w:style w:customStyle="true" w:styleId="space50px" w:type="character">
    <w:name w:val="space50px"/>
    <w:basedOn w:val="Zadanifontodlomka"/>
    <w:rsid w:val="005C0DAB"/>
  </w:style>
  <w:style w:customStyle="true" w:styleId="title1" w:type="paragraph">
    <w:name w:val="title1"/>
    <w:basedOn w:val="Normal"/>
    <w:rsid w:val="005C0DAB"/>
    <w:pPr>
      <w:spacing w:lineRule="atLeast" w:line="240" w:after="225" w:before="450"/>
    </w:pPr>
  </w:style>
  <w:style w:customStyle="true" w:styleId="natpis1" w:type="paragraph">
    <w:name w:val="natpis1"/>
    <w:basedOn w:val="Normal"/>
    <w:rsid w:val="005C0DAB"/>
    <w:pPr>
      <w:spacing w:after="225" w:before="240"/>
      <w:ind w:left="330"/>
    </w:pPr>
  </w:style>
  <w:style w:customStyle="true" w:styleId="bx-wrapper1" w:type="paragraph">
    <w:name w:val="bx-wrapper1"/>
    <w:basedOn w:val="Normal"/>
    <w:rsid w:val="005C0DAB"/>
    <w:pPr>
      <w:spacing w:after="225" w:beforeAutospacing="true" w:before="100"/>
    </w:pPr>
  </w:style>
  <w:style w:customStyle="true" w:styleId="bx-viewport1" w:type="paragraph">
    <w:name w:val="bx-viewport1"/>
    <w:basedOn w:val="Normal"/>
    <w:rsid w:val="005C0DAB"/>
    <w:pPr>
      <w:spacing w:after="225" w:beforeAutospacing="true" w:before="100"/>
    </w:pPr>
  </w:style>
  <w:style w:customStyle="true" w:styleId="bx-pager1" w:type="paragraph">
    <w:name w:val="bx-pager1"/>
    <w:basedOn w:val="Normal"/>
    <w:rsid w:val="005C0DAB"/>
    <w:pPr>
      <w:spacing w:after="225" w:beforeAutospacing="true" w:before="100"/>
    </w:pPr>
    <w:rPr>
      <w:vanish/>
    </w:rPr>
  </w:style>
  <w:style w:customStyle="true" w:styleId="bx-prev1" w:type="paragraph">
    <w:name w:val="bx-prev1"/>
    <w:basedOn w:val="Normal"/>
    <w:rsid w:val="005C0DAB"/>
    <w:pPr>
      <w:spacing w:after="225" w:beforeAutospacing="true" w:before="100"/>
    </w:pPr>
  </w:style>
  <w:style w:customStyle="true" w:styleId="bx-next1" w:type="paragraph">
    <w:name w:val="bx-next1"/>
    <w:basedOn w:val="Normal"/>
    <w:rsid w:val="005C0DAB"/>
    <w:pPr>
      <w:spacing w:after="225" w:beforeAutospacing="true" w:before="100"/>
    </w:pPr>
  </w:style>
  <w:style w:customStyle="true" w:styleId="slide1" w:type="paragraph">
    <w:name w:val="slide1"/>
    <w:basedOn w:val="Normal"/>
    <w:rsid w:val="005C0DAB"/>
    <w:pPr>
      <w:spacing w:after="225" w:beforeAutospacing="true" w:before="100"/>
      <w:jc w:val="center"/>
    </w:pPr>
  </w:style>
  <w:style w:customStyle="true" w:styleId="rg-caption1" w:type="paragraph">
    <w:name w:val="rg-caption1"/>
    <w:basedOn w:val="Normal"/>
    <w:rsid w:val="005C0DAB"/>
  </w:style>
  <w:style w:customStyle="true" w:styleId="news1" w:type="paragraph">
    <w:name w:val="news1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1" w:type="paragraph">
    <w:name w:val="image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1" w:type="paragraph">
    <w:name w:val="content1"/>
    <w:basedOn w:val="Normal"/>
    <w:rsid w:val="005C0DAB"/>
    <w:pPr>
      <w:spacing w:after="225" w:beforeAutospacing="true" w:before="100"/>
    </w:pPr>
  </w:style>
  <w:style w:customStyle="true" w:styleId="date1" w:type="paragraph">
    <w:name w:val="date1"/>
    <w:basedOn w:val="Normal"/>
    <w:rsid w:val="005C0DAB"/>
    <w:pPr>
      <w:spacing w:after="300" w:beforeAutospacing="true" w:before="100"/>
    </w:pPr>
  </w:style>
  <w:style w:customStyle="true" w:styleId="date2" w:type="paragraph">
    <w:name w:val="date2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1" w:type="paragraph">
    <w:name w:val="item1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1" w:type="paragraph">
    <w:name w:val="marks1"/>
    <w:basedOn w:val="Normal"/>
    <w:rsid w:val="005C0DAB"/>
    <w:pPr>
      <w:spacing w:after="75"/>
    </w:pPr>
  </w:style>
  <w:style w:customStyle="true" w:styleId="image2" w:type="paragraph">
    <w:name w:val="image2"/>
    <w:basedOn w:val="Normal"/>
    <w:rsid w:val="005C0DAB"/>
    <w:pPr>
      <w:spacing w:after="225" w:beforeAutospacing="true" w:before="100"/>
    </w:pPr>
  </w:style>
  <w:style w:customStyle="true" w:styleId="price1" w:type="paragraph">
    <w:name w:val="price1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1" w:type="paragraph">
    <w:name w:val="more1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2" w:type="paragraph">
    <w:name w:val="item2"/>
    <w:basedOn w:val="Normal"/>
    <w:rsid w:val="005C0DAB"/>
    <w:pPr>
      <w:spacing w:after="150"/>
      <w:ind w:right="45" w:left="45"/>
    </w:pPr>
  </w:style>
  <w:style w:customStyle="true" w:styleId="image3" w:type="paragraph">
    <w:name w:val="image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4" w:type="paragraph">
    <w:name w:val="image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1" w:type="paragraph">
    <w:name w:val="pager-prev1"/>
    <w:basedOn w:val="Normal"/>
    <w:rsid w:val="005C0DAB"/>
    <w:pPr>
      <w:spacing w:after="225" w:beforeAutospacing="true" w:before="100"/>
    </w:pPr>
  </w:style>
  <w:style w:customStyle="true" w:styleId="pager-next1" w:type="paragraph">
    <w:name w:val="pager-next1"/>
    <w:basedOn w:val="Normal"/>
    <w:rsid w:val="005C0DAB"/>
    <w:pPr>
      <w:spacing w:after="225" w:beforeAutospacing="true" w:before="100"/>
    </w:pPr>
  </w:style>
  <w:style w:customStyle="true" w:styleId="image5" w:type="paragraph">
    <w:name w:val="image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1" w:type="paragraph">
    <w:name w:val="summary1"/>
    <w:basedOn w:val="Normal"/>
    <w:rsid w:val="005C0DAB"/>
    <w:pPr>
      <w:spacing w:after="225" w:beforeAutospacing="true" w:before="100"/>
    </w:pPr>
  </w:style>
  <w:style w:customStyle="true" w:styleId="price2" w:type="paragraph">
    <w:name w:val="price2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1" w:type="paragraph">
    <w:name w:val="old-price1"/>
    <w:basedOn w:val="Normal"/>
    <w:rsid w:val="005C0DAB"/>
    <w:pPr>
      <w:spacing w:after="225"/>
    </w:pPr>
  </w:style>
  <w:style w:customStyle="true" w:styleId="value1" w:type="paragraph">
    <w:name w:val="value1"/>
    <w:basedOn w:val="Normal"/>
    <w:rsid w:val="005C0DAB"/>
    <w:pPr>
      <w:spacing w:after="225" w:beforeAutospacing="true" w:before="100"/>
    </w:pPr>
    <w:rPr>
      <w:strike/>
    </w:rPr>
  </w:style>
  <w:style w:customStyle="true" w:styleId="buy1" w:type="paragraph">
    <w:name w:val="buy1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1" w:type="paragraph">
    <w:name w:val="info_content1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1" w:type="paragraph">
    <w:name w:val="has-image1"/>
    <w:basedOn w:val="Normal"/>
    <w:rsid w:val="005C0DAB"/>
    <w:pPr>
      <w:spacing w:after="225" w:beforeAutospacing="true" w:before="100"/>
    </w:pPr>
  </w:style>
  <w:style w:customStyle="true" w:styleId="input-last1" w:type="paragraph">
    <w:name w:val="input-last1"/>
    <w:basedOn w:val="Normal"/>
    <w:rsid w:val="005C0DAB"/>
    <w:pPr>
      <w:spacing w:after="225" w:beforeAutospacing="true" w:before="100"/>
    </w:pPr>
    <w:rPr>
      <w:vanish/>
    </w:rPr>
  </w:style>
  <w:style w:customStyle="true" w:styleId="input-error1" w:type="paragraph">
    <w:name w:val="input-error1"/>
    <w:basedOn w:val="Normal"/>
    <w:rsid w:val="005C0DAB"/>
    <w:pPr>
      <w:spacing w:after="225" w:beforeAutospacing="true" w:before="100"/>
    </w:pPr>
  </w:style>
  <w:style w:customStyle="true" w:styleId="important1" w:type="paragraph">
    <w:name w:val="important1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1" w:type="paragraph">
    <w:name w:val="message-sent1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1" w:type="paragraph">
    <w:name w:val="message-error1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1" w:type="paragraph">
    <w:name w:val="inner1"/>
    <w:basedOn w:val="Normal"/>
    <w:rsid w:val="005C0DAB"/>
    <w:pPr>
      <w:spacing w:after="225" w:beforeAutospacing="true" w:before="100"/>
    </w:pPr>
  </w:style>
  <w:style w:customStyle="true" w:styleId="glagoljica1" w:type="paragraph">
    <w:name w:val="glagoljica1"/>
    <w:basedOn w:val="Normal"/>
    <w:rsid w:val="005C0DAB"/>
    <w:pPr>
      <w:spacing w:after="225" w:beforeAutospacing="true" w:before="100"/>
    </w:pPr>
  </w:style>
  <w:style w:customStyle="true" w:styleId="links1" w:type="paragraph">
    <w:name w:val="links1"/>
    <w:basedOn w:val="Normal"/>
    <w:rsid w:val="005C0DAB"/>
    <w:pPr>
      <w:spacing w:after="225" w:beforeAutospacing="true" w:before="100"/>
      <w:textAlignment w:val="top"/>
    </w:pPr>
  </w:style>
  <w:style w:customStyle="true" w:styleId="right1" w:type="paragraph">
    <w:name w:val="right1"/>
    <w:basedOn w:val="Normal"/>
    <w:rsid w:val="005C0DAB"/>
    <w:pPr>
      <w:spacing w:after="225" w:beforeAutospacing="true" w:before="100"/>
    </w:pPr>
  </w:style>
  <w:style w:customStyle="true" w:styleId="content2" w:type="paragraph">
    <w:name w:val="content2"/>
    <w:basedOn w:val="Normal"/>
    <w:rsid w:val="005C0DAB"/>
  </w:style>
  <w:style w:customStyle="true" w:styleId="tb-na18" w:type="paragraph">
    <w:name w:val="tb-na18"/>
    <w:basedOn w:val="Normal"/>
    <w:rsid w:val="005C0DAB"/>
    <w:pPr>
      <w:spacing w:after="225" w:beforeAutospacing="true" w:before="100"/>
      <w:jc w:val="center"/>
    </w:pPr>
    <w:rPr>
      <w:b/>
      <w:bCs/>
      <w:sz w:val="40"/>
      <w:szCs w:val="40"/>
    </w:rPr>
  </w:style>
  <w:style w:customStyle="true" w:styleId="fullwidth" w:type="paragraph">
    <w:name w:val="fullwidth"/>
    <w:basedOn w:val="Normal"/>
    <w:rsid w:val="005C0DAB"/>
    <w:pPr>
      <w:spacing w:after="225" w:beforeAutospacing="true" w:before="100"/>
    </w:pPr>
  </w:style>
  <w:style w:customStyle="true" w:styleId="article-column" w:type="paragraph">
    <w:name w:val="article-column"/>
    <w:basedOn w:val="Normal"/>
    <w:rsid w:val="005C0DAB"/>
    <w:pPr>
      <w:spacing w:after="225" w:beforeAutospacing="true" w:before="100"/>
    </w:pPr>
  </w:style>
  <w:style w:customStyle="true" w:styleId="title2" w:type="paragraph">
    <w:name w:val="title2"/>
    <w:basedOn w:val="Normal"/>
    <w:rsid w:val="005C0DAB"/>
    <w:pPr>
      <w:spacing w:lineRule="atLeast" w:line="240" w:after="225" w:before="450"/>
    </w:pPr>
  </w:style>
  <w:style w:customStyle="true" w:styleId="natpis2" w:type="paragraph">
    <w:name w:val="natpis2"/>
    <w:basedOn w:val="Normal"/>
    <w:rsid w:val="005C0DAB"/>
    <w:pPr>
      <w:spacing w:after="225" w:before="240"/>
      <w:ind w:left="330"/>
    </w:pPr>
  </w:style>
  <w:style w:customStyle="true" w:styleId="bx-wrapper2" w:type="paragraph">
    <w:name w:val="bx-wrapper2"/>
    <w:basedOn w:val="Normal"/>
    <w:rsid w:val="005C0DAB"/>
    <w:pPr>
      <w:spacing w:after="225" w:beforeAutospacing="true" w:before="100"/>
    </w:pPr>
  </w:style>
  <w:style w:customStyle="true" w:styleId="bx-viewport2" w:type="paragraph">
    <w:name w:val="bx-viewport2"/>
    <w:basedOn w:val="Normal"/>
    <w:rsid w:val="005C0DAB"/>
    <w:pPr>
      <w:spacing w:after="225" w:beforeAutospacing="true" w:before="100"/>
    </w:pPr>
  </w:style>
  <w:style w:customStyle="true" w:styleId="bx-pager2" w:type="paragraph">
    <w:name w:val="bx-pager2"/>
    <w:basedOn w:val="Normal"/>
    <w:rsid w:val="005C0DAB"/>
    <w:pPr>
      <w:spacing w:after="225" w:beforeAutospacing="true" w:before="100"/>
    </w:pPr>
    <w:rPr>
      <w:vanish/>
    </w:rPr>
  </w:style>
  <w:style w:customStyle="true" w:styleId="bx-prev2" w:type="paragraph">
    <w:name w:val="bx-prev2"/>
    <w:basedOn w:val="Normal"/>
    <w:rsid w:val="005C0DAB"/>
    <w:pPr>
      <w:spacing w:after="225" w:beforeAutospacing="true" w:before="100"/>
    </w:pPr>
  </w:style>
  <w:style w:customStyle="true" w:styleId="bx-next2" w:type="paragraph">
    <w:name w:val="bx-next2"/>
    <w:basedOn w:val="Normal"/>
    <w:rsid w:val="005C0DAB"/>
    <w:pPr>
      <w:spacing w:after="225" w:beforeAutospacing="true" w:before="100"/>
    </w:pPr>
  </w:style>
  <w:style w:customStyle="true" w:styleId="slide2" w:type="paragraph">
    <w:name w:val="slide2"/>
    <w:basedOn w:val="Normal"/>
    <w:rsid w:val="005C0DAB"/>
    <w:pPr>
      <w:spacing w:after="225" w:beforeAutospacing="true" w:before="100"/>
      <w:jc w:val="center"/>
    </w:pPr>
  </w:style>
  <w:style w:customStyle="true" w:styleId="rg-caption2" w:type="paragraph">
    <w:name w:val="rg-caption2"/>
    <w:basedOn w:val="Normal"/>
    <w:rsid w:val="005C0DAB"/>
  </w:style>
  <w:style w:customStyle="true" w:styleId="news2" w:type="paragraph">
    <w:name w:val="news2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6" w:type="paragraph">
    <w:name w:val="image6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3" w:type="paragraph">
    <w:name w:val="content3"/>
    <w:basedOn w:val="Normal"/>
    <w:rsid w:val="005C0DAB"/>
    <w:pPr>
      <w:spacing w:after="225" w:beforeAutospacing="true" w:before="100"/>
    </w:pPr>
  </w:style>
  <w:style w:customStyle="true" w:styleId="date3" w:type="paragraph">
    <w:name w:val="date3"/>
    <w:basedOn w:val="Normal"/>
    <w:rsid w:val="005C0DAB"/>
    <w:pPr>
      <w:spacing w:after="300" w:beforeAutospacing="true" w:before="100"/>
    </w:pPr>
  </w:style>
  <w:style w:customStyle="true" w:styleId="date4" w:type="paragraph">
    <w:name w:val="date4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3" w:type="paragraph">
    <w:name w:val="item3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2" w:type="paragraph">
    <w:name w:val="marks2"/>
    <w:basedOn w:val="Normal"/>
    <w:rsid w:val="005C0DAB"/>
    <w:pPr>
      <w:spacing w:after="75"/>
    </w:pPr>
  </w:style>
  <w:style w:customStyle="true" w:styleId="image7" w:type="paragraph">
    <w:name w:val="image7"/>
    <w:basedOn w:val="Normal"/>
    <w:rsid w:val="005C0DAB"/>
    <w:pPr>
      <w:spacing w:after="225" w:beforeAutospacing="true" w:before="100"/>
    </w:pPr>
  </w:style>
  <w:style w:customStyle="true" w:styleId="price3" w:type="paragraph">
    <w:name w:val="price3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2" w:type="paragraph">
    <w:name w:val="more2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4" w:type="paragraph">
    <w:name w:val="item4"/>
    <w:basedOn w:val="Normal"/>
    <w:rsid w:val="005C0DAB"/>
    <w:pPr>
      <w:spacing w:after="150"/>
      <w:ind w:right="45" w:left="45"/>
    </w:pPr>
  </w:style>
  <w:style w:customStyle="true" w:styleId="image8" w:type="paragraph">
    <w:name w:val="image8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9" w:type="paragraph">
    <w:name w:val="image9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2" w:type="paragraph">
    <w:name w:val="pager-prev2"/>
    <w:basedOn w:val="Normal"/>
    <w:rsid w:val="005C0DAB"/>
    <w:pPr>
      <w:spacing w:after="225" w:beforeAutospacing="true" w:before="100"/>
    </w:pPr>
  </w:style>
  <w:style w:customStyle="true" w:styleId="pager-next2" w:type="paragraph">
    <w:name w:val="pager-next2"/>
    <w:basedOn w:val="Normal"/>
    <w:rsid w:val="005C0DAB"/>
    <w:pPr>
      <w:spacing w:after="225" w:beforeAutospacing="true" w:before="100"/>
    </w:pPr>
  </w:style>
  <w:style w:customStyle="true" w:styleId="image10" w:type="paragraph">
    <w:name w:val="image10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2" w:type="paragraph">
    <w:name w:val="summary2"/>
    <w:basedOn w:val="Normal"/>
    <w:rsid w:val="005C0DAB"/>
    <w:pPr>
      <w:spacing w:after="225" w:beforeAutospacing="true" w:before="100"/>
    </w:pPr>
  </w:style>
  <w:style w:customStyle="true" w:styleId="price4" w:type="paragraph">
    <w:name w:val="price4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2" w:type="paragraph">
    <w:name w:val="old-price2"/>
    <w:basedOn w:val="Normal"/>
    <w:rsid w:val="005C0DAB"/>
    <w:pPr>
      <w:spacing w:after="225"/>
    </w:pPr>
  </w:style>
  <w:style w:customStyle="true" w:styleId="value2" w:type="paragraph">
    <w:name w:val="value2"/>
    <w:basedOn w:val="Normal"/>
    <w:rsid w:val="005C0DAB"/>
    <w:pPr>
      <w:spacing w:after="225" w:beforeAutospacing="true" w:before="100"/>
    </w:pPr>
    <w:rPr>
      <w:strike/>
    </w:rPr>
  </w:style>
  <w:style w:customStyle="true" w:styleId="buy2" w:type="paragraph">
    <w:name w:val="buy2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2" w:type="paragraph">
    <w:name w:val="info_content2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2" w:type="paragraph">
    <w:name w:val="has-image2"/>
    <w:basedOn w:val="Normal"/>
    <w:rsid w:val="005C0DAB"/>
    <w:pPr>
      <w:spacing w:after="225" w:beforeAutospacing="true" w:before="100"/>
    </w:pPr>
  </w:style>
  <w:style w:customStyle="true" w:styleId="input-last2" w:type="paragraph">
    <w:name w:val="input-last2"/>
    <w:basedOn w:val="Normal"/>
    <w:rsid w:val="005C0DAB"/>
    <w:pPr>
      <w:spacing w:after="225" w:beforeAutospacing="true" w:before="100"/>
    </w:pPr>
    <w:rPr>
      <w:vanish/>
    </w:rPr>
  </w:style>
  <w:style w:customStyle="true" w:styleId="input-error2" w:type="paragraph">
    <w:name w:val="input-error2"/>
    <w:basedOn w:val="Normal"/>
    <w:rsid w:val="005C0DAB"/>
    <w:pPr>
      <w:spacing w:after="225" w:beforeAutospacing="true" w:before="100"/>
    </w:pPr>
  </w:style>
  <w:style w:customStyle="true" w:styleId="important2" w:type="paragraph">
    <w:name w:val="important2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2" w:type="paragraph">
    <w:name w:val="message-sent2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2" w:type="paragraph">
    <w:name w:val="message-error2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2" w:type="paragraph">
    <w:name w:val="inner2"/>
    <w:basedOn w:val="Normal"/>
    <w:rsid w:val="005C0DAB"/>
    <w:pPr>
      <w:spacing w:after="225" w:beforeAutospacing="true" w:before="100"/>
    </w:pPr>
  </w:style>
  <w:style w:customStyle="true" w:styleId="glagoljica2" w:type="paragraph">
    <w:name w:val="glagoljica2"/>
    <w:basedOn w:val="Normal"/>
    <w:rsid w:val="005C0DAB"/>
    <w:pPr>
      <w:spacing w:after="225" w:beforeAutospacing="true" w:before="100"/>
    </w:pPr>
  </w:style>
  <w:style w:customStyle="true" w:styleId="links2" w:type="paragraph">
    <w:name w:val="links2"/>
    <w:basedOn w:val="Normal"/>
    <w:rsid w:val="005C0DAB"/>
    <w:pPr>
      <w:spacing w:after="225" w:beforeAutospacing="true" w:before="100"/>
      <w:textAlignment w:val="top"/>
    </w:pPr>
  </w:style>
  <w:style w:customStyle="true" w:styleId="right2" w:type="paragraph">
    <w:name w:val="right2"/>
    <w:basedOn w:val="Normal"/>
    <w:rsid w:val="005C0DAB"/>
    <w:pPr>
      <w:spacing w:after="225" w:beforeAutospacing="true" w:before="100"/>
    </w:pPr>
  </w:style>
  <w:style w:customStyle="true" w:styleId="content4" w:type="paragraph">
    <w:name w:val="content4"/>
    <w:basedOn w:val="Normal"/>
    <w:rsid w:val="005C0DAB"/>
  </w:style>
  <w:style w:customStyle="true" w:styleId="article-column1" w:type="paragraph">
    <w:name w:val="article-column1"/>
    <w:basedOn w:val="Normal"/>
    <w:rsid w:val="005C0DAB"/>
    <w:pPr>
      <w:spacing w:lineRule="atLeast" w:line="336" w:after="225" w:beforeAutospacing="true" w:before="100"/>
    </w:pPr>
  </w:style>
  <w:style w:customStyle="true" w:styleId="fullwidth1" w:type="paragraph">
    <w:name w:val="fullwidth1"/>
    <w:basedOn w:val="Normal"/>
    <w:rsid w:val="005C0DAB"/>
    <w:pPr>
      <w:spacing w:lineRule="atLeast" w:line="336" w:after="225" w:beforeAutospacing="true" w:before="100"/>
    </w:pPr>
  </w:style>
  <w:style w:customStyle="true" w:styleId="tb-na181" w:type="paragraph">
    <w:name w:val="tb-na181"/>
    <w:basedOn w:val="Normal"/>
    <w:rsid w:val="005C0DAB"/>
    <w:pPr>
      <w:spacing w:lineRule="atLeast" w:line="336" w:after="225" w:beforeAutospacing="true" w:before="100"/>
    </w:pPr>
    <w:rPr>
      <w:caps/>
    </w:rPr>
  </w:style>
  <w:style w:customStyle="true" w:styleId="broj-d" w:type="paragraph">
    <w:name w:val="broj-d"/>
    <w:basedOn w:val="Normal"/>
    <w:rsid w:val="005C0DAB"/>
    <w:pPr>
      <w:spacing w:after="225" w:beforeAutospacing="true" w:before="100"/>
      <w:jc w:val="right"/>
    </w:pPr>
    <w:rPr>
      <w:b/>
      <w:bCs/>
      <w:sz w:val="26"/>
      <w:szCs w:val="26"/>
    </w:rPr>
  </w:style>
  <w:style w:customStyle="true" w:styleId="podnaslov" w:type="paragraph">
    <w:name w:val="podnaslov"/>
    <w:basedOn w:val="Normal"/>
    <w:rsid w:val="005C0DAB"/>
    <w:pPr>
      <w:spacing w:after="225" w:beforeAutospacing="true" w:before="100"/>
    </w:pPr>
    <w:rPr>
      <w:sz w:val="28"/>
      <w:szCs w:val="28"/>
    </w:rPr>
  </w:style>
  <w:style w:customStyle="true" w:styleId="podnaslov-2" w:type="paragraph">
    <w:name w:val="podnaslov-2"/>
    <w:basedOn w:val="Normal"/>
    <w:rsid w:val="005C0DAB"/>
    <w:pPr>
      <w:spacing w:after="225" w:beforeAutospacing="true" w:before="100"/>
    </w:pPr>
    <w:rPr>
      <w:sz w:val="28"/>
      <w:szCs w:val="28"/>
    </w:rPr>
  </w:style>
  <w:style w:customStyle="true" w:styleId="potpis-ovlastene" w:type="paragraph">
    <w:name w:val="potpis-ovlastene"/>
    <w:basedOn w:val="Normal"/>
    <w:rsid w:val="005C0DAB"/>
    <w:pPr>
      <w:spacing w:after="225" w:beforeAutospacing="true" w:before="100"/>
      <w:ind w:left="7344"/>
      <w:jc w:val="center"/>
    </w:pPr>
  </w:style>
  <w:style w:customStyle="true" w:styleId="t-10" w:type="paragraph">
    <w:name w:val="t-10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t-10-9" w:type="paragraph">
    <w:name w:val="t-10-9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t-10-9-fett" w:type="paragraph">
    <w:name w:val="t-10-9-fett"/>
    <w:basedOn w:val="Normal"/>
    <w:rsid w:val="005C0DAB"/>
    <w:pPr>
      <w:spacing w:after="225" w:beforeAutospacing="true" w:before="100"/>
    </w:pPr>
    <w:rPr>
      <w:b/>
      <w:bCs/>
      <w:sz w:val="26"/>
      <w:szCs w:val="26"/>
    </w:rPr>
  </w:style>
  <w:style w:customStyle="true" w:styleId="t-10-9-kurz-s" w:type="paragraph">
    <w:name w:val="t-10-9-kurz-s"/>
    <w:basedOn w:val="Normal"/>
    <w:rsid w:val="005C0DAB"/>
    <w:pPr>
      <w:spacing w:after="225" w:beforeAutospacing="true" w:before="100"/>
      <w:jc w:val="center"/>
    </w:pPr>
    <w:rPr>
      <w:i/>
      <w:iCs/>
      <w:sz w:val="26"/>
      <w:szCs w:val="26"/>
    </w:rPr>
  </w:style>
  <w:style w:customStyle="true" w:styleId="t-10-9-sred" w:type="paragraph">
    <w:name w:val="t-10-9-sred"/>
    <w:basedOn w:val="Normal"/>
    <w:rsid w:val="005C0DAB"/>
    <w:pPr>
      <w:spacing w:after="225" w:beforeAutospacing="true" w:before="100"/>
      <w:jc w:val="center"/>
    </w:pPr>
    <w:rPr>
      <w:sz w:val="26"/>
      <w:szCs w:val="26"/>
    </w:rPr>
  </w:style>
  <w:style w:customStyle="true" w:styleId="t-11-9-fett" w:type="paragraph">
    <w:name w:val="t-11-9-fett"/>
    <w:basedOn w:val="Normal"/>
    <w:rsid w:val="005C0DAB"/>
    <w:pPr>
      <w:spacing w:after="225" w:beforeAutospacing="true" w:before="100"/>
    </w:pPr>
    <w:rPr>
      <w:b/>
      <w:bCs/>
      <w:sz w:val="28"/>
      <w:szCs w:val="28"/>
    </w:rPr>
  </w:style>
  <w:style w:customStyle="true" w:styleId="t-11-9-kurz-s" w:type="paragraph">
    <w:name w:val="t-11-9-kurz-s"/>
    <w:basedOn w:val="Normal"/>
    <w:rsid w:val="005C0DAB"/>
    <w:pPr>
      <w:spacing w:after="225" w:beforeAutospacing="true" w:before="100"/>
      <w:jc w:val="center"/>
    </w:pPr>
    <w:rPr>
      <w:i/>
      <w:iCs/>
      <w:sz w:val="28"/>
      <w:szCs w:val="28"/>
    </w:rPr>
  </w:style>
  <w:style w:customStyle="true" w:styleId="t-11-9-sred" w:type="paragraph">
    <w:name w:val="t-11-9-sred"/>
    <w:basedOn w:val="Normal"/>
    <w:rsid w:val="005C0DAB"/>
    <w:pPr>
      <w:spacing w:after="225" w:beforeAutospacing="true" w:before="100"/>
      <w:jc w:val="center"/>
    </w:pPr>
    <w:rPr>
      <w:sz w:val="28"/>
      <w:szCs w:val="28"/>
    </w:rPr>
  </w:style>
  <w:style w:customStyle="true" w:styleId="t-12-9-fett-s" w:type="paragraph">
    <w:name w:val="t-12-9-fett-s"/>
    <w:basedOn w:val="Normal"/>
    <w:rsid w:val="005C0DAB"/>
    <w:pPr>
      <w:spacing w:after="225" w:beforeAutospacing="true" w:before="100"/>
      <w:jc w:val="center"/>
    </w:pPr>
    <w:rPr>
      <w:b/>
      <w:bCs/>
      <w:sz w:val="28"/>
      <w:szCs w:val="28"/>
    </w:rPr>
  </w:style>
  <w:style w:customStyle="true" w:styleId="t-12-9-sred" w:type="paragraph">
    <w:name w:val="t-12-9-sred"/>
    <w:basedOn w:val="Normal"/>
    <w:rsid w:val="005C0DAB"/>
    <w:pPr>
      <w:spacing w:after="225" w:beforeAutospacing="true" w:before="100"/>
      <w:jc w:val="center"/>
    </w:pPr>
    <w:rPr>
      <w:sz w:val="28"/>
      <w:szCs w:val="28"/>
    </w:rPr>
  </w:style>
  <w:style w:customStyle="true" w:styleId="t-8-7-fett-s" w:type="paragraph">
    <w:name w:val="t-8-7-fett-s"/>
    <w:basedOn w:val="Normal"/>
    <w:rsid w:val="005C0DAB"/>
    <w:pPr>
      <w:spacing w:after="225" w:beforeAutospacing="true" w:before="100"/>
      <w:jc w:val="center"/>
    </w:pPr>
    <w:rPr>
      <w:b/>
      <w:bCs/>
    </w:rPr>
  </w:style>
  <w:style w:customStyle="true" w:styleId="t-9-8-fett-l" w:type="paragraph">
    <w:name w:val="t-9-8-fett-l"/>
    <w:basedOn w:val="Normal"/>
    <w:rsid w:val="005C0DAB"/>
    <w:pPr>
      <w:spacing w:after="225" w:beforeAutospacing="true" w:before="100"/>
    </w:pPr>
    <w:rPr>
      <w:b/>
      <w:bCs/>
    </w:rPr>
  </w:style>
  <w:style w:customStyle="true" w:styleId="t-9-8-kurz-l" w:type="paragraph">
    <w:name w:val="t-9-8-kurz-l"/>
    <w:basedOn w:val="Normal"/>
    <w:rsid w:val="005C0DAB"/>
    <w:pPr>
      <w:spacing w:after="225" w:beforeAutospacing="true" w:before="100"/>
    </w:pPr>
    <w:rPr>
      <w:i/>
      <w:iCs/>
    </w:rPr>
  </w:style>
  <w:style w:customStyle="true" w:styleId="t-9-8-kurz-s" w:type="paragraph">
    <w:name w:val="t-9-8-kurz-s"/>
    <w:basedOn w:val="Normal"/>
    <w:rsid w:val="005C0DAB"/>
    <w:pPr>
      <w:spacing w:after="225" w:beforeAutospacing="true" w:before="100"/>
      <w:jc w:val="center"/>
    </w:pPr>
    <w:rPr>
      <w:i/>
      <w:iCs/>
    </w:rPr>
  </w:style>
  <w:style w:customStyle="true" w:styleId="t-9-8-potpis" w:type="paragraph">
    <w:name w:val="t-9-8-potpis"/>
    <w:basedOn w:val="Normal"/>
    <w:rsid w:val="005C0DAB"/>
    <w:pPr>
      <w:spacing w:after="225" w:beforeAutospacing="true" w:before="100"/>
      <w:ind w:left="7344"/>
      <w:jc w:val="center"/>
    </w:pPr>
  </w:style>
  <w:style w:customStyle="true" w:styleId="t-9-8-sredina" w:type="paragraph">
    <w:name w:val="t-9-8-sredina"/>
    <w:basedOn w:val="Normal"/>
    <w:rsid w:val="005C0DAB"/>
    <w:pPr>
      <w:spacing w:after="225" w:beforeAutospacing="true" w:before="100"/>
      <w:jc w:val="center"/>
    </w:pPr>
  </w:style>
  <w:style w:customStyle="true" w:styleId="tb-na16" w:type="paragraph">
    <w:name w:val="tb-na16"/>
    <w:basedOn w:val="Normal"/>
    <w:rsid w:val="005C0DAB"/>
    <w:pPr>
      <w:spacing w:after="225" w:beforeAutospacing="true" w:before="100"/>
      <w:jc w:val="center"/>
    </w:pPr>
    <w:rPr>
      <w:b/>
      <w:bCs/>
      <w:sz w:val="36"/>
      <w:szCs w:val="36"/>
    </w:rPr>
  </w:style>
  <w:style w:customStyle="true" w:styleId="tb-na16-2" w:type="paragraph">
    <w:name w:val="tb-na16-2"/>
    <w:basedOn w:val="Normal"/>
    <w:rsid w:val="005C0DAB"/>
    <w:pPr>
      <w:spacing w:after="225" w:beforeAutospacing="true" w:before="100"/>
      <w:jc w:val="center"/>
    </w:pPr>
    <w:rPr>
      <w:b/>
      <w:bCs/>
      <w:sz w:val="36"/>
      <w:szCs w:val="36"/>
    </w:rPr>
  </w:style>
  <w:style w:customStyle="true" w:styleId="clanak" w:type="paragraph">
    <w:name w:val="clanak"/>
    <w:basedOn w:val="Normal"/>
    <w:rsid w:val="005C0DAB"/>
    <w:pPr>
      <w:spacing w:after="225" w:beforeAutospacing="true" w:before="100"/>
      <w:jc w:val="center"/>
    </w:pPr>
  </w:style>
  <w:style w:customStyle="true" w:styleId="clanak-kurziv" w:type="paragraph">
    <w:name w:val="clanak-kurziv"/>
    <w:basedOn w:val="Normal"/>
    <w:rsid w:val="005C0DAB"/>
    <w:pPr>
      <w:spacing w:after="225" w:beforeAutospacing="true" w:before="100"/>
      <w:jc w:val="center"/>
    </w:pPr>
    <w:rPr>
      <w:i/>
      <w:iCs/>
    </w:rPr>
  </w:style>
  <w:style w:customStyle="true" w:styleId="natjecaji-bold" w:type="paragraph">
    <w:name w:val="natjecaji-bold"/>
    <w:basedOn w:val="Normal"/>
    <w:rsid w:val="005C0DAB"/>
    <w:pPr>
      <w:spacing w:after="225" w:beforeAutospacing="true" w:before="100"/>
    </w:pPr>
    <w:rPr>
      <w:b/>
      <w:bCs/>
    </w:rPr>
  </w:style>
  <w:style w:customStyle="true" w:styleId="natjecaji-bold-bez-crte" w:type="paragraph">
    <w:name w:val="natjecaji-bold-bez-crte"/>
    <w:basedOn w:val="Normal"/>
    <w:rsid w:val="005C0DAB"/>
    <w:pPr>
      <w:spacing w:after="225" w:beforeAutospacing="true" w:before="100"/>
    </w:pPr>
    <w:rPr>
      <w:b/>
      <w:bCs/>
    </w:rPr>
  </w:style>
  <w:style w:customStyle="true" w:styleId="natjecaji-bold-ojn" w:type="paragraph">
    <w:name w:val="natjecaji-bold-ojn"/>
    <w:basedOn w:val="Normal"/>
    <w:rsid w:val="005C0DAB"/>
    <w:pPr>
      <w:spacing w:after="225" w:beforeAutospacing="true" w:before="100"/>
    </w:pPr>
    <w:rPr>
      <w:b/>
      <w:bCs/>
    </w:rPr>
  </w:style>
  <w:style w:customStyle="true" w:styleId="nsl-14-fett" w:type="paragraph">
    <w:name w:val="nsl-14-fett"/>
    <w:basedOn w:val="Normal"/>
    <w:rsid w:val="005C0DAB"/>
    <w:pPr>
      <w:spacing w:after="225" w:beforeAutospacing="true" w:before="100"/>
    </w:pPr>
    <w:rPr>
      <w:b/>
      <w:bCs/>
      <w:sz w:val="32"/>
      <w:szCs w:val="32"/>
    </w:rPr>
  </w:style>
  <w:style w:customStyle="true" w:styleId="nsl-14-fett-ispod" w:type="paragraph">
    <w:name w:val="nsl-14-fett-ispod"/>
    <w:basedOn w:val="Normal"/>
    <w:rsid w:val="005C0DAB"/>
    <w:pPr>
      <w:spacing w:after="225" w:beforeAutospacing="true" w:before="100"/>
    </w:pPr>
    <w:rPr>
      <w:b/>
      <w:bCs/>
      <w:sz w:val="32"/>
      <w:szCs w:val="32"/>
    </w:rPr>
  </w:style>
  <w:style w:customStyle="true" w:styleId="potpis-desno" w:type="paragraph">
    <w:name w:val="potpis-desno"/>
    <w:basedOn w:val="Normal"/>
    <w:rsid w:val="005C0DAB"/>
    <w:pPr>
      <w:spacing w:after="225" w:beforeAutospacing="true" w:before="100"/>
      <w:ind w:left="7344"/>
      <w:jc w:val="center"/>
    </w:pPr>
  </w:style>
  <w:style w:customStyle="true" w:styleId="tekst-bold" w:type="paragraph">
    <w:name w:val="tekst-bold"/>
    <w:basedOn w:val="Normal"/>
    <w:rsid w:val="005C0DAB"/>
    <w:pPr>
      <w:spacing w:after="225" w:beforeAutospacing="true" w:before="100"/>
    </w:pPr>
    <w:rPr>
      <w:b/>
      <w:bCs/>
    </w:rPr>
  </w:style>
  <w:style w:customStyle="true" w:styleId="uvlaka-10" w:type="paragraph">
    <w:name w:val="uvlaka-10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clanak-10" w:type="paragraph">
    <w:name w:val="clanak-10"/>
    <w:basedOn w:val="Normal"/>
    <w:rsid w:val="005C0DAB"/>
    <w:pPr>
      <w:spacing w:after="225" w:beforeAutospacing="true" w:before="100"/>
      <w:jc w:val="center"/>
    </w:pPr>
    <w:rPr>
      <w:sz w:val="26"/>
      <w:szCs w:val="26"/>
    </w:rPr>
  </w:style>
  <w:style w:customStyle="true" w:styleId="t-10-9-bez-uvlake" w:type="paragraph">
    <w:name w:val="t-10-9-bez-uvlake"/>
    <w:basedOn w:val="Normal"/>
    <w:rsid w:val="005C0DAB"/>
    <w:pPr>
      <w:spacing w:after="225" w:beforeAutospacing="true" w:before="100"/>
    </w:pPr>
    <w:rPr>
      <w:sz w:val="26"/>
      <w:szCs w:val="26"/>
    </w:rPr>
  </w:style>
  <w:style w:customStyle="true" w:styleId="t-10-9-potpis" w:type="paragraph">
    <w:name w:val="t-10-9-potpis"/>
    <w:basedOn w:val="Normal"/>
    <w:rsid w:val="005C0DAB"/>
    <w:pPr>
      <w:spacing w:after="225" w:beforeAutospacing="true" w:before="100"/>
      <w:ind w:left="7344"/>
      <w:jc w:val="center"/>
    </w:pPr>
    <w:rPr>
      <w:sz w:val="26"/>
      <w:szCs w:val="26"/>
    </w:rPr>
  </w:style>
  <w:style w:customStyle="true" w:styleId="t-12-9-sred-92-" w:type="paragraph">
    <w:name w:val="t-12-9-sred-92-"/>
    <w:basedOn w:val="Normal"/>
    <w:rsid w:val="005C0DAB"/>
    <w:pPr>
      <w:spacing w:after="225" w:beforeAutospacing="true" w:before="100"/>
      <w:jc w:val="center"/>
    </w:pPr>
    <w:rPr>
      <w:sz w:val="28"/>
      <w:szCs w:val="28"/>
    </w:rPr>
  </w:style>
  <w:style w:customStyle="true" w:styleId="t-9-8-sred" w:type="paragraph">
    <w:name w:val="t-9-8-sred"/>
    <w:basedOn w:val="Normal"/>
    <w:rsid w:val="005C0DAB"/>
    <w:pPr>
      <w:spacing w:after="225" w:beforeAutospacing="true" w:before="100"/>
      <w:jc w:val="center"/>
    </w:pPr>
  </w:style>
  <w:style w:customStyle="true" w:styleId="t-pn-spac" w:type="paragraph">
    <w:name w:val="t-pn-spac"/>
    <w:basedOn w:val="Normal"/>
    <w:rsid w:val="005C0DAB"/>
    <w:pPr>
      <w:spacing w:after="225" w:beforeAutospacing="true" w:before="100"/>
      <w:jc w:val="center"/>
    </w:pPr>
    <w:rPr>
      <w:spacing w:val="72"/>
      <w:sz w:val="26"/>
      <w:szCs w:val="26"/>
    </w:rPr>
  </w:style>
  <w:style w:customStyle="true" w:styleId="t-10-9-kurz-s-fett" w:type="paragraph">
    <w:name w:val="t-10-9-kurz-s-fett"/>
    <w:basedOn w:val="Normal"/>
    <w:rsid w:val="005C0DAB"/>
    <w:pPr>
      <w:spacing w:after="225" w:beforeAutospacing="true" w:before="100"/>
      <w:jc w:val="center"/>
    </w:pPr>
    <w:rPr>
      <w:b/>
      <w:bCs/>
      <w:i/>
      <w:iCs/>
      <w:sz w:val="26"/>
      <w:szCs w:val="26"/>
    </w:rPr>
  </w:style>
  <w:style w:customStyle="true" w:styleId="sl-content" w:type="paragraph">
    <w:name w:val="sl-content"/>
    <w:basedOn w:val="Normal"/>
    <w:rsid w:val="005C0DAB"/>
    <w:pPr>
      <w:spacing w:after="225" w:beforeAutospacing="true" w:before="100"/>
      <w:jc w:val="both"/>
    </w:pPr>
    <w:rPr>
      <w:color w:val="000000"/>
    </w:rPr>
  </w:style>
  <w:style w:customStyle="true" w:styleId="tablica" w:type="paragraph">
    <w:name w:val="tablica"/>
    <w:basedOn w:val="Normal"/>
    <w:rsid w:val="005C0DAB"/>
    <w:pPr>
      <w:pBdr>
        <w:top w:space="2" w:sz="6" w:color="666666" w:val="single"/>
        <w:left w:space="2" w:sz="6" w:color="666666" w:val="single"/>
        <w:bottom w:space="2" w:sz="6" w:color="666666" w:val="single"/>
        <w:right w:space="2" w:sz="6" w:color="666666" w:val="single"/>
      </w:pBdr>
      <w:spacing w:after="225" w:beforeAutospacing="true" w:before="100"/>
    </w:pPr>
  </w:style>
  <w:style w:customStyle="true" w:styleId="bold" w:type="paragraph">
    <w:name w:val="bold"/>
    <w:basedOn w:val="Normal"/>
    <w:rsid w:val="005C0DAB"/>
    <w:pPr>
      <w:spacing w:after="225" w:beforeAutospacing="true" w:before="100"/>
    </w:pPr>
    <w:rPr>
      <w:b/>
      <w:bCs/>
    </w:rPr>
  </w:style>
  <w:style w:customStyle="true" w:styleId="kurziv" w:type="paragraph">
    <w:name w:val="kurziv"/>
    <w:basedOn w:val="Normal"/>
    <w:rsid w:val="005C0DAB"/>
    <w:pPr>
      <w:spacing w:after="225" w:beforeAutospacing="true" w:before="100"/>
    </w:pPr>
    <w:rPr>
      <w:i/>
      <w:iCs/>
    </w:rPr>
  </w:style>
  <w:style w:customStyle="true" w:styleId="title3" w:type="paragraph">
    <w:name w:val="title3"/>
    <w:basedOn w:val="Normal"/>
    <w:rsid w:val="005C0DAB"/>
    <w:pPr>
      <w:spacing w:lineRule="atLeast" w:line="240" w:after="225" w:before="450"/>
    </w:pPr>
  </w:style>
  <w:style w:customStyle="true" w:styleId="natpis3" w:type="paragraph">
    <w:name w:val="natpis3"/>
    <w:basedOn w:val="Normal"/>
    <w:rsid w:val="005C0DAB"/>
    <w:pPr>
      <w:spacing w:after="225" w:before="240"/>
      <w:ind w:left="330"/>
    </w:pPr>
  </w:style>
  <w:style w:customStyle="true" w:styleId="bx-wrapper3" w:type="paragraph">
    <w:name w:val="bx-wrapper3"/>
    <w:basedOn w:val="Normal"/>
    <w:rsid w:val="005C0DAB"/>
    <w:pPr>
      <w:spacing w:after="225" w:beforeAutospacing="true" w:before="100"/>
    </w:pPr>
  </w:style>
  <w:style w:customStyle="true" w:styleId="bx-viewport3" w:type="paragraph">
    <w:name w:val="bx-viewport3"/>
    <w:basedOn w:val="Normal"/>
    <w:rsid w:val="005C0DAB"/>
    <w:pPr>
      <w:spacing w:after="225" w:beforeAutospacing="true" w:before="100"/>
    </w:pPr>
  </w:style>
  <w:style w:customStyle="true" w:styleId="bx-pager3" w:type="paragraph">
    <w:name w:val="bx-pager3"/>
    <w:basedOn w:val="Normal"/>
    <w:rsid w:val="005C0DAB"/>
    <w:pPr>
      <w:spacing w:after="225" w:beforeAutospacing="true" w:before="100"/>
    </w:pPr>
    <w:rPr>
      <w:vanish/>
    </w:rPr>
  </w:style>
  <w:style w:customStyle="true" w:styleId="bx-prev3" w:type="paragraph">
    <w:name w:val="bx-prev3"/>
    <w:basedOn w:val="Normal"/>
    <w:rsid w:val="005C0DAB"/>
    <w:pPr>
      <w:spacing w:after="225" w:beforeAutospacing="true" w:before="100"/>
    </w:pPr>
  </w:style>
  <w:style w:customStyle="true" w:styleId="bx-next3" w:type="paragraph">
    <w:name w:val="bx-next3"/>
    <w:basedOn w:val="Normal"/>
    <w:rsid w:val="005C0DAB"/>
    <w:pPr>
      <w:spacing w:after="225" w:beforeAutospacing="true" w:before="100"/>
    </w:pPr>
  </w:style>
  <w:style w:customStyle="true" w:styleId="slide3" w:type="paragraph">
    <w:name w:val="slide3"/>
    <w:basedOn w:val="Normal"/>
    <w:rsid w:val="005C0DAB"/>
    <w:pPr>
      <w:spacing w:after="225" w:beforeAutospacing="true" w:before="100"/>
      <w:jc w:val="center"/>
    </w:pPr>
  </w:style>
  <w:style w:customStyle="true" w:styleId="rg-caption3" w:type="paragraph">
    <w:name w:val="rg-caption3"/>
    <w:basedOn w:val="Normal"/>
    <w:rsid w:val="005C0DAB"/>
  </w:style>
  <w:style w:customStyle="true" w:styleId="news3" w:type="paragraph">
    <w:name w:val="news3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11" w:type="paragraph">
    <w:name w:val="image1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5" w:type="paragraph">
    <w:name w:val="content5"/>
    <w:basedOn w:val="Normal"/>
    <w:rsid w:val="005C0DAB"/>
    <w:pPr>
      <w:spacing w:after="225" w:beforeAutospacing="true" w:before="100"/>
    </w:pPr>
  </w:style>
  <w:style w:customStyle="true" w:styleId="date5" w:type="paragraph">
    <w:name w:val="date5"/>
    <w:basedOn w:val="Normal"/>
    <w:rsid w:val="005C0DAB"/>
    <w:pPr>
      <w:spacing w:after="300" w:beforeAutospacing="true" w:before="100"/>
    </w:pPr>
  </w:style>
  <w:style w:customStyle="true" w:styleId="date6" w:type="paragraph">
    <w:name w:val="date6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5" w:type="paragraph">
    <w:name w:val="item5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3" w:type="paragraph">
    <w:name w:val="marks3"/>
    <w:basedOn w:val="Normal"/>
    <w:rsid w:val="005C0DAB"/>
    <w:pPr>
      <w:spacing w:after="75"/>
    </w:pPr>
  </w:style>
  <w:style w:customStyle="true" w:styleId="image12" w:type="paragraph">
    <w:name w:val="image12"/>
    <w:basedOn w:val="Normal"/>
    <w:rsid w:val="005C0DAB"/>
    <w:pPr>
      <w:spacing w:after="225" w:beforeAutospacing="true" w:before="100"/>
    </w:pPr>
  </w:style>
  <w:style w:customStyle="true" w:styleId="price5" w:type="paragraph">
    <w:name w:val="price5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3" w:type="paragraph">
    <w:name w:val="more3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6" w:type="paragraph">
    <w:name w:val="item6"/>
    <w:basedOn w:val="Normal"/>
    <w:rsid w:val="005C0DAB"/>
    <w:pPr>
      <w:spacing w:after="150"/>
      <w:ind w:right="45" w:left="45"/>
    </w:pPr>
  </w:style>
  <w:style w:customStyle="true" w:styleId="image13" w:type="paragraph">
    <w:name w:val="image1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14" w:type="paragraph">
    <w:name w:val="image1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3" w:type="paragraph">
    <w:name w:val="pager-prev3"/>
    <w:basedOn w:val="Normal"/>
    <w:rsid w:val="005C0DAB"/>
    <w:pPr>
      <w:spacing w:after="225" w:beforeAutospacing="true" w:before="100"/>
    </w:pPr>
  </w:style>
  <w:style w:customStyle="true" w:styleId="pager-next3" w:type="paragraph">
    <w:name w:val="pager-next3"/>
    <w:basedOn w:val="Normal"/>
    <w:rsid w:val="005C0DAB"/>
    <w:pPr>
      <w:spacing w:after="225" w:beforeAutospacing="true" w:before="100"/>
    </w:pPr>
  </w:style>
  <w:style w:customStyle="true" w:styleId="image15" w:type="paragraph">
    <w:name w:val="image1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3" w:type="paragraph">
    <w:name w:val="summary3"/>
    <w:basedOn w:val="Normal"/>
    <w:rsid w:val="005C0DAB"/>
    <w:pPr>
      <w:spacing w:after="225" w:beforeAutospacing="true" w:before="100"/>
    </w:pPr>
  </w:style>
  <w:style w:customStyle="true" w:styleId="price6" w:type="paragraph">
    <w:name w:val="price6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3" w:type="paragraph">
    <w:name w:val="old-price3"/>
    <w:basedOn w:val="Normal"/>
    <w:rsid w:val="005C0DAB"/>
    <w:pPr>
      <w:spacing w:after="225"/>
    </w:pPr>
  </w:style>
  <w:style w:customStyle="true" w:styleId="value3" w:type="paragraph">
    <w:name w:val="value3"/>
    <w:basedOn w:val="Normal"/>
    <w:rsid w:val="005C0DAB"/>
    <w:pPr>
      <w:spacing w:after="225" w:beforeAutospacing="true" w:before="100"/>
    </w:pPr>
    <w:rPr>
      <w:strike/>
    </w:rPr>
  </w:style>
  <w:style w:customStyle="true" w:styleId="buy3" w:type="paragraph">
    <w:name w:val="buy3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3" w:type="paragraph">
    <w:name w:val="info_content3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3" w:type="paragraph">
    <w:name w:val="has-image3"/>
    <w:basedOn w:val="Normal"/>
    <w:rsid w:val="005C0DAB"/>
    <w:pPr>
      <w:spacing w:after="225" w:beforeAutospacing="true" w:before="100"/>
    </w:pPr>
  </w:style>
  <w:style w:customStyle="true" w:styleId="input-last3" w:type="paragraph">
    <w:name w:val="input-last3"/>
    <w:basedOn w:val="Normal"/>
    <w:rsid w:val="005C0DAB"/>
    <w:pPr>
      <w:spacing w:after="225" w:beforeAutospacing="true" w:before="100"/>
    </w:pPr>
    <w:rPr>
      <w:vanish/>
    </w:rPr>
  </w:style>
  <w:style w:customStyle="true" w:styleId="input-error3" w:type="paragraph">
    <w:name w:val="input-error3"/>
    <w:basedOn w:val="Normal"/>
    <w:rsid w:val="005C0DAB"/>
    <w:pPr>
      <w:spacing w:after="225" w:beforeAutospacing="true" w:before="100"/>
    </w:pPr>
  </w:style>
  <w:style w:customStyle="true" w:styleId="important3" w:type="paragraph">
    <w:name w:val="important3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3" w:type="paragraph">
    <w:name w:val="message-sent3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3" w:type="paragraph">
    <w:name w:val="message-error3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3" w:type="paragraph">
    <w:name w:val="inner3"/>
    <w:basedOn w:val="Normal"/>
    <w:rsid w:val="005C0DAB"/>
    <w:pPr>
      <w:spacing w:after="225" w:beforeAutospacing="true" w:before="100"/>
    </w:pPr>
  </w:style>
  <w:style w:customStyle="true" w:styleId="glagoljica3" w:type="paragraph">
    <w:name w:val="glagoljica3"/>
    <w:basedOn w:val="Normal"/>
    <w:rsid w:val="005C0DAB"/>
    <w:pPr>
      <w:spacing w:after="225" w:beforeAutospacing="true" w:before="100"/>
    </w:pPr>
  </w:style>
  <w:style w:customStyle="true" w:styleId="links3" w:type="paragraph">
    <w:name w:val="links3"/>
    <w:basedOn w:val="Normal"/>
    <w:rsid w:val="005C0DAB"/>
    <w:pPr>
      <w:spacing w:after="225" w:beforeAutospacing="true" w:before="100"/>
      <w:textAlignment w:val="top"/>
    </w:pPr>
  </w:style>
  <w:style w:customStyle="true" w:styleId="right3" w:type="paragraph">
    <w:name w:val="right3"/>
    <w:basedOn w:val="Normal"/>
    <w:rsid w:val="005C0DAB"/>
    <w:pPr>
      <w:spacing w:after="225" w:beforeAutospacing="true" w:before="100"/>
    </w:pPr>
  </w:style>
  <w:style w:customStyle="true" w:styleId="content6" w:type="paragraph">
    <w:name w:val="content6"/>
    <w:basedOn w:val="Normal"/>
    <w:rsid w:val="005C0DAB"/>
  </w:style>
  <w:style w:customStyle="true" w:styleId="article-column2" w:type="paragraph">
    <w:name w:val="article-column2"/>
    <w:basedOn w:val="Normal"/>
    <w:rsid w:val="005C0DAB"/>
    <w:pPr>
      <w:spacing w:lineRule="atLeast" w:line="336" w:after="225" w:beforeAutospacing="true" w:before="100"/>
    </w:pPr>
  </w:style>
  <w:style w:customStyle="true" w:styleId="fullwidth2" w:type="paragraph">
    <w:name w:val="fullwidth2"/>
    <w:basedOn w:val="Normal"/>
    <w:rsid w:val="005C0DAB"/>
    <w:pPr>
      <w:spacing w:lineRule="atLeast" w:line="336" w:after="225" w:beforeAutospacing="true" w:before="100"/>
    </w:pPr>
  </w:style>
  <w:style w:customStyle="true" w:styleId="tb-na182" w:type="paragraph">
    <w:name w:val="tb-na182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title4" w:type="paragraph">
    <w:name w:val="title4"/>
    <w:basedOn w:val="Normal"/>
    <w:rsid w:val="005C0DAB"/>
    <w:pPr>
      <w:spacing w:lineRule="atLeast" w:line="240" w:after="225" w:before="450"/>
    </w:pPr>
  </w:style>
  <w:style w:customStyle="true" w:styleId="natpis4" w:type="paragraph">
    <w:name w:val="natpis4"/>
    <w:basedOn w:val="Normal"/>
    <w:rsid w:val="005C0DAB"/>
    <w:pPr>
      <w:spacing w:after="225" w:before="240"/>
      <w:ind w:left="330"/>
    </w:pPr>
  </w:style>
  <w:style w:customStyle="true" w:styleId="bx-wrapper4" w:type="paragraph">
    <w:name w:val="bx-wrapper4"/>
    <w:basedOn w:val="Normal"/>
    <w:rsid w:val="005C0DAB"/>
    <w:pPr>
      <w:spacing w:after="225" w:beforeAutospacing="true" w:before="100"/>
    </w:pPr>
  </w:style>
  <w:style w:customStyle="true" w:styleId="bx-viewport4" w:type="paragraph">
    <w:name w:val="bx-viewport4"/>
    <w:basedOn w:val="Normal"/>
    <w:rsid w:val="005C0DAB"/>
    <w:pPr>
      <w:spacing w:after="225" w:beforeAutospacing="true" w:before="100"/>
    </w:pPr>
  </w:style>
  <w:style w:customStyle="true" w:styleId="bx-pager4" w:type="paragraph">
    <w:name w:val="bx-pager4"/>
    <w:basedOn w:val="Normal"/>
    <w:rsid w:val="005C0DAB"/>
    <w:pPr>
      <w:spacing w:after="225" w:beforeAutospacing="true" w:before="100"/>
    </w:pPr>
    <w:rPr>
      <w:vanish/>
    </w:rPr>
  </w:style>
  <w:style w:customStyle="true" w:styleId="bx-prev4" w:type="paragraph">
    <w:name w:val="bx-prev4"/>
    <w:basedOn w:val="Normal"/>
    <w:rsid w:val="005C0DAB"/>
    <w:pPr>
      <w:spacing w:after="225" w:beforeAutospacing="true" w:before="100"/>
    </w:pPr>
  </w:style>
  <w:style w:customStyle="true" w:styleId="bx-next4" w:type="paragraph">
    <w:name w:val="bx-next4"/>
    <w:basedOn w:val="Normal"/>
    <w:rsid w:val="005C0DAB"/>
    <w:pPr>
      <w:spacing w:after="225" w:beforeAutospacing="true" w:before="100"/>
    </w:pPr>
  </w:style>
  <w:style w:customStyle="true" w:styleId="slide4" w:type="paragraph">
    <w:name w:val="slide4"/>
    <w:basedOn w:val="Normal"/>
    <w:rsid w:val="005C0DAB"/>
    <w:pPr>
      <w:spacing w:after="225" w:beforeAutospacing="true" w:before="100"/>
      <w:jc w:val="center"/>
    </w:pPr>
  </w:style>
  <w:style w:customStyle="true" w:styleId="rg-caption4" w:type="paragraph">
    <w:name w:val="rg-caption4"/>
    <w:basedOn w:val="Normal"/>
    <w:rsid w:val="005C0DAB"/>
  </w:style>
  <w:style w:customStyle="true" w:styleId="news4" w:type="paragraph">
    <w:name w:val="news4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16" w:type="paragraph">
    <w:name w:val="image16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7" w:type="paragraph">
    <w:name w:val="content7"/>
    <w:basedOn w:val="Normal"/>
    <w:rsid w:val="005C0DAB"/>
    <w:pPr>
      <w:spacing w:after="225" w:beforeAutospacing="true" w:before="100"/>
    </w:pPr>
  </w:style>
  <w:style w:customStyle="true" w:styleId="date7" w:type="paragraph">
    <w:name w:val="date7"/>
    <w:basedOn w:val="Normal"/>
    <w:rsid w:val="005C0DAB"/>
    <w:pPr>
      <w:spacing w:after="300" w:beforeAutospacing="true" w:before="100"/>
    </w:pPr>
  </w:style>
  <w:style w:customStyle="true" w:styleId="date8" w:type="paragraph">
    <w:name w:val="date8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7" w:type="paragraph">
    <w:name w:val="item7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4" w:type="paragraph">
    <w:name w:val="marks4"/>
    <w:basedOn w:val="Normal"/>
    <w:rsid w:val="005C0DAB"/>
    <w:pPr>
      <w:spacing w:after="75"/>
    </w:pPr>
  </w:style>
  <w:style w:customStyle="true" w:styleId="image17" w:type="paragraph">
    <w:name w:val="image17"/>
    <w:basedOn w:val="Normal"/>
    <w:rsid w:val="005C0DAB"/>
    <w:pPr>
      <w:spacing w:after="225" w:beforeAutospacing="true" w:before="100"/>
    </w:pPr>
  </w:style>
  <w:style w:customStyle="true" w:styleId="price7" w:type="paragraph">
    <w:name w:val="price7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4" w:type="paragraph">
    <w:name w:val="more4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8" w:type="paragraph">
    <w:name w:val="item8"/>
    <w:basedOn w:val="Normal"/>
    <w:rsid w:val="005C0DAB"/>
    <w:pPr>
      <w:spacing w:after="150"/>
      <w:ind w:right="45" w:left="45"/>
    </w:pPr>
  </w:style>
  <w:style w:customStyle="true" w:styleId="image18" w:type="paragraph">
    <w:name w:val="image18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19" w:type="paragraph">
    <w:name w:val="image19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4" w:type="paragraph">
    <w:name w:val="pager-prev4"/>
    <w:basedOn w:val="Normal"/>
    <w:rsid w:val="005C0DAB"/>
    <w:pPr>
      <w:spacing w:after="225" w:beforeAutospacing="true" w:before="100"/>
    </w:pPr>
  </w:style>
  <w:style w:customStyle="true" w:styleId="pager-next4" w:type="paragraph">
    <w:name w:val="pager-next4"/>
    <w:basedOn w:val="Normal"/>
    <w:rsid w:val="005C0DAB"/>
    <w:pPr>
      <w:spacing w:after="225" w:beforeAutospacing="true" w:before="100"/>
    </w:pPr>
  </w:style>
  <w:style w:customStyle="true" w:styleId="image20" w:type="paragraph">
    <w:name w:val="image20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4" w:type="paragraph">
    <w:name w:val="summary4"/>
    <w:basedOn w:val="Normal"/>
    <w:rsid w:val="005C0DAB"/>
    <w:pPr>
      <w:spacing w:after="225" w:beforeAutospacing="true" w:before="100"/>
    </w:pPr>
  </w:style>
  <w:style w:customStyle="true" w:styleId="price8" w:type="paragraph">
    <w:name w:val="price8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4" w:type="paragraph">
    <w:name w:val="old-price4"/>
    <w:basedOn w:val="Normal"/>
    <w:rsid w:val="005C0DAB"/>
    <w:pPr>
      <w:spacing w:after="225"/>
    </w:pPr>
  </w:style>
  <w:style w:customStyle="true" w:styleId="value4" w:type="paragraph">
    <w:name w:val="value4"/>
    <w:basedOn w:val="Normal"/>
    <w:rsid w:val="005C0DAB"/>
    <w:pPr>
      <w:spacing w:after="225" w:beforeAutospacing="true" w:before="100"/>
    </w:pPr>
    <w:rPr>
      <w:strike/>
    </w:rPr>
  </w:style>
  <w:style w:customStyle="true" w:styleId="buy4" w:type="paragraph">
    <w:name w:val="buy4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4" w:type="paragraph">
    <w:name w:val="info_content4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4" w:type="paragraph">
    <w:name w:val="has-image4"/>
    <w:basedOn w:val="Normal"/>
    <w:rsid w:val="005C0DAB"/>
    <w:pPr>
      <w:spacing w:after="225" w:beforeAutospacing="true" w:before="100"/>
    </w:pPr>
  </w:style>
  <w:style w:customStyle="true" w:styleId="input-last4" w:type="paragraph">
    <w:name w:val="input-last4"/>
    <w:basedOn w:val="Normal"/>
    <w:rsid w:val="005C0DAB"/>
    <w:pPr>
      <w:spacing w:after="225" w:beforeAutospacing="true" w:before="100"/>
    </w:pPr>
    <w:rPr>
      <w:vanish/>
    </w:rPr>
  </w:style>
  <w:style w:customStyle="true" w:styleId="input-error4" w:type="paragraph">
    <w:name w:val="input-error4"/>
    <w:basedOn w:val="Normal"/>
    <w:rsid w:val="005C0DAB"/>
    <w:pPr>
      <w:spacing w:after="225" w:beforeAutospacing="true" w:before="100"/>
    </w:pPr>
  </w:style>
  <w:style w:customStyle="true" w:styleId="important4" w:type="paragraph">
    <w:name w:val="important4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4" w:type="paragraph">
    <w:name w:val="message-sent4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4" w:type="paragraph">
    <w:name w:val="message-error4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4" w:type="paragraph">
    <w:name w:val="inner4"/>
    <w:basedOn w:val="Normal"/>
    <w:rsid w:val="005C0DAB"/>
    <w:pPr>
      <w:spacing w:after="225" w:beforeAutospacing="true" w:before="100"/>
    </w:pPr>
  </w:style>
  <w:style w:customStyle="true" w:styleId="glagoljica4" w:type="paragraph">
    <w:name w:val="glagoljica4"/>
    <w:basedOn w:val="Normal"/>
    <w:rsid w:val="005C0DAB"/>
    <w:pPr>
      <w:spacing w:after="225" w:beforeAutospacing="true" w:before="100"/>
    </w:pPr>
  </w:style>
  <w:style w:customStyle="true" w:styleId="links4" w:type="paragraph">
    <w:name w:val="links4"/>
    <w:basedOn w:val="Normal"/>
    <w:rsid w:val="005C0DAB"/>
    <w:pPr>
      <w:spacing w:after="225" w:beforeAutospacing="true" w:before="100"/>
      <w:textAlignment w:val="top"/>
    </w:pPr>
  </w:style>
  <w:style w:customStyle="true" w:styleId="right4" w:type="paragraph">
    <w:name w:val="right4"/>
    <w:basedOn w:val="Normal"/>
    <w:rsid w:val="005C0DAB"/>
    <w:pPr>
      <w:spacing w:after="225" w:beforeAutospacing="true" w:before="100"/>
    </w:pPr>
  </w:style>
  <w:style w:customStyle="true" w:styleId="content8" w:type="paragraph">
    <w:name w:val="content8"/>
    <w:basedOn w:val="Normal"/>
    <w:rsid w:val="005C0DAB"/>
  </w:style>
  <w:style w:customStyle="true" w:styleId="article-column3" w:type="paragraph">
    <w:name w:val="article-column3"/>
    <w:basedOn w:val="Normal"/>
    <w:rsid w:val="005C0DAB"/>
    <w:pPr>
      <w:spacing w:lineRule="atLeast" w:line="336" w:after="225" w:beforeAutospacing="true" w:before="100"/>
    </w:pPr>
  </w:style>
  <w:style w:customStyle="true" w:styleId="fullwidth3" w:type="paragraph">
    <w:name w:val="fullwidth3"/>
    <w:basedOn w:val="Normal"/>
    <w:rsid w:val="005C0DAB"/>
    <w:pPr>
      <w:spacing w:lineRule="atLeast" w:line="336" w:after="225" w:beforeAutospacing="true" w:before="100"/>
    </w:pPr>
  </w:style>
  <w:style w:customStyle="true" w:styleId="tb-na183" w:type="paragraph">
    <w:name w:val="tb-na183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title5" w:type="paragraph">
    <w:name w:val="title5"/>
    <w:basedOn w:val="Normal"/>
    <w:rsid w:val="005C0DAB"/>
    <w:pPr>
      <w:spacing w:lineRule="atLeast" w:line="240" w:after="225" w:before="450"/>
    </w:pPr>
  </w:style>
  <w:style w:customStyle="true" w:styleId="natpis5" w:type="paragraph">
    <w:name w:val="natpis5"/>
    <w:basedOn w:val="Normal"/>
    <w:rsid w:val="005C0DAB"/>
    <w:pPr>
      <w:spacing w:after="225" w:before="240"/>
      <w:ind w:left="330"/>
    </w:pPr>
  </w:style>
  <w:style w:customStyle="true" w:styleId="bx-wrapper5" w:type="paragraph">
    <w:name w:val="bx-wrapper5"/>
    <w:basedOn w:val="Normal"/>
    <w:rsid w:val="005C0DAB"/>
    <w:pPr>
      <w:spacing w:after="225" w:beforeAutospacing="true" w:before="100"/>
    </w:pPr>
  </w:style>
  <w:style w:customStyle="true" w:styleId="bx-viewport5" w:type="paragraph">
    <w:name w:val="bx-viewport5"/>
    <w:basedOn w:val="Normal"/>
    <w:rsid w:val="005C0DAB"/>
    <w:pPr>
      <w:spacing w:after="225" w:beforeAutospacing="true" w:before="100"/>
    </w:pPr>
  </w:style>
  <w:style w:customStyle="true" w:styleId="bx-pager5" w:type="paragraph">
    <w:name w:val="bx-pager5"/>
    <w:basedOn w:val="Normal"/>
    <w:rsid w:val="005C0DAB"/>
    <w:pPr>
      <w:spacing w:after="225" w:beforeAutospacing="true" w:before="100"/>
    </w:pPr>
    <w:rPr>
      <w:vanish/>
    </w:rPr>
  </w:style>
  <w:style w:customStyle="true" w:styleId="bx-prev5" w:type="paragraph">
    <w:name w:val="bx-prev5"/>
    <w:basedOn w:val="Normal"/>
    <w:rsid w:val="005C0DAB"/>
    <w:pPr>
      <w:spacing w:after="225" w:beforeAutospacing="true" w:before="100"/>
    </w:pPr>
  </w:style>
  <w:style w:customStyle="true" w:styleId="bx-next5" w:type="paragraph">
    <w:name w:val="bx-next5"/>
    <w:basedOn w:val="Normal"/>
    <w:rsid w:val="005C0DAB"/>
    <w:pPr>
      <w:spacing w:after="225" w:beforeAutospacing="true" w:before="100"/>
    </w:pPr>
  </w:style>
  <w:style w:customStyle="true" w:styleId="slide5" w:type="paragraph">
    <w:name w:val="slide5"/>
    <w:basedOn w:val="Normal"/>
    <w:rsid w:val="005C0DAB"/>
    <w:pPr>
      <w:spacing w:after="225" w:beforeAutospacing="true" w:before="100"/>
      <w:jc w:val="center"/>
    </w:pPr>
  </w:style>
  <w:style w:customStyle="true" w:styleId="rg-caption5" w:type="paragraph">
    <w:name w:val="rg-caption5"/>
    <w:basedOn w:val="Normal"/>
    <w:rsid w:val="005C0DAB"/>
  </w:style>
  <w:style w:customStyle="true" w:styleId="news5" w:type="paragraph">
    <w:name w:val="news5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21" w:type="paragraph">
    <w:name w:val="image2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9" w:type="paragraph">
    <w:name w:val="content9"/>
    <w:basedOn w:val="Normal"/>
    <w:rsid w:val="005C0DAB"/>
    <w:pPr>
      <w:spacing w:after="225" w:beforeAutospacing="true" w:before="100"/>
    </w:pPr>
  </w:style>
  <w:style w:customStyle="true" w:styleId="date9" w:type="paragraph">
    <w:name w:val="date9"/>
    <w:basedOn w:val="Normal"/>
    <w:rsid w:val="005C0DAB"/>
    <w:pPr>
      <w:spacing w:after="300" w:beforeAutospacing="true" w:before="100"/>
    </w:pPr>
  </w:style>
  <w:style w:customStyle="true" w:styleId="date10" w:type="paragraph">
    <w:name w:val="date10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9" w:type="paragraph">
    <w:name w:val="item9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5" w:type="paragraph">
    <w:name w:val="marks5"/>
    <w:basedOn w:val="Normal"/>
    <w:rsid w:val="005C0DAB"/>
    <w:pPr>
      <w:spacing w:after="75"/>
    </w:pPr>
  </w:style>
  <w:style w:customStyle="true" w:styleId="image22" w:type="paragraph">
    <w:name w:val="image22"/>
    <w:basedOn w:val="Normal"/>
    <w:rsid w:val="005C0DAB"/>
    <w:pPr>
      <w:spacing w:after="225" w:beforeAutospacing="true" w:before="100"/>
    </w:pPr>
  </w:style>
  <w:style w:customStyle="true" w:styleId="price9" w:type="paragraph">
    <w:name w:val="price9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5" w:type="paragraph">
    <w:name w:val="more5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10" w:type="paragraph">
    <w:name w:val="item10"/>
    <w:basedOn w:val="Normal"/>
    <w:rsid w:val="005C0DAB"/>
    <w:pPr>
      <w:spacing w:after="150"/>
      <w:ind w:right="45" w:left="45"/>
    </w:pPr>
  </w:style>
  <w:style w:customStyle="true" w:styleId="image23" w:type="paragraph">
    <w:name w:val="image2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24" w:type="paragraph">
    <w:name w:val="image2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5" w:type="paragraph">
    <w:name w:val="pager-prev5"/>
    <w:basedOn w:val="Normal"/>
    <w:rsid w:val="005C0DAB"/>
    <w:pPr>
      <w:spacing w:after="225" w:beforeAutospacing="true" w:before="100"/>
    </w:pPr>
  </w:style>
  <w:style w:customStyle="true" w:styleId="pager-next5" w:type="paragraph">
    <w:name w:val="pager-next5"/>
    <w:basedOn w:val="Normal"/>
    <w:rsid w:val="005C0DAB"/>
    <w:pPr>
      <w:spacing w:after="225" w:beforeAutospacing="true" w:before="100"/>
    </w:pPr>
  </w:style>
  <w:style w:customStyle="true" w:styleId="image25" w:type="paragraph">
    <w:name w:val="image2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5" w:type="paragraph">
    <w:name w:val="summary5"/>
    <w:basedOn w:val="Normal"/>
    <w:rsid w:val="005C0DAB"/>
    <w:pPr>
      <w:spacing w:after="225" w:beforeAutospacing="true" w:before="100"/>
    </w:pPr>
  </w:style>
  <w:style w:customStyle="true" w:styleId="price10" w:type="paragraph">
    <w:name w:val="price10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5" w:type="paragraph">
    <w:name w:val="old-price5"/>
    <w:basedOn w:val="Normal"/>
    <w:rsid w:val="005C0DAB"/>
    <w:pPr>
      <w:spacing w:after="225"/>
    </w:pPr>
  </w:style>
  <w:style w:customStyle="true" w:styleId="value5" w:type="paragraph">
    <w:name w:val="value5"/>
    <w:basedOn w:val="Normal"/>
    <w:rsid w:val="005C0DAB"/>
    <w:pPr>
      <w:spacing w:after="225" w:beforeAutospacing="true" w:before="100"/>
    </w:pPr>
    <w:rPr>
      <w:strike/>
    </w:rPr>
  </w:style>
  <w:style w:customStyle="true" w:styleId="buy5" w:type="paragraph">
    <w:name w:val="buy5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5" w:type="paragraph">
    <w:name w:val="info_content5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5" w:type="paragraph">
    <w:name w:val="has-image5"/>
    <w:basedOn w:val="Normal"/>
    <w:rsid w:val="005C0DAB"/>
    <w:pPr>
      <w:spacing w:after="225" w:beforeAutospacing="true" w:before="100"/>
    </w:pPr>
  </w:style>
  <w:style w:customStyle="true" w:styleId="input-last5" w:type="paragraph">
    <w:name w:val="input-last5"/>
    <w:basedOn w:val="Normal"/>
    <w:rsid w:val="005C0DAB"/>
    <w:pPr>
      <w:spacing w:after="225" w:beforeAutospacing="true" w:before="100"/>
    </w:pPr>
    <w:rPr>
      <w:vanish/>
    </w:rPr>
  </w:style>
  <w:style w:customStyle="true" w:styleId="input-error5" w:type="paragraph">
    <w:name w:val="input-error5"/>
    <w:basedOn w:val="Normal"/>
    <w:rsid w:val="005C0DAB"/>
    <w:pPr>
      <w:spacing w:after="225" w:beforeAutospacing="true" w:before="100"/>
    </w:pPr>
  </w:style>
  <w:style w:customStyle="true" w:styleId="important5" w:type="paragraph">
    <w:name w:val="important5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5" w:type="paragraph">
    <w:name w:val="message-sent5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5" w:type="paragraph">
    <w:name w:val="message-error5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5" w:type="paragraph">
    <w:name w:val="inner5"/>
    <w:basedOn w:val="Normal"/>
    <w:rsid w:val="005C0DAB"/>
    <w:pPr>
      <w:spacing w:after="225" w:beforeAutospacing="true" w:before="100"/>
    </w:pPr>
  </w:style>
  <w:style w:customStyle="true" w:styleId="glagoljica5" w:type="paragraph">
    <w:name w:val="glagoljica5"/>
    <w:basedOn w:val="Normal"/>
    <w:rsid w:val="005C0DAB"/>
    <w:pPr>
      <w:spacing w:after="225" w:beforeAutospacing="true" w:before="100"/>
    </w:pPr>
  </w:style>
  <w:style w:customStyle="true" w:styleId="links5" w:type="paragraph">
    <w:name w:val="links5"/>
    <w:basedOn w:val="Normal"/>
    <w:rsid w:val="005C0DAB"/>
    <w:pPr>
      <w:spacing w:after="225" w:beforeAutospacing="true" w:before="100"/>
      <w:textAlignment w:val="top"/>
    </w:pPr>
  </w:style>
  <w:style w:customStyle="true" w:styleId="right5" w:type="paragraph">
    <w:name w:val="right5"/>
    <w:basedOn w:val="Normal"/>
    <w:rsid w:val="005C0DAB"/>
    <w:pPr>
      <w:spacing w:after="225" w:beforeAutospacing="true" w:before="100"/>
    </w:pPr>
  </w:style>
  <w:style w:customStyle="true" w:styleId="content10" w:type="paragraph">
    <w:name w:val="content10"/>
    <w:basedOn w:val="Normal"/>
    <w:rsid w:val="005C0DAB"/>
  </w:style>
  <w:style w:customStyle="true" w:styleId="article-column4" w:type="paragraph">
    <w:name w:val="article-column4"/>
    <w:basedOn w:val="Normal"/>
    <w:rsid w:val="005C0DAB"/>
    <w:pPr>
      <w:spacing w:lineRule="atLeast" w:line="336" w:after="225" w:beforeAutospacing="true" w:before="100"/>
    </w:pPr>
  </w:style>
  <w:style w:customStyle="true" w:styleId="fullwidth4" w:type="paragraph">
    <w:name w:val="fullwidth4"/>
    <w:basedOn w:val="Normal"/>
    <w:rsid w:val="005C0DAB"/>
    <w:pPr>
      <w:spacing w:lineRule="atLeast" w:line="336" w:after="225" w:beforeAutospacing="true" w:before="100"/>
    </w:pPr>
  </w:style>
  <w:style w:customStyle="true" w:styleId="tb-na184" w:type="paragraph">
    <w:name w:val="tb-na184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kurziv1" w:type="character">
    <w:name w:val="kurziv1"/>
    <w:basedOn w:val="Zadanifontodlomka"/>
    <w:rsid w:val="005C0DAB"/>
    <w:rPr>
      <w:i/>
      <w:iCs/>
    </w:rPr>
  </w:style>
  <w:style w:customStyle="true" w:styleId="bold1" w:type="character">
    <w:name w:val="bold1"/>
    <w:basedOn w:val="Zadanifontodlomka"/>
    <w:rsid w:val="005C0DAB"/>
    <w:rPr>
      <w:b/>
      <w:bCs/>
    </w:rPr>
  </w:style>
  <w:style w:customStyle="true" w:styleId="full-screen-title" w:type="paragraph">
    <w:name w:val="full-screen-title"/>
    <w:basedOn w:val="Normal"/>
    <w:rsid w:val="005C0DAB"/>
    <w:rPr>
      <w:rFonts w:cs="Times" w:hAnsi="Times" w:ascii="Times"/>
      <w:b/>
      <w:bCs/>
      <w:color w:val="000000"/>
      <w:sz w:val="27"/>
      <w:szCs w:val="27"/>
    </w:rPr>
  </w:style>
  <w:style w:customStyle="true" w:styleId="title6" w:type="paragraph">
    <w:name w:val="title6"/>
    <w:basedOn w:val="Normal"/>
    <w:rsid w:val="005C0DAB"/>
    <w:pPr>
      <w:spacing w:lineRule="atLeast" w:line="240" w:after="225" w:before="450"/>
    </w:pPr>
  </w:style>
  <w:style w:customStyle="true" w:styleId="natpis6" w:type="paragraph">
    <w:name w:val="natpis6"/>
    <w:basedOn w:val="Normal"/>
    <w:rsid w:val="005C0DAB"/>
    <w:pPr>
      <w:spacing w:after="225" w:before="240"/>
      <w:ind w:left="330"/>
    </w:pPr>
  </w:style>
  <w:style w:customStyle="true" w:styleId="bx-wrapper6" w:type="paragraph">
    <w:name w:val="bx-wrapper6"/>
    <w:basedOn w:val="Normal"/>
    <w:rsid w:val="005C0DAB"/>
    <w:pPr>
      <w:spacing w:after="225" w:beforeAutospacing="true" w:before="100"/>
    </w:pPr>
  </w:style>
  <w:style w:customStyle="true" w:styleId="bx-viewport6" w:type="paragraph">
    <w:name w:val="bx-viewport6"/>
    <w:basedOn w:val="Normal"/>
    <w:rsid w:val="005C0DAB"/>
    <w:pPr>
      <w:spacing w:after="225" w:beforeAutospacing="true" w:before="100"/>
    </w:pPr>
  </w:style>
  <w:style w:customStyle="true" w:styleId="bx-pager6" w:type="paragraph">
    <w:name w:val="bx-pager6"/>
    <w:basedOn w:val="Normal"/>
    <w:rsid w:val="005C0DAB"/>
    <w:pPr>
      <w:spacing w:after="225" w:beforeAutospacing="true" w:before="100"/>
    </w:pPr>
    <w:rPr>
      <w:vanish/>
    </w:rPr>
  </w:style>
  <w:style w:customStyle="true" w:styleId="bx-prev6" w:type="paragraph">
    <w:name w:val="bx-prev6"/>
    <w:basedOn w:val="Normal"/>
    <w:rsid w:val="005C0DAB"/>
    <w:pPr>
      <w:spacing w:after="225" w:beforeAutospacing="true" w:before="100"/>
    </w:pPr>
  </w:style>
  <w:style w:customStyle="true" w:styleId="bx-next6" w:type="paragraph">
    <w:name w:val="bx-next6"/>
    <w:basedOn w:val="Normal"/>
    <w:rsid w:val="005C0DAB"/>
    <w:pPr>
      <w:spacing w:after="225" w:beforeAutospacing="true" w:before="100"/>
    </w:pPr>
  </w:style>
  <w:style w:customStyle="true" w:styleId="slide6" w:type="paragraph">
    <w:name w:val="slide6"/>
    <w:basedOn w:val="Normal"/>
    <w:rsid w:val="005C0DAB"/>
    <w:pPr>
      <w:spacing w:after="225" w:beforeAutospacing="true" w:before="100"/>
      <w:jc w:val="center"/>
    </w:pPr>
  </w:style>
  <w:style w:customStyle="true" w:styleId="rg-caption6" w:type="paragraph">
    <w:name w:val="rg-caption6"/>
    <w:basedOn w:val="Normal"/>
    <w:rsid w:val="005C0DAB"/>
  </w:style>
  <w:style w:customStyle="true" w:styleId="news6" w:type="paragraph">
    <w:name w:val="news6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26" w:type="paragraph">
    <w:name w:val="image26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11" w:type="paragraph">
    <w:name w:val="content11"/>
    <w:basedOn w:val="Normal"/>
    <w:rsid w:val="005C0DAB"/>
    <w:pPr>
      <w:spacing w:after="225" w:beforeAutospacing="true" w:before="100"/>
    </w:pPr>
  </w:style>
  <w:style w:customStyle="true" w:styleId="date11" w:type="paragraph">
    <w:name w:val="date11"/>
    <w:basedOn w:val="Normal"/>
    <w:rsid w:val="005C0DAB"/>
    <w:pPr>
      <w:spacing w:after="300" w:beforeAutospacing="true" w:before="100"/>
    </w:pPr>
  </w:style>
  <w:style w:customStyle="true" w:styleId="date12" w:type="paragraph">
    <w:name w:val="date12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11" w:type="paragraph">
    <w:name w:val="item11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6" w:type="paragraph">
    <w:name w:val="marks6"/>
    <w:basedOn w:val="Normal"/>
    <w:rsid w:val="005C0DAB"/>
    <w:pPr>
      <w:spacing w:after="75"/>
    </w:pPr>
  </w:style>
  <w:style w:customStyle="true" w:styleId="image27" w:type="paragraph">
    <w:name w:val="image27"/>
    <w:basedOn w:val="Normal"/>
    <w:rsid w:val="005C0DAB"/>
    <w:pPr>
      <w:spacing w:after="225" w:beforeAutospacing="true" w:before="100"/>
    </w:pPr>
  </w:style>
  <w:style w:customStyle="true" w:styleId="price11" w:type="paragraph">
    <w:name w:val="price11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6" w:type="paragraph">
    <w:name w:val="more6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12" w:type="paragraph">
    <w:name w:val="item12"/>
    <w:basedOn w:val="Normal"/>
    <w:rsid w:val="005C0DAB"/>
    <w:pPr>
      <w:spacing w:after="150"/>
      <w:ind w:right="45" w:left="45"/>
    </w:pPr>
  </w:style>
  <w:style w:customStyle="true" w:styleId="image28" w:type="paragraph">
    <w:name w:val="image28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29" w:type="paragraph">
    <w:name w:val="image29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6" w:type="paragraph">
    <w:name w:val="pager-prev6"/>
    <w:basedOn w:val="Normal"/>
    <w:rsid w:val="005C0DAB"/>
    <w:pPr>
      <w:spacing w:after="225" w:beforeAutospacing="true" w:before="100"/>
    </w:pPr>
  </w:style>
  <w:style w:customStyle="true" w:styleId="pager-next6" w:type="paragraph">
    <w:name w:val="pager-next6"/>
    <w:basedOn w:val="Normal"/>
    <w:rsid w:val="005C0DAB"/>
    <w:pPr>
      <w:spacing w:after="225" w:beforeAutospacing="true" w:before="100"/>
    </w:pPr>
  </w:style>
  <w:style w:customStyle="true" w:styleId="image30" w:type="paragraph">
    <w:name w:val="image30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6" w:type="paragraph">
    <w:name w:val="summary6"/>
    <w:basedOn w:val="Normal"/>
    <w:rsid w:val="005C0DAB"/>
    <w:pPr>
      <w:spacing w:after="225" w:beforeAutospacing="true" w:before="100"/>
    </w:pPr>
  </w:style>
  <w:style w:customStyle="true" w:styleId="price12" w:type="paragraph">
    <w:name w:val="price12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6" w:type="paragraph">
    <w:name w:val="old-price6"/>
    <w:basedOn w:val="Normal"/>
    <w:rsid w:val="005C0DAB"/>
    <w:pPr>
      <w:spacing w:after="225"/>
    </w:pPr>
  </w:style>
  <w:style w:customStyle="true" w:styleId="value6" w:type="paragraph">
    <w:name w:val="value6"/>
    <w:basedOn w:val="Normal"/>
    <w:rsid w:val="005C0DAB"/>
    <w:pPr>
      <w:spacing w:after="225" w:beforeAutospacing="true" w:before="100"/>
    </w:pPr>
    <w:rPr>
      <w:strike/>
    </w:rPr>
  </w:style>
  <w:style w:customStyle="true" w:styleId="buy6" w:type="paragraph">
    <w:name w:val="buy6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6" w:type="paragraph">
    <w:name w:val="info_content6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6" w:type="paragraph">
    <w:name w:val="has-image6"/>
    <w:basedOn w:val="Normal"/>
    <w:rsid w:val="005C0DAB"/>
    <w:pPr>
      <w:spacing w:after="225" w:beforeAutospacing="true" w:before="100"/>
    </w:pPr>
  </w:style>
  <w:style w:customStyle="true" w:styleId="input-last6" w:type="paragraph">
    <w:name w:val="input-last6"/>
    <w:basedOn w:val="Normal"/>
    <w:rsid w:val="005C0DAB"/>
    <w:pPr>
      <w:spacing w:after="225" w:beforeAutospacing="true" w:before="100"/>
    </w:pPr>
    <w:rPr>
      <w:vanish/>
    </w:rPr>
  </w:style>
  <w:style w:customStyle="true" w:styleId="input-error6" w:type="paragraph">
    <w:name w:val="input-error6"/>
    <w:basedOn w:val="Normal"/>
    <w:rsid w:val="005C0DAB"/>
    <w:pPr>
      <w:spacing w:after="225" w:beforeAutospacing="true" w:before="100"/>
    </w:pPr>
  </w:style>
  <w:style w:customStyle="true" w:styleId="important6" w:type="paragraph">
    <w:name w:val="important6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6" w:type="paragraph">
    <w:name w:val="message-sent6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6" w:type="paragraph">
    <w:name w:val="message-error6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6" w:type="paragraph">
    <w:name w:val="inner6"/>
    <w:basedOn w:val="Normal"/>
    <w:rsid w:val="005C0DAB"/>
    <w:pPr>
      <w:spacing w:after="225" w:beforeAutospacing="true" w:before="100"/>
    </w:pPr>
  </w:style>
  <w:style w:customStyle="true" w:styleId="glagoljica6" w:type="paragraph">
    <w:name w:val="glagoljica6"/>
    <w:basedOn w:val="Normal"/>
    <w:rsid w:val="005C0DAB"/>
    <w:pPr>
      <w:spacing w:after="225" w:beforeAutospacing="true" w:before="100"/>
    </w:pPr>
  </w:style>
  <w:style w:customStyle="true" w:styleId="links6" w:type="paragraph">
    <w:name w:val="links6"/>
    <w:basedOn w:val="Normal"/>
    <w:rsid w:val="005C0DAB"/>
    <w:pPr>
      <w:spacing w:after="225" w:beforeAutospacing="true" w:before="100"/>
      <w:textAlignment w:val="top"/>
    </w:pPr>
  </w:style>
  <w:style w:customStyle="true" w:styleId="right6" w:type="paragraph">
    <w:name w:val="right6"/>
    <w:basedOn w:val="Normal"/>
    <w:rsid w:val="005C0DAB"/>
    <w:pPr>
      <w:spacing w:after="225" w:beforeAutospacing="true" w:before="100"/>
    </w:pPr>
  </w:style>
  <w:style w:customStyle="true" w:styleId="content12" w:type="paragraph">
    <w:name w:val="content12"/>
    <w:basedOn w:val="Normal"/>
    <w:rsid w:val="005C0DAB"/>
  </w:style>
  <w:style w:customStyle="true" w:styleId="article-column5" w:type="paragraph">
    <w:name w:val="article-column5"/>
    <w:basedOn w:val="Normal"/>
    <w:rsid w:val="005C0DAB"/>
    <w:pPr>
      <w:spacing w:lineRule="atLeast" w:line="336" w:after="225" w:beforeAutospacing="true" w:before="100"/>
    </w:pPr>
  </w:style>
  <w:style w:customStyle="true" w:styleId="fullwidth5" w:type="paragraph">
    <w:name w:val="fullwidth5"/>
    <w:basedOn w:val="Normal"/>
    <w:rsid w:val="005C0DAB"/>
    <w:pPr>
      <w:spacing w:lineRule="atLeast" w:line="336" w:after="225" w:beforeAutospacing="true" w:before="100"/>
    </w:pPr>
  </w:style>
  <w:style w:customStyle="true" w:styleId="tb-na185" w:type="paragraph">
    <w:name w:val="tb-na185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doc" w:type="paragraph">
    <w:name w:val="doc"/>
    <w:basedOn w:val="Normal"/>
    <w:rsid w:val="005C0DAB"/>
    <w:pPr>
      <w:spacing w:after="225" w:beforeAutospacing="true" w:before="100"/>
    </w:pPr>
  </w:style>
  <w:style w:customStyle="true" w:styleId="title7" w:type="paragraph">
    <w:name w:val="title7"/>
    <w:basedOn w:val="Normal"/>
    <w:rsid w:val="005C0DAB"/>
    <w:pPr>
      <w:spacing w:lineRule="atLeast" w:line="240" w:after="225" w:before="450"/>
    </w:pPr>
  </w:style>
  <w:style w:customStyle="true" w:styleId="natpis7" w:type="paragraph">
    <w:name w:val="natpis7"/>
    <w:basedOn w:val="Normal"/>
    <w:rsid w:val="005C0DAB"/>
    <w:pPr>
      <w:spacing w:after="225" w:before="240"/>
      <w:ind w:left="330"/>
    </w:pPr>
  </w:style>
  <w:style w:customStyle="true" w:styleId="bx-wrapper7" w:type="paragraph">
    <w:name w:val="bx-wrapper7"/>
    <w:basedOn w:val="Normal"/>
    <w:rsid w:val="005C0DAB"/>
    <w:pPr>
      <w:spacing w:after="225" w:beforeAutospacing="true" w:before="100"/>
    </w:pPr>
  </w:style>
  <w:style w:customStyle="true" w:styleId="bx-viewport7" w:type="paragraph">
    <w:name w:val="bx-viewport7"/>
    <w:basedOn w:val="Normal"/>
    <w:rsid w:val="005C0DAB"/>
    <w:pPr>
      <w:spacing w:after="225" w:beforeAutospacing="true" w:before="100"/>
    </w:pPr>
  </w:style>
  <w:style w:customStyle="true" w:styleId="bx-pager7" w:type="paragraph">
    <w:name w:val="bx-pager7"/>
    <w:basedOn w:val="Normal"/>
    <w:rsid w:val="005C0DAB"/>
    <w:pPr>
      <w:spacing w:after="225" w:beforeAutospacing="true" w:before="100"/>
    </w:pPr>
    <w:rPr>
      <w:vanish/>
    </w:rPr>
  </w:style>
  <w:style w:customStyle="true" w:styleId="bx-prev7" w:type="paragraph">
    <w:name w:val="bx-prev7"/>
    <w:basedOn w:val="Normal"/>
    <w:rsid w:val="005C0DAB"/>
    <w:pPr>
      <w:spacing w:after="225" w:beforeAutospacing="true" w:before="100"/>
    </w:pPr>
  </w:style>
  <w:style w:customStyle="true" w:styleId="bx-next7" w:type="paragraph">
    <w:name w:val="bx-next7"/>
    <w:basedOn w:val="Normal"/>
    <w:rsid w:val="005C0DAB"/>
    <w:pPr>
      <w:spacing w:after="225" w:beforeAutospacing="true" w:before="100"/>
    </w:pPr>
  </w:style>
  <w:style w:customStyle="true" w:styleId="slide7" w:type="paragraph">
    <w:name w:val="slide7"/>
    <w:basedOn w:val="Normal"/>
    <w:rsid w:val="005C0DAB"/>
    <w:pPr>
      <w:spacing w:after="225" w:beforeAutospacing="true" w:before="100"/>
      <w:jc w:val="center"/>
    </w:pPr>
  </w:style>
  <w:style w:customStyle="true" w:styleId="rg-caption7" w:type="paragraph">
    <w:name w:val="rg-caption7"/>
    <w:basedOn w:val="Normal"/>
    <w:rsid w:val="005C0DAB"/>
  </w:style>
  <w:style w:customStyle="true" w:styleId="news7" w:type="paragraph">
    <w:name w:val="news7"/>
    <w:basedOn w:val="Normal"/>
    <w:rsid w:val="005C0DAB"/>
    <w:pPr>
      <w:pBdr>
        <w:bottom w:space="23" w:sz="6" w:color="E1E1E1" w:val="single"/>
      </w:pBdr>
      <w:spacing w:after="225" w:beforeAutospacing="true" w:before="100"/>
    </w:pPr>
  </w:style>
  <w:style w:customStyle="true" w:styleId="image31" w:type="paragraph">
    <w:name w:val="image31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content13" w:type="paragraph">
    <w:name w:val="content13"/>
    <w:basedOn w:val="Normal"/>
    <w:rsid w:val="005C0DAB"/>
    <w:pPr>
      <w:spacing w:after="225" w:beforeAutospacing="true" w:before="100"/>
    </w:pPr>
  </w:style>
  <w:style w:customStyle="true" w:styleId="date13" w:type="paragraph">
    <w:name w:val="date13"/>
    <w:basedOn w:val="Normal"/>
    <w:rsid w:val="005C0DAB"/>
    <w:pPr>
      <w:spacing w:after="300" w:beforeAutospacing="true" w:before="100"/>
    </w:pPr>
  </w:style>
  <w:style w:customStyle="true" w:styleId="date14" w:type="paragraph">
    <w:name w:val="date14"/>
    <w:basedOn w:val="Normal"/>
    <w:rsid w:val="005C0DAB"/>
    <w:pPr>
      <w:spacing w:after="300" w:beforeAutospacing="true" w:before="100"/>
    </w:pPr>
    <w:rPr>
      <w:b/>
      <w:bCs/>
    </w:rPr>
  </w:style>
  <w:style w:customStyle="true" w:styleId="item13" w:type="paragraph">
    <w:name w:val="item13"/>
    <w:basedOn w:val="Normal"/>
    <w:rsid w:val="005C0DAB"/>
    <w:pPr>
      <w:pBdr>
        <w:top w:space="15" w:sz="6" w:color="E5E5E5" w:val="single"/>
        <w:left w:space="11" w:sz="6" w:color="E5E5E5" w:val="single"/>
        <w:bottom w:space="8" w:sz="6" w:color="E5E5E5" w:val="single"/>
        <w:right w:space="11" w:sz="6" w:color="E5E5E5" w:val="single"/>
      </w:pBdr>
      <w:spacing w:after="825" w:beforeAutospacing="true" w:before="100"/>
      <w:ind w:right="360"/>
      <w:jc w:val="center"/>
    </w:pPr>
  </w:style>
  <w:style w:customStyle="true" w:styleId="marks7" w:type="paragraph">
    <w:name w:val="marks7"/>
    <w:basedOn w:val="Normal"/>
    <w:rsid w:val="005C0DAB"/>
    <w:pPr>
      <w:spacing w:after="75"/>
    </w:pPr>
  </w:style>
  <w:style w:customStyle="true" w:styleId="image32" w:type="paragraph">
    <w:name w:val="image32"/>
    <w:basedOn w:val="Normal"/>
    <w:rsid w:val="005C0DAB"/>
    <w:pPr>
      <w:spacing w:after="225" w:beforeAutospacing="true" w:before="100"/>
    </w:pPr>
  </w:style>
  <w:style w:customStyle="true" w:styleId="price13" w:type="paragraph">
    <w:name w:val="price13"/>
    <w:basedOn w:val="Normal"/>
    <w:rsid w:val="005C0DAB"/>
    <w:pPr>
      <w:spacing w:after="225" w:beforeAutospacing="true" w:before="100"/>
      <w:jc w:val="center"/>
    </w:pPr>
    <w:rPr>
      <w:b/>
      <w:bCs/>
      <w:color w:val="4080BE"/>
      <w:sz w:val="36"/>
      <w:szCs w:val="36"/>
    </w:rPr>
  </w:style>
  <w:style w:customStyle="true" w:styleId="more7" w:type="paragraph">
    <w:name w:val="more7"/>
    <w:basedOn w:val="Normal"/>
    <w:rsid w:val="005C0DAB"/>
    <w:pPr>
      <w:spacing w:lineRule="atLeast" w:line="450" w:after="225" w:beforeAutospacing="true" w:before="100"/>
    </w:pPr>
    <w:rPr>
      <w:b/>
      <w:bCs/>
      <w:caps/>
      <w:color w:val="FFFFFF"/>
      <w:sz w:val="21"/>
      <w:szCs w:val="21"/>
    </w:rPr>
  </w:style>
  <w:style w:customStyle="true" w:styleId="item14" w:type="paragraph">
    <w:name w:val="item14"/>
    <w:basedOn w:val="Normal"/>
    <w:rsid w:val="005C0DAB"/>
    <w:pPr>
      <w:spacing w:after="150"/>
      <w:ind w:right="45" w:left="45"/>
    </w:pPr>
  </w:style>
  <w:style w:customStyle="true" w:styleId="image33" w:type="paragraph">
    <w:name w:val="image33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pacing w:after="225" w:beforeAutospacing="true" w:before="100"/>
    </w:pPr>
  </w:style>
  <w:style w:customStyle="true" w:styleId="image34" w:type="paragraph">
    <w:name w:val="image34"/>
    <w:basedOn w:val="Normal"/>
    <w:rsid w:val="005C0DAB"/>
    <w:pPr>
      <w:pBdr>
        <w:top w:space="3" w:sz="6" w:color="F0F0F2" w:val="single"/>
        <w:left w:space="3" w:sz="6" w:color="F0F0F2" w:val="single"/>
        <w:bottom w:space="3" w:sz="6" w:color="F0F0F2" w:val="single"/>
        <w:right w:space="3" w:sz="6" w:color="F0F0F2" w:val="single"/>
      </w:pBdr>
      <w:shd w:fill="70A0CE" w:color="auto" w:val="clear"/>
      <w:spacing w:after="225" w:beforeAutospacing="true" w:before="100"/>
    </w:pPr>
  </w:style>
  <w:style w:customStyle="true" w:styleId="pager-prev7" w:type="paragraph">
    <w:name w:val="pager-prev7"/>
    <w:basedOn w:val="Normal"/>
    <w:rsid w:val="005C0DAB"/>
    <w:pPr>
      <w:spacing w:after="225" w:beforeAutospacing="true" w:before="100"/>
    </w:pPr>
  </w:style>
  <w:style w:customStyle="true" w:styleId="pager-next7" w:type="paragraph">
    <w:name w:val="pager-next7"/>
    <w:basedOn w:val="Normal"/>
    <w:rsid w:val="005C0DAB"/>
    <w:pPr>
      <w:spacing w:after="225" w:beforeAutospacing="true" w:before="100"/>
    </w:pPr>
  </w:style>
  <w:style w:customStyle="true" w:styleId="image35" w:type="paragraph">
    <w:name w:val="image35"/>
    <w:basedOn w:val="Normal"/>
    <w:rsid w:val="005C0DAB"/>
    <w:pPr>
      <w:pBdr>
        <w:top w:space="15" w:sz="6" w:color="E5E5E5" w:val="single"/>
        <w:left w:space="11" w:sz="6" w:color="E5E5E5" w:val="single"/>
        <w:bottom w:space="15" w:sz="6" w:color="E5E5E5" w:val="single"/>
        <w:right w:space="11" w:sz="6" w:color="E5E5E5" w:val="single"/>
      </w:pBdr>
      <w:spacing w:after="225" w:beforeAutospacing="true" w:before="100"/>
      <w:ind w:right="375"/>
      <w:jc w:val="center"/>
    </w:pPr>
  </w:style>
  <w:style w:customStyle="true" w:styleId="summary7" w:type="paragraph">
    <w:name w:val="summary7"/>
    <w:basedOn w:val="Normal"/>
    <w:rsid w:val="005C0DAB"/>
    <w:pPr>
      <w:spacing w:after="225" w:beforeAutospacing="true" w:before="100"/>
    </w:pPr>
  </w:style>
  <w:style w:customStyle="true" w:styleId="price14" w:type="paragraph">
    <w:name w:val="price14"/>
    <w:basedOn w:val="Normal"/>
    <w:rsid w:val="005C0DAB"/>
    <w:pPr>
      <w:spacing w:after="225" w:beforeAutospacing="true" w:before="100"/>
    </w:pPr>
    <w:rPr>
      <w:b/>
      <w:bCs/>
      <w:color w:val="4080BE"/>
      <w:sz w:val="36"/>
      <w:szCs w:val="36"/>
    </w:rPr>
  </w:style>
  <w:style w:customStyle="true" w:styleId="old-price7" w:type="paragraph">
    <w:name w:val="old-price7"/>
    <w:basedOn w:val="Normal"/>
    <w:rsid w:val="005C0DAB"/>
    <w:pPr>
      <w:spacing w:after="225"/>
    </w:pPr>
  </w:style>
  <w:style w:customStyle="true" w:styleId="value7" w:type="paragraph">
    <w:name w:val="value7"/>
    <w:basedOn w:val="Normal"/>
    <w:rsid w:val="005C0DAB"/>
    <w:pPr>
      <w:spacing w:after="225" w:beforeAutospacing="true" w:before="100"/>
    </w:pPr>
    <w:rPr>
      <w:strike/>
    </w:rPr>
  </w:style>
  <w:style w:customStyle="true" w:styleId="buy7" w:type="paragraph">
    <w:name w:val="buy7"/>
    <w:basedOn w:val="Normal"/>
    <w:rsid w:val="005C0DAB"/>
    <w:pPr>
      <w:spacing w:lineRule="atLeast" w:line="600" w:after="225" w:beforeAutospacing="true" w:before="100"/>
    </w:pPr>
    <w:rPr>
      <w:caps/>
      <w:color w:val="FFFFFF"/>
      <w:sz w:val="36"/>
      <w:szCs w:val="36"/>
    </w:rPr>
  </w:style>
  <w:style w:customStyle="true" w:styleId="infocontent7" w:type="paragraph">
    <w:name w:val="info_content7"/>
    <w:basedOn w:val="Normal"/>
    <w:rsid w:val="005C0DAB"/>
    <w:pPr>
      <w:spacing w:lineRule="atLeast" w:line="315" w:after="225" w:beforeAutospacing="true" w:before="100"/>
    </w:pPr>
    <w:rPr>
      <w:sz w:val="21"/>
      <w:szCs w:val="21"/>
    </w:rPr>
  </w:style>
  <w:style w:customStyle="true" w:styleId="has-image7" w:type="paragraph">
    <w:name w:val="has-image7"/>
    <w:basedOn w:val="Normal"/>
    <w:rsid w:val="005C0DAB"/>
    <w:pPr>
      <w:spacing w:after="225" w:beforeAutospacing="true" w:before="100"/>
    </w:pPr>
  </w:style>
  <w:style w:customStyle="true" w:styleId="input-last7" w:type="paragraph">
    <w:name w:val="input-last7"/>
    <w:basedOn w:val="Normal"/>
    <w:rsid w:val="005C0DAB"/>
    <w:pPr>
      <w:spacing w:after="225" w:beforeAutospacing="true" w:before="100"/>
    </w:pPr>
    <w:rPr>
      <w:vanish/>
    </w:rPr>
  </w:style>
  <w:style w:customStyle="true" w:styleId="input-error7" w:type="paragraph">
    <w:name w:val="input-error7"/>
    <w:basedOn w:val="Normal"/>
    <w:rsid w:val="005C0DAB"/>
    <w:pPr>
      <w:spacing w:after="225" w:beforeAutospacing="true" w:before="100"/>
    </w:pPr>
  </w:style>
  <w:style w:customStyle="true" w:styleId="important7" w:type="paragraph">
    <w:name w:val="important7"/>
    <w:basedOn w:val="Normal"/>
    <w:rsid w:val="005C0DAB"/>
    <w:pPr>
      <w:spacing w:after="225" w:beforeAutospacing="true" w:before="100"/>
    </w:pPr>
    <w:rPr>
      <w:color w:val="FF0000"/>
    </w:rPr>
  </w:style>
  <w:style w:customStyle="true" w:styleId="message-sent7" w:type="paragraph">
    <w:name w:val="message-sent7"/>
    <w:basedOn w:val="Normal"/>
    <w:rsid w:val="005C0DAB"/>
    <w:pPr>
      <w:pBdr>
        <w:bottom w:space="0" w:sz="12" w:color="008000" w:val="single"/>
      </w:pBdr>
      <w:spacing w:after="150" w:before="150"/>
    </w:pPr>
    <w:rPr>
      <w:color w:val="000000"/>
    </w:rPr>
  </w:style>
  <w:style w:customStyle="true" w:styleId="message-error7" w:type="paragraph">
    <w:name w:val="message-error7"/>
    <w:basedOn w:val="Normal"/>
    <w:rsid w:val="005C0DAB"/>
    <w:pPr>
      <w:pBdr>
        <w:bottom w:space="0" w:sz="12" w:color="FF0000" w:val="single"/>
      </w:pBdr>
      <w:spacing w:after="150" w:before="150"/>
    </w:pPr>
    <w:rPr>
      <w:color w:val="000000"/>
    </w:rPr>
  </w:style>
  <w:style w:customStyle="true" w:styleId="inner7" w:type="paragraph">
    <w:name w:val="inner7"/>
    <w:basedOn w:val="Normal"/>
    <w:rsid w:val="005C0DAB"/>
    <w:pPr>
      <w:spacing w:after="225" w:beforeAutospacing="true" w:before="100"/>
    </w:pPr>
  </w:style>
  <w:style w:customStyle="true" w:styleId="glagoljica7" w:type="paragraph">
    <w:name w:val="glagoljica7"/>
    <w:basedOn w:val="Normal"/>
    <w:rsid w:val="005C0DAB"/>
    <w:pPr>
      <w:spacing w:after="225" w:beforeAutospacing="true" w:before="100"/>
    </w:pPr>
  </w:style>
  <w:style w:customStyle="true" w:styleId="links7" w:type="paragraph">
    <w:name w:val="links7"/>
    <w:basedOn w:val="Normal"/>
    <w:rsid w:val="005C0DAB"/>
    <w:pPr>
      <w:spacing w:after="225" w:beforeAutospacing="true" w:before="100"/>
      <w:textAlignment w:val="top"/>
    </w:pPr>
  </w:style>
  <w:style w:customStyle="true" w:styleId="right7" w:type="paragraph">
    <w:name w:val="right7"/>
    <w:basedOn w:val="Normal"/>
    <w:rsid w:val="005C0DAB"/>
    <w:pPr>
      <w:spacing w:after="225" w:beforeAutospacing="true" w:before="100"/>
    </w:pPr>
  </w:style>
  <w:style w:customStyle="true" w:styleId="content14" w:type="paragraph">
    <w:name w:val="content14"/>
    <w:basedOn w:val="Normal"/>
    <w:rsid w:val="005C0DAB"/>
  </w:style>
  <w:style w:customStyle="true" w:styleId="article-column6" w:type="paragraph">
    <w:name w:val="article-column6"/>
    <w:basedOn w:val="Normal"/>
    <w:rsid w:val="005C0DAB"/>
    <w:pPr>
      <w:spacing w:lineRule="atLeast" w:line="336" w:after="225" w:beforeAutospacing="true" w:before="100"/>
    </w:pPr>
    <w:rPr>
      <w:color w:val="231F20"/>
    </w:rPr>
  </w:style>
  <w:style w:customStyle="true" w:styleId="fullwidth6" w:type="paragraph">
    <w:name w:val="fullwidth6"/>
    <w:basedOn w:val="Normal"/>
    <w:rsid w:val="005C0DAB"/>
    <w:pPr>
      <w:spacing w:lineRule="atLeast" w:line="336" w:after="225" w:beforeAutospacing="true" w:before="100"/>
    </w:pPr>
  </w:style>
  <w:style w:customStyle="true" w:styleId="tb-na186" w:type="paragraph">
    <w:name w:val="tb-na186"/>
    <w:basedOn w:val="Normal"/>
    <w:rsid w:val="005C0DAB"/>
    <w:pPr>
      <w:spacing w:lineRule="atLeast" w:line="336" w:after="225" w:beforeAutospacing="true" w:before="100"/>
      <w:jc w:val="center"/>
    </w:pPr>
    <w:rPr>
      <w:b/>
      <w:bCs/>
      <w:caps/>
      <w:sz w:val="40"/>
      <w:szCs w:val="40"/>
    </w:rPr>
  </w:style>
  <w:style w:customStyle="true" w:styleId="doc1" w:type="paragraph">
    <w:name w:val="doc1"/>
    <w:basedOn w:val="Normal"/>
    <w:rsid w:val="005C0DAB"/>
    <w:pPr>
      <w:spacing w:lineRule="atLeast" w:line="336"/>
    </w:pPr>
  </w:style>
  <w:style w:customStyle="true" w:styleId="doc2" w:type="paragraph">
    <w:name w:val="doc2"/>
    <w:basedOn w:val="Normal"/>
    <w:rsid w:val="005C0DAB"/>
  </w:style>
  <w:style w:customStyle="true" w:styleId="doc3" w:type="paragraph">
    <w:name w:val="doc3"/>
    <w:basedOn w:val="Normal"/>
    <w:rsid w:val="005C0DAB"/>
  </w:style>
  <w:style w:styleId="Tekstbalonia" w:type="paragraph">
    <w:name w:val="Balloon Text"/>
    <w:basedOn w:val="Normal"/>
    <w:link w:val="TekstbaloniaChar"/>
    <w:uiPriority w:val="99"/>
    <w:semiHidden/>
    <w:unhideWhenUsed/>
    <w:rsid w:val="005C0D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0DAB"/>
    <w:rPr>
      <w:rFonts w:cs="Tahoma" w:hAnsi="Tahoma" w:ascii="Tahoma"/>
      <w:sz w:val="16"/>
      <w:szCs w:val="16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D61F8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7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E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E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E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E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265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uiPriority w:val="9"/>
    <w:qFormat/>
    <w:rsid w:val="005C0DAB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link w:val="Naslov2Char"/>
    <w:uiPriority w:val="9"/>
    <w:qFormat/>
    <w:rsid w:val="005C0DAB"/>
    <w:pPr>
      <w:spacing w:after="100" w:afterAutospacing="1" w:before="100" w:beforeAutospacing="1" w:line="288" w:lineRule="atLeast"/>
      <w:outlineLvl w:val="1"/>
    </w:pPr>
    <w:rPr>
      <w:rFonts w:ascii="Minion Pro" w:hAnsi="Minion Pro"/>
      <w:b/>
      <w:bCs/>
      <w:color w:val="3F7FC3"/>
      <w:sz w:val="33"/>
      <w:szCs w:val="33"/>
    </w:rPr>
  </w:style>
  <w:style w:styleId="Naslov3" w:type="paragraph">
    <w:name w:val="heading 3"/>
    <w:basedOn w:val="Normal"/>
    <w:link w:val="Naslov3Char"/>
    <w:uiPriority w:val="9"/>
    <w:qFormat/>
    <w:rsid w:val="005C0DAB"/>
    <w:pPr>
      <w:spacing w:after="100" w:afterAutospacing="1" w:before="100" w:beforeAutospacing="1"/>
      <w:outlineLvl w:val="2"/>
    </w:pPr>
    <w:rPr>
      <w:b/>
      <w:bCs/>
      <w:sz w:val="27"/>
      <w:szCs w:val="27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clanak-" w:type="paragraph">
    <w:name w:val="clanak-"/>
    <w:basedOn w:val="Normal"/>
    <w:rsid w:val="00DD340B"/>
    <w:pPr>
      <w:spacing w:after="225" w:before="100" w:beforeAutospacing="1"/>
    </w:pPr>
  </w:style>
  <w:style w:customStyle="1" w:styleId="t-9-8" w:type="paragraph">
    <w:name w:val="t-9-8"/>
    <w:basedOn w:val="Normal"/>
    <w:rsid w:val="00DD340B"/>
    <w:pPr>
      <w:spacing w:after="225" w:before="100" w:beforeAutospacing="1"/>
    </w:pPr>
  </w:style>
  <w:style w:styleId="Naglaeno" w:type="character">
    <w:name w:val="Strong"/>
    <w:basedOn w:val="Zadanifontodlomka"/>
    <w:uiPriority w:val="22"/>
    <w:qFormat/>
    <w:rsid w:val="00414DC3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1062E4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5C0DAB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5C0DAB"/>
    <w:rPr>
      <w:rFonts w:ascii="Minion Pro" w:cs="Times New Roman" w:eastAsia="Times New Roman" w:hAnsi="Minion Pro"/>
      <w:b/>
      <w:bCs/>
      <w:color w:val="3F7FC3"/>
      <w:sz w:val="33"/>
      <w:szCs w:val="33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5C0DAB"/>
    <w:rPr>
      <w:rFonts w:ascii="Times New Roman" w:cs="Times New Roman" w:eastAsia="Times New Roman" w:hAnsi="Times New Roman"/>
      <w:b/>
      <w:bCs/>
      <w:sz w:val="27"/>
      <w:szCs w:val="27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C0DAB"/>
    <w:rPr>
      <w:strike w:val="0"/>
      <w:dstrike w:val="0"/>
      <w:color w:val="666666"/>
      <w:u w:val="none"/>
      <w:effect w:val="none"/>
    </w:rPr>
  </w:style>
  <w:style w:styleId="SlijeenaHiperveza" w:type="character">
    <w:name w:val="FollowedHyperlink"/>
    <w:basedOn w:val="Zadanifontodlomka"/>
    <w:uiPriority w:val="99"/>
    <w:semiHidden/>
    <w:unhideWhenUsed/>
    <w:rsid w:val="005C0DAB"/>
    <w:rPr>
      <w:strike w:val="0"/>
      <w:dstrike w:val="0"/>
      <w:color w:val="6EA1D5"/>
      <w:u w:val="none"/>
      <w:effect w:val="none"/>
    </w:rPr>
  </w:style>
  <w:style w:styleId="Istaknuto" w:type="character">
    <w:name w:val="Emphasis"/>
    <w:basedOn w:val="Zadanifontodlomka"/>
    <w:uiPriority w:val="20"/>
    <w:qFormat/>
    <w:rsid w:val="005C0DAB"/>
    <w:rPr>
      <w:i/>
      <w:iCs/>
    </w:rPr>
  </w:style>
  <w:style w:styleId="StandardWeb" w:type="paragraph">
    <w:name w:val="Normal (Web)"/>
    <w:basedOn w:val="Normal"/>
    <w:uiPriority w:val="99"/>
    <w:semiHidden/>
    <w:unhideWhenUsed/>
    <w:rsid w:val="005C0DAB"/>
    <w:pPr>
      <w:spacing w:after="225" w:before="100" w:beforeAutospacing="1"/>
    </w:pPr>
  </w:style>
  <w:style w:customStyle="1" w:styleId="contentleft" w:type="paragraph">
    <w:name w:val="contentleft"/>
    <w:basedOn w:val="Normal"/>
    <w:rsid w:val="005C0DAB"/>
    <w:pPr>
      <w:pBdr>
        <w:top w:color="E4E4E6" w:space="0" w:sz="6" w:val="single"/>
      </w:pBdr>
      <w:spacing w:after="225" w:before="100" w:beforeAutospacing="1"/>
    </w:pPr>
  </w:style>
  <w:style w:customStyle="1" w:styleId="contentrightouter" w:type="paragraph">
    <w:name w:val="contentrightouter"/>
    <w:basedOn w:val="Normal"/>
    <w:rsid w:val="005C0DAB"/>
    <w:pPr>
      <w:spacing w:after="225" w:before="100" w:beforeAutospacing="1"/>
    </w:pPr>
  </w:style>
  <w:style w:customStyle="1" w:styleId="contentright" w:type="paragraph">
    <w:name w:val="contentright"/>
    <w:basedOn w:val="Normal"/>
    <w:rsid w:val="005C0DAB"/>
    <w:pPr>
      <w:pBdr>
        <w:top w:color="E4E4E6" w:space="0" w:sz="6" w:val="single"/>
        <w:left w:color="E4E4E6" w:space="0" w:sz="6" w:val="single"/>
        <w:bottom w:color="E4E4E6" w:space="18" w:sz="6" w:val="single"/>
        <w:right w:color="E4E4E6" w:space="0" w:sz="6" w:val="single"/>
      </w:pBdr>
      <w:shd w:color="auto" w:fill="F4F4F6" w:val="clear"/>
      <w:spacing w:after="240" w:before="100" w:beforeAutospacing="1"/>
      <w:ind w:left="675"/>
    </w:pPr>
  </w:style>
  <w:style w:customStyle="1" w:styleId="detailstable" w:type="paragraph">
    <w:name w:val="detailstable"/>
    <w:basedOn w:val="Normal"/>
    <w:rsid w:val="005C0DAB"/>
    <w:pPr>
      <w:spacing w:after="225" w:before="100" w:beforeAutospacing="1" w:line="384" w:lineRule="auto"/>
    </w:pPr>
    <w:rPr>
      <w:color w:val="000000"/>
      <w:sz w:val="23"/>
      <w:szCs w:val="23"/>
    </w:rPr>
  </w:style>
  <w:style w:customStyle="1" w:styleId="metatable" w:type="paragraph">
    <w:name w:val="metatable"/>
    <w:basedOn w:val="Normal"/>
    <w:rsid w:val="005C0DAB"/>
    <w:pPr>
      <w:spacing w:after="225" w:before="100" w:beforeAutospacing="1" w:line="384" w:lineRule="auto"/>
    </w:pPr>
    <w:rPr>
      <w:color w:val="000000"/>
      <w:sz w:val="23"/>
      <w:szCs w:val="23"/>
    </w:rPr>
  </w:style>
  <w:style w:customStyle="1" w:styleId="celltitle" w:type="paragraph">
    <w:name w:val="celltitle"/>
    <w:basedOn w:val="Normal"/>
    <w:rsid w:val="005C0DAB"/>
    <w:pPr>
      <w:spacing w:after="225" w:before="100" w:beforeAutospacing="1"/>
    </w:pPr>
    <w:rPr>
      <w:b/>
      <w:bCs/>
    </w:rPr>
  </w:style>
  <w:style w:customStyle="1" w:styleId="Naslov10" w:type="paragraph">
    <w:name w:val="Naslov1"/>
    <w:basedOn w:val="Normal"/>
    <w:rsid w:val="005C0DAB"/>
    <w:pPr>
      <w:spacing w:after="225" w:before="450" w:line="240" w:lineRule="atLeast"/>
    </w:pPr>
  </w:style>
  <w:style w:customStyle="1" w:styleId="articlecontent" w:type="paragraph">
    <w:name w:val="articlecontent"/>
    <w:basedOn w:val="Normal"/>
    <w:rsid w:val="005C0DAB"/>
    <w:pPr>
      <w:spacing w:after="225" w:before="100" w:beforeAutospacing="1"/>
    </w:pPr>
  </w:style>
  <w:style w:customStyle="1" w:styleId="associatedarticles" w:type="paragraph">
    <w:name w:val="associatedarticles"/>
    <w:basedOn w:val="Normal"/>
    <w:rsid w:val="005C0DAB"/>
    <w:pPr>
      <w:spacing w:after="225" w:before="100" w:beforeAutospacing="1"/>
    </w:pPr>
  </w:style>
  <w:style w:customStyle="1" w:styleId="associatedarticlestitle" w:type="paragraph">
    <w:name w:val="associatedarticlestitle"/>
    <w:basedOn w:val="Normal"/>
    <w:rsid w:val="005C0DAB"/>
    <w:pPr>
      <w:pBdr>
        <w:bottom w:color="E4E4E6" w:space="0" w:sz="6" w:val="single"/>
      </w:pBdr>
      <w:spacing w:after="225" w:before="100" w:beforeAutospacing="1"/>
    </w:pPr>
    <w:rPr>
      <w:rFonts w:ascii="Minion Pro" w:hAnsi="Minion Pro"/>
      <w:sz w:val="30"/>
      <w:szCs w:val="30"/>
    </w:rPr>
  </w:style>
  <w:style w:customStyle="1" w:styleId="iconlink" w:type="paragraph">
    <w:name w:val="iconlink"/>
    <w:basedOn w:val="Normal"/>
    <w:rsid w:val="005C0DAB"/>
    <w:pPr>
      <w:spacing w:after="225" w:before="100" w:beforeAutospacing="1"/>
      <w:ind w:left="765"/>
    </w:pPr>
    <w:rPr>
      <w:color w:val="000000"/>
    </w:rPr>
  </w:style>
  <w:style w:customStyle="1" w:styleId="associatedarticleslink" w:type="paragraph">
    <w:name w:val="associatedarticleslink"/>
    <w:basedOn w:val="Normal"/>
    <w:rsid w:val="005C0DAB"/>
    <w:pPr>
      <w:spacing w:after="225" w:before="100" w:beforeAutospacing="1"/>
    </w:pPr>
  </w:style>
  <w:style w:customStyle="1" w:styleId="metadatalink" w:type="paragraph">
    <w:name w:val="metadatalink"/>
    <w:basedOn w:val="Normal"/>
    <w:rsid w:val="005C0DAB"/>
    <w:pPr>
      <w:spacing w:after="225" w:before="100" w:beforeAutospacing="1"/>
    </w:pPr>
  </w:style>
  <w:style w:customStyle="1" w:styleId="hierarchylink" w:type="paragraph">
    <w:name w:val="hierarchylink"/>
    <w:basedOn w:val="Normal"/>
    <w:rsid w:val="005C0DAB"/>
    <w:pPr>
      <w:spacing w:after="225" w:before="100" w:beforeAutospacing="1"/>
    </w:pPr>
  </w:style>
  <w:style w:customStyle="1" w:styleId="bookmarklink" w:type="paragraph">
    <w:name w:val="bookmarklink"/>
    <w:basedOn w:val="Normal"/>
    <w:rsid w:val="005C0DAB"/>
    <w:pPr>
      <w:spacing w:after="225" w:before="100" w:beforeAutospacing="1"/>
    </w:pPr>
  </w:style>
  <w:style w:customStyle="1" w:styleId="addbookmarklink" w:type="paragraph">
    <w:name w:val="addbookmarklink"/>
    <w:basedOn w:val="Normal"/>
    <w:rsid w:val="005C0DAB"/>
    <w:pPr>
      <w:spacing w:after="225" w:before="100" w:beforeAutospacing="1"/>
    </w:pPr>
  </w:style>
  <w:style w:customStyle="1" w:styleId="bookmarkcontent" w:type="paragraph">
    <w:name w:val="bookmarkcontent"/>
    <w:basedOn w:val="Normal"/>
    <w:rsid w:val="005C0DAB"/>
    <w:pPr>
      <w:spacing w:after="225" w:before="100" w:beforeAutospacing="1"/>
      <w:ind w:left="765"/>
    </w:pPr>
    <w:rPr>
      <w:color w:val="000000"/>
    </w:rPr>
  </w:style>
  <w:style w:customStyle="1" w:styleId="fix-footer" w:type="paragraph">
    <w:name w:val="fix-footer"/>
    <w:basedOn w:val="Normal"/>
    <w:rsid w:val="005C0DAB"/>
    <w:pPr>
      <w:spacing w:after="225" w:before="100" w:beforeAutospacing="1"/>
    </w:pPr>
  </w:style>
  <w:style w:customStyle="1" w:styleId="print" w:type="paragraph">
    <w:name w:val="print"/>
    <w:basedOn w:val="Normal"/>
    <w:rsid w:val="005C0DAB"/>
    <w:pPr>
      <w:spacing w:after="225" w:before="100" w:beforeAutospacing="1"/>
    </w:pPr>
  </w:style>
  <w:style w:customStyle="1" w:styleId="tree-view-pojedinacni" w:type="paragraph">
    <w:name w:val="tree-view-pojedinacni"/>
    <w:basedOn w:val="Normal"/>
    <w:rsid w:val="005C0DAB"/>
    <w:pPr>
      <w:spacing w:after="225" w:before="100" w:beforeAutospacing="1"/>
      <w:ind w:left="390"/>
    </w:pPr>
  </w:style>
  <w:style w:customStyle="1" w:styleId="title-for-print" w:type="paragraph">
    <w:name w:val="title-for-print"/>
    <w:basedOn w:val="Normal"/>
    <w:rsid w:val="005C0DAB"/>
    <w:pPr>
      <w:spacing w:after="225" w:before="100" w:beforeAutospacing="1"/>
    </w:pPr>
    <w:rPr>
      <w:vanish/>
    </w:rPr>
  </w:style>
  <w:style w:customStyle="1" w:styleId="editor-note" w:type="paragraph">
    <w:name w:val="editor-note"/>
    <w:basedOn w:val="Normal"/>
    <w:rsid w:val="005C0DAB"/>
    <w:pPr>
      <w:spacing w:after="225" w:before="100" w:beforeAutospacing="1"/>
    </w:pPr>
  </w:style>
  <w:style w:customStyle="1" w:styleId="upper-right-buttons" w:type="paragraph">
    <w:name w:val="upper-right-buttons"/>
    <w:basedOn w:val="Normal"/>
    <w:rsid w:val="005C0DAB"/>
    <w:pPr>
      <w:spacing w:after="225" w:before="100" w:beforeAutospacing="1"/>
      <w:ind w:left="675"/>
    </w:pPr>
  </w:style>
  <w:style w:customStyle="1" w:styleId="center" w:type="paragraph">
    <w:name w:val="center"/>
    <w:basedOn w:val="Normal"/>
    <w:rsid w:val="005C0DAB"/>
    <w:pPr>
      <w:jc w:val="center"/>
    </w:pPr>
  </w:style>
  <w:style w:customStyle="1" w:styleId="red" w:type="paragraph">
    <w:name w:val="red"/>
    <w:basedOn w:val="Normal"/>
    <w:rsid w:val="005C0DAB"/>
    <w:pPr>
      <w:spacing w:after="225" w:before="100" w:beforeAutospacing="1"/>
    </w:pPr>
    <w:rPr>
      <w:color w:val="FF2600"/>
    </w:rPr>
  </w:style>
  <w:style w:customStyle="1" w:styleId="dark" w:type="paragraph">
    <w:name w:val="dark"/>
    <w:basedOn w:val="Normal"/>
    <w:rsid w:val="005C0DAB"/>
    <w:pPr>
      <w:spacing w:after="225" w:before="100" w:beforeAutospacing="1"/>
    </w:pPr>
    <w:rPr>
      <w:color w:val="121212"/>
    </w:rPr>
  </w:style>
  <w:style w:customStyle="1" w:styleId="blue-mark" w:type="paragraph">
    <w:name w:val="blue-mark"/>
    <w:basedOn w:val="Normal"/>
    <w:rsid w:val="005C0DAB"/>
    <w:pPr>
      <w:pBdr>
        <w:top w:color="4180BE" w:space="0" w:sz="6" w:val="single"/>
        <w:left w:color="4180BE" w:space="2" w:sz="6" w:val="single"/>
        <w:bottom w:color="4180BE" w:space="0" w:sz="6" w:val="single"/>
        <w:right w:color="4180BE" w:space="2" w:sz="6" w:val="single"/>
      </w:pBdr>
      <w:shd w:color="auto" w:fill="70A0CE" w:val="clear"/>
      <w:spacing w:after="45" w:before="45"/>
    </w:pPr>
    <w:rPr>
      <w:color w:val="FFFFFF"/>
    </w:rPr>
  </w:style>
  <w:style w:customStyle="1" w:styleId="red-mark" w:type="paragraph">
    <w:name w:val="red-mark"/>
    <w:basedOn w:val="Normal"/>
    <w:rsid w:val="005C0DAB"/>
    <w:pPr>
      <w:pBdr>
        <w:top w:color="FF3333" w:space="0" w:sz="6" w:val="single"/>
        <w:left w:color="FF3333" w:space="2" w:sz="6" w:val="single"/>
        <w:bottom w:color="FF3333" w:space="0" w:sz="6" w:val="single"/>
        <w:right w:color="FF3333" w:space="2" w:sz="6" w:val="single"/>
      </w:pBdr>
      <w:shd w:color="auto" w:fill="FF6666" w:val="clear"/>
      <w:spacing w:after="45" w:before="45"/>
    </w:pPr>
    <w:rPr>
      <w:color w:val="FFFFFF"/>
    </w:rPr>
  </w:style>
  <w:style w:customStyle="1" w:styleId="mainmenu" w:type="paragraph">
    <w:name w:val="mainmenu"/>
    <w:basedOn w:val="Normal"/>
    <w:rsid w:val="005C0DAB"/>
    <w:pPr>
      <w:pBdr>
        <w:bottom w:color="C6C6C6" w:space="0" w:sz="6" w:val="single"/>
      </w:pBdr>
      <w:spacing w:after="225" w:before="100" w:beforeAutospacing="1"/>
    </w:pPr>
  </w:style>
  <w:style w:customStyle="1" w:styleId="pager" w:type="paragraph">
    <w:name w:val="pager"/>
    <w:basedOn w:val="Normal"/>
    <w:rsid w:val="005C0DAB"/>
    <w:pPr>
      <w:spacing w:after="225" w:before="375"/>
    </w:pPr>
  </w:style>
  <w:style w:customStyle="1" w:styleId="select" w:type="paragraph">
    <w:name w:val="select"/>
    <w:basedOn w:val="Normal"/>
    <w:rsid w:val="005C0DAB"/>
    <w:pPr>
      <w:pBdr>
        <w:top w:color="DDDDDD" w:space="0" w:sz="6" w:val="single"/>
        <w:left w:color="DDDDDD" w:space="9" w:sz="6" w:val="single"/>
        <w:bottom w:color="DDDDDD" w:space="0" w:sz="6" w:val="single"/>
        <w:right w:color="DDDDDD" w:space="9" w:sz="6" w:val="single"/>
      </w:pBdr>
      <w:spacing w:after="225" w:before="100" w:beforeAutospacing="1"/>
    </w:pPr>
  </w:style>
  <w:style w:customStyle="1" w:styleId="google-maps-link" w:type="paragraph">
    <w:name w:val="google-maps-link"/>
    <w:basedOn w:val="Normal"/>
    <w:rsid w:val="005C0DAB"/>
    <w:pPr>
      <w:spacing w:after="300" w:before="100" w:beforeAutospacing="1"/>
    </w:pPr>
  </w:style>
  <w:style w:customStyle="1" w:styleId="toggle" w:type="paragraph">
    <w:name w:val="toggle"/>
    <w:basedOn w:val="Normal"/>
    <w:rsid w:val="005C0DAB"/>
    <w:pPr>
      <w:pBdr>
        <w:bottom w:color="E1E1E1" w:space="0" w:sz="6" w:val="single"/>
      </w:pBdr>
      <w:shd w:color="auto" w:fill="FFFFFF" w:val="clear"/>
      <w:spacing w:after="225" w:before="100" w:beforeAutospacing="1"/>
    </w:pPr>
  </w:style>
  <w:style w:customStyle="1" w:styleId="toggle-close" w:type="paragraph">
    <w:name w:val="toggle-close"/>
    <w:basedOn w:val="Normal"/>
    <w:rsid w:val="005C0DAB"/>
    <w:pPr>
      <w:pBdr>
        <w:bottom w:color="E1E1E1" w:space="0" w:sz="6" w:val="single"/>
      </w:pBdr>
      <w:shd w:color="auto" w:fill="FFFFFF" w:val="clear"/>
      <w:spacing w:after="225" w:before="100" w:beforeAutospacing="1"/>
    </w:pPr>
  </w:style>
  <w:style w:customStyle="1" w:styleId="rg-caption-wrapper" w:type="paragraph">
    <w:name w:val="rg-caption-wrapper"/>
    <w:basedOn w:val="Normal"/>
    <w:rsid w:val="005C0DAB"/>
    <w:pPr>
      <w:shd w:color="auto" w:fill="FFFFFF" w:val="clear"/>
      <w:spacing w:after="225" w:before="100" w:beforeAutospacing="1"/>
    </w:pPr>
  </w:style>
  <w:style w:customStyle="1" w:styleId="news-list" w:type="paragraph">
    <w:name w:val="news-list"/>
    <w:basedOn w:val="Normal"/>
    <w:rsid w:val="005C0DAB"/>
    <w:pPr>
      <w:spacing w:after="225" w:before="100" w:beforeAutospacing="1"/>
    </w:pPr>
  </w:style>
  <w:style w:customStyle="1" w:styleId="book-list" w:type="paragraph">
    <w:name w:val="book-list"/>
    <w:basedOn w:val="Normal"/>
    <w:rsid w:val="005C0DAB"/>
    <w:pPr>
      <w:spacing w:after="225" w:before="300"/>
    </w:pPr>
  </w:style>
  <w:style w:customStyle="1" w:styleId="books-pager" w:type="paragraph">
    <w:name w:val="books-pager"/>
    <w:basedOn w:val="Normal"/>
    <w:rsid w:val="005C0DAB"/>
    <w:pPr>
      <w:spacing w:after="225" w:before="100" w:beforeAutospacing="1"/>
    </w:pPr>
  </w:style>
  <w:style w:customStyle="1" w:styleId="book" w:type="paragraph">
    <w:name w:val="book"/>
    <w:basedOn w:val="Normal"/>
    <w:rsid w:val="005C0DAB"/>
    <w:pPr>
      <w:spacing w:after="300" w:before="100" w:beforeAutospacing="1"/>
    </w:pPr>
  </w:style>
  <w:style w:customStyle="1" w:styleId="hor-ver-align" w:type="paragraph">
    <w:name w:val="hor-ver-align"/>
    <w:basedOn w:val="Normal"/>
    <w:rsid w:val="005C0DAB"/>
    <w:pPr>
      <w:spacing w:after="225" w:before="100" w:beforeAutospacing="1"/>
      <w:jc w:val="center"/>
    </w:pPr>
  </w:style>
  <w:style w:customStyle="1" w:styleId="pdf" w:type="paragraph">
    <w:name w:val="pdf"/>
    <w:basedOn w:val="Normal"/>
    <w:rsid w:val="005C0DAB"/>
    <w:pPr>
      <w:spacing w:after="225" w:before="100" w:beforeAutospacing="1"/>
    </w:pPr>
  </w:style>
  <w:style w:customStyle="1" w:styleId="nmt" w:type="paragraph">
    <w:name w:val="nmt"/>
    <w:basedOn w:val="Normal"/>
    <w:rsid w:val="005C0DAB"/>
    <w:pPr>
      <w:spacing w:after="225"/>
    </w:pPr>
  </w:style>
  <w:style w:customStyle="1" w:styleId="input-form" w:type="paragraph">
    <w:name w:val="input-form"/>
    <w:basedOn w:val="Normal"/>
    <w:rsid w:val="005C0DAB"/>
    <w:pPr>
      <w:spacing w:after="225" w:before="300"/>
    </w:pPr>
  </w:style>
  <w:style w:customStyle="1" w:styleId="ir" w:type="paragraph">
    <w:name w:val="ir"/>
    <w:basedOn w:val="Normal"/>
    <w:rsid w:val="005C0DAB"/>
    <w:pPr>
      <w:spacing w:after="225" w:before="100" w:beforeAutospacing="1"/>
    </w:pPr>
  </w:style>
  <w:style w:customStyle="1" w:styleId="visuallyhidden" w:type="paragraph">
    <w:name w:val="visuallyhidden"/>
    <w:basedOn w:val="Normal"/>
    <w:rsid w:val="005C0DAB"/>
    <w:pPr>
      <w:ind w:left="-15" w:right="-15"/>
    </w:pPr>
  </w:style>
  <w:style w:customStyle="1" w:styleId="inner" w:type="paragraph">
    <w:name w:val="inner"/>
    <w:basedOn w:val="Normal"/>
    <w:rsid w:val="005C0DAB"/>
    <w:pPr>
      <w:spacing w:after="225" w:before="100" w:beforeAutospacing="1"/>
    </w:pPr>
  </w:style>
  <w:style w:customStyle="1" w:styleId="header-newbar" w:type="paragraph">
    <w:name w:val="header-newbar"/>
    <w:basedOn w:val="Normal"/>
    <w:rsid w:val="005C0DAB"/>
    <w:pPr>
      <w:spacing w:after="225" w:before="100" w:beforeAutospacing="1"/>
    </w:pPr>
  </w:style>
  <w:style w:customStyle="1" w:styleId="tvpojedinacni0" w:type="paragraph">
    <w:name w:val="tvpojedinacni_0"/>
    <w:basedOn w:val="Normal"/>
    <w:rsid w:val="005C0DAB"/>
    <w:pPr>
      <w:spacing w:after="225" w:before="100" w:beforeAutospacing="1"/>
    </w:pPr>
  </w:style>
  <w:style w:customStyle="1" w:styleId="natpis" w:type="paragraph">
    <w:name w:val="natpis"/>
    <w:basedOn w:val="Normal"/>
    <w:rsid w:val="005C0DAB"/>
    <w:pPr>
      <w:spacing w:after="225" w:before="100" w:beforeAutospacing="1"/>
    </w:pPr>
  </w:style>
  <w:style w:customStyle="1" w:styleId="rg-caption" w:type="paragraph">
    <w:name w:val="rg-caption"/>
    <w:basedOn w:val="Normal"/>
    <w:rsid w:val="005C0DAB"/>
    <w:pPr>
      <w:spacing w:after="225" w:before="100" w:beforeAutospacing="1"/>
    </w:pPr>
  </w:style>
  <w:style w:customStyle="1" w:styleId="news" w:type="paragraph">
    <w:name w:val="news"/>
    <w:basedOn w:val="Normal"/>
    <w:rsid w:val="005C0DAB"/>
    <w:pPr>
      <w:spacing w:after="225" w:before="100" w:beforeAutospacing="1"/>
    </w:pPr>
  </w:style>
  <w:style w:customStyle="1" w:styleId="Datum1" w:type="paragraph">
    <w:name w:val="Datum1"/>
    <w:basedOn w:val="Normal"/>
    <w:rsid w:val="005C0DAB"/>
    <w:pPr>
      <w:spacing w:after="225" w:before="100" w:beforeAutospacing="1"/>
    </w:pPr>
  </w:style>
  <w:style w:customStyle="1" w:styleId="item" w:type="paragraph">
    <w:name w:val="item"/>
    <w:basedOn w:val="Normal"/>
    <w:rsid w:val="005C0DAB"/>
    <w:pPr>
      <w:spacing w:after="225" w:before="100" w:beforeAutospacing="1"/>
    </w:pPr>
  </w:style>
  <w:style w:customStyle="1" w:styleId="pager-prev" w:type="paragraph">
    <w:name w:val="pager-prev"/>
    <w:basedOn w:val="Normal"/>
    <w:rsid w:val="005C0DAB"/>
    <w:pPr>
      <w:spacing w:after="225" w:before="100" w:beforeAutospacing="1"/>
    </w:pPr>
  </w:style>
  <w:style w:customStyle="1" w:styleId="pager-next" w:type="paragraph">
    <w:name w:val="pager-next"/>
    <w:basedOn w:val="Normal"/>
    <w:rsid w:val="005C0DAB"/>
    <w:pPr>
      <w:spacing w:after="225" w:before="100" w:beforeAutospacing="1"/>
    </w:pPr>
  </w:style>
  <w:style w:customStyle="1" w:styleId="image" w:type="paragraph">
    <w:name w:val="image"/>
    <w:basedOn w:val="Normal"/>
    <w:rsid w:val="005C0DAB"/>
    <w:pPr>
      <w:spacing w:after="225" w:before="100" w:beforeAutospacing="1"/>
    </w:pPr>
  </w:style>
  <w:style w:customStyle="1" w:styleId="summary" w:type="paragraph">
    <w:name w:val="summary"/>
    <w:basedOn w:val="Normal"/>
    <w:rsid w:val="005C0DAB"/>
    <w:pPr>
      <w:spacing w:after="225" w:before="100" w:beforeAutospacing="1"/>
    </w:pPr>
  </w:style>
  <w:style w:customStyle="1" w:styleId="input-last" w:type="paragraph">
    <w:name w:val="input-last"/>
    <w:basedOn w:val="Normal"/>
    <w:rsid w:val="005C0DAB"/>
    <w:pPr>
      <w:spacing w:after="225" w:before="100" w:beforeAutospacing="1"/>
    </w:pPr>
  </w:style>
  <w:style w:customStyle="1" w:styleId="important" w:type="paragraph">
    <w:name w:val="important"/>
    <w:basedOn w:val="Normal"/>
    <w:rsid w:val="005C0DAB"/>
    <w:pPr>
      <w:spacing w:after="225" w:before="100" w:beforeAutospacing="1"/>
    </w:pPr>
  </w:style>
  <w:style w:customStyle="1" w:styleId="message-sent" w:type="paragraph">
    <w:name w:val="message-sent"/>
    <w:basedOn w:val="Normal"/>
    <w:rsid w:val="005C0DAB"/>
    <w:pPr>
      <w:spacing w:after="225" w:before="100" w:beforeAutospacing="1"/>
    </w:pPr>
  </w:style>
  <w:style w:customStyle="1" w:styleId="message-error" w:type="paragraph">
    <w:name w:val="message-error"/>
    <w:basedOn w:val="Normal"/>
    <w:rsid w:val="005C0DAB"/>
    <w:pPr>
      <w:spacing w:after="225" w:before="100" w:beforeAutospacing="1"/>
    </w:pPr>
  </w:style>
  <w:style w:customStyle="1" w:styleId="glagoljica" w:type="paragraph">
    <w:name w:val="glagoljica"/>
    <w:basedOn w:val="Normal"/>
    <w:rsid w:val="005C0DAB"/>
    <w:pPr>
      <w:spacing w:after="225" w:before="100" w:beforeAutospacing="1"/>
    </w:pPr>
  </w:style>
  <w:style w:customStyle="1" w:styleId="links" w:type="paragraph">
    <w:name w:val="links"/>
    <w:basedOn w:val="Normal"/>
    <w:rsid w:val="005C0DAB"/>
    <w:pPr>
      <w:spacing w:after="225" w:before="100" w:beforeAutospacing="1"/>
    </w:pPr>
  </w:style>
  <w:style w:customStyle="1" w:styleId="right" w:type="paragraph">
    <w:name w:val="right"/>
    <w:basedOn w:val="Normal"/>
    <w:rsid w:val="005C0DAB"/>
    <w:pPr>
      <w:spacing w:after="225" w:before="100" w:beforeAutospacing="1"/>
    </w:pPr>
  </w:style>
  <w:style w:customStyle="1" w:styleId="content" w:type="paragraph">
    <w:name w:val="content"/>
    <w:basedOn w:val="Normal"/>
    <w:rsid w:val="005C0DAB"/>
    <w:pPr>
      <w:spacing w:after="225" w:before="100" w:beforeAutospacing="1"/>
    </w:pPr>
  </w:style>
  <w:style w:customStyle="1" w:styleId="marks" w:type="paragraph">
    <w:name w:val="marks"/>
    <w:basedOn w:val="Normal"/>
    <w:rsid w:val="005C0DAB"/>
    <w:pPr>
      <w:spacing w:after="225" w:before="100" w:beforeAutospacing="1"/>
    </w:pPr>
  </w:style>
  <w:style w:customStyle="1" w:styleId="price" w:type="paragraph">
    <w:name w:val="price"/>
    <w:basedOn w:val="Normal"/>
    <w:rsid w:val="005C0DAB"/>
    <w:pPr>
      <w:spacing w:after="225" w:before="100" w:beforeAutospacing="1"/>
    </w:pPr>
  </w:style>
  <w:style w:customStyle="1" w:styleId="more" w:type="paragraph">
    <w:name w:val="more"/>
    <w:basedOn w:val="Normal"/>
    <w:rsid w:val="005C0DAB"/>
    <w:pPr>
      <w:spacing w:after="225" w:before="100" w:beforeAutospacing="1"/>
    </w:pPr>
  </w:style>
  <w:style w:customStyle="1" w:styleId="old-price" w:type="paragraph">
    <w:name w:val="old-price"/>
    <w:basedOn w:val="Normal"/>
    <w:rsid w:val="005C0DAB"/>
    <w:pPr>
      <w:spacing w:after="225" w:before="100" w:beforeAutospacing="1"/>
    </w:pPr>
  </w:style>
  <w:style w:customStyle="1" w:styleId="buy" w:type="paragraph">
    <w:name w:val="buy"/>
    <w:basedOn w:val="Normal"/>
    <w:rsid w:val="005C0DAB"/>
    <w:pPr>
      <w:spacing w:after="225" w:before="100" w:beforeAutospacing="1"/>
    </w:pPr>
  </w:style>
  <w:style w:customStyle="1" w:styleId="value" w:type="paragraph">
    <w:name w:val="value"/>
    <w:basedOn w:val="Normal"/>
    <w:rsid w:val="005C0DAB"/>
    <w:pPr>
      <w:spacing w:after="225" w:before="100" w:beforeAutospacing="1"/>
    </w:pPr>
  </w:style>
  <w:style w:customStyle="1" w:styleId="bx-wrapper" w:type="paragraph">
    <w:name w:val="bx-wrapper"/>
    <w:basedOn w:val="Normal"/>
    <w:rsid w:val="005C0DAB"/>
    <w:pPr>
      <w:spacing w:after="225" w:before="100" w:beforeAutospacing="1"/>
    </w:pPr>
  </w:style>
  <w:style w:customStyle="1" w:styleId="bx-pager" w:type="paragraph">
    <w:name w:val="bx-pager"/>
    <w:basedOn w:val="Normal"/>
    <w:rsid w:val="005C0DAB"/>
    <w:pPr>
      <w:spacing w:after="225" w:before="100" w:beforeAutospacing="1"/>
    </w:pPr>
  </w:style>
  <w:style w:customStyle="1" w:styleId="bx-prev" w:type="paragraph">
    <w:name w:val="bx-prev"/>
    <w:basedOn w:val="Normal"/>
    <w:rsid w:val="005C0DAB"/>
    <w:pPr>
      <w:spacing w:after="225" w:before="100" w:beforeAutospacing="1"/>
    </w:pPr>
  </w:style>
  <w:style w:customStyle="1" w:styleId="bx-next" w:type="paragraph">
    <w:name w:val="bx-next"/>
    <w:basedOn w:val="Normal"/>
    <w:rsid w:val="005C0DAB"/>
    <w:pPr>
      <w:spacing w:after="225" w:before="100" w:beforeAutospacing="1"/>
    </w:pPr>
  </w:style>
  <w:style w:customStyle="1" w:styleId="slide" w:type="paragraph">
    <w:name w:val="slide"/>
    <w:basedOn w:val="Normal"/>
    <w:rsid w:val="005C0DAB"/>
    <w:pPr>
      <w:spacing w:after="225" w:before="100" w:beforeAutospacing="1"/>
    </w:pPr>
  </w:style>
  <w:style w:customStyle="1" w:styleId="infocontent" w:type="paragraph">
    <w:name w:val="info_content"/>
    <w:basedOn w:val="Normal"/>
    <w:rsid w:val="005C0DAB"/>
    <w:pPr>
      <w:spacing w:after="225" w:before="100" w:beforeAutospacing="1"/>
    </w:pPr>
  </w:style>
  <w:style w:customStyle="1" w:styleId="bx-viewport" w:type="paragraph">
    <w:name w:val="bx-viewport"/>
    <w:basedOn w:val="Normal"/>
    <w:rsid w:val="005C0DAB"/>
    <w:pPr>
      <w:spacing w:after="225" w:before="100" w:beforeAutospacing="1"/>
    </w:pPr>
  </w:style>
  <w:style w:customStyle="1" w:styleId="has-image" w:type="paragraph">
    <w:name w:val="has-image"/>
    <w:basedOn w:val="Normal"/>
    <w:rsid w:val="005C0DAB"/>
    <w:pPr>
      <w:spacing w:after="225" w:before="100" w:beforeAutospacing="1"/>
    </w:pPr>
  </w:style>
  <w:style w:customStyle="1" w:styleId="hidden" w:type="paragraph">
    <w:name w:val="hidden"/>
    <w:basedOn w:val="Normal"/>
    <w:rsid w:val="005C0DAB"/>
    <w:pPr>
      <w:spacing w:after="225" w:before="100" w:beforeAutospacing="1"/>
    </w:pPr>
    <w:rPr>
      <w:vanish/>
    </w:rPr>
  </w:style>
  <w:style w:customStyle="1" w:styleId="input-error" w:type="paragraph">
    <w:name w:val="input-error"/>
    <w:basedOn w:val="Normal"/>
    <w:rsid w:val="005C0DAB"/>
    <w:pPr>
      <w:spacing w:after="225" w:before="100" w:beforeAutospacing="1"/>
    </w:pPr>
  </w:style>
  <w:style w:customStyle="1" w:styleId="key" w:type="character">
    <w:name w:val="key"/>
    <w:basedOn w:val="Zadanifontodlomka"/>
    <w:rsid w:val="005C0DAB"/>
    <w:rPr>
      <w:color w:val="666666"/>
    </w:rPr>
  </w:style>
  <w:style w:customStyle="1" w:styleId="space50px" w:type="character">
    <w:name w:val="space50px"/>
    <w:basedOn w:val="Zadanifontodlomka"/>
    <w:rsid w:val="005C0DAB"/>
  </w:style>
  <w:style w:customStyle="1" w:styleId="title1" w:type="paragraph">
    <w:name w:val="title1"/>
    <w:basedOn w:val="Normal"/>
    <w:rsid w:val="005C0DAB"/>
    <w:pPr>
      <w:spacing w:after="225" w:before="450" w:line="240" w:lineRule="atLeast"/>
    </w:pPr>
  </w:style>
  <w:style w:customStyle="1" w:styleId="natpis1" w:type="paragraph">
    <w:name w:val="natpis1"/>
    <w:basedOn w:val="Normal"/>
    <w:rsid w:val="005C0DAB"/>
    <w:pPr>
      <w:spacing w:after="225" w:before="240"/>
      <w:ind w:left="330"/>
    </w:pPr>
  </w:style>
  <w:style w:customStyle="1" w:styleId="bx-wrapper1" w:type="paragraph">
    <w:name w:val="bx-wrapper1"/>
    <w:basedOn w:val="Normal"/>
    <w:rsid w:val="005C0DAB"/>
    <w:pPr>
      <w:spacing w:after="225" w:before="100" w:beforeAutospacing="1"/>
    </w:pPr>
  </w:style>
  <w:style w:customStyle="1" w:styleId="bx-viewport1" w:type="paragraph">
    <w:name w:val="bx-viewport1"/>
    <w:basedOn w:val="Normal"/>
    <w:rsid w:val="005C0DAB"/>
    <w:pPr>
      <w:spacing w:after="225" w:before="100" w:beforeAutospacing="1"/>
    </w:pPr>
  </w:style>
  <w:style w:customStyle="1" w:styleId="bx-pager1" w:type="paragraph">
    <w:name w:val="bx-pager1"/>
    <w:basedOn w:val="Normal"/>
    <w:rsid w:val="005C0DAB"/>
    <w:pPr>
      <w:spacing w:after="225" w:before="100" w:beforeAutospacing="1"/>
    </w:pPr>
    <w:rPr>
      <w:vanish/>
    </w:rPr>
  </w:style>
  <w:style w:customStyle="1" w:styleId="bx-prev1" w:type="paragraph">
    <w:name w:val="bx-prev1"/>
    <w:basedOn w:val="Normal"/>
    <w:rsid w:val="005C0DAB"/>
    <w:pPr>
      <w:spacing w:after="225" w:before="100" w:beforeAutospacing="1"/>
    </w:pPr>
  </w:style>
  <w:style w:customStyle="1" w:styleId="bx-next1" w:type="paragraph">
    <w:name w:val="bx-next1"/>
    <w:basedOn w:val="Normal"/>
    <w:rsid w:val="005C0DAB"/>
    <w:pPr>
      <w:spacing w:after="225" w:before="100" w:beforeAutospacing="1"/>
    </w:pPr>
  </w:style>
  <w:style w:customStyle="1" w:styleId="slide1" w:type="paragraph">
    <w:name w:val="slide1"/>
    <w:basedOn w:val="Normal"/>
    <w:rsid w:val="005C0DAB"/>
    <w:pPr>
      <w:spacing w:after="225" w:before="100" w:beforeAutospacing="1"/>
      <w:jc w:val="center"/>
    </w:pPr>
  </w:style>
  <w:style w:customStyle="1" w:styleId="rg-caption1" w:type="paragraph">
    <w:name w:val="rg-caption1"/>
    <w:basedOn w:val="Normal"/>
    <w:rsid w:val="005C0DAB"/>
  </w:style>
  <w:style w:customStyle="1" w:styleId="news1" w:type="paragraph">
    <w:name w:val="news1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1" w:type="paragraph">
    <w:name w:val="image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1" w:type="paragraph">
    <w:name w:val="content1"/>
    <w:basedOn w:val="Normal"/>
    <w:rsid w:val="005C0DAB"/>
    <w:pPr>
      <w:spacing w:after="225" w:before="100" w:beforeAutospacing="1"/>
    </w:pPr>
  </w:style>
  <w:style w:customStyle="1" w:styleId="date1" w:type="paragraph">
    <w:name w:val="date1"/>
    <w:basedOn w:val="Normal"/>
    <w:rsid w:val="005C0DAB"/>
    <w:pPr>
      <w:spacing w:after="300" w:before="100" w:beforeAutospacing="1"/>
    </w:pPr>
  </w:style>
  <w:style w:customStyle="1" w:styleId="date2" w:type="paragraph">
    <w:name w:val="date2"/>
    <w:basedOn w:val="Normal"/>
    <w:rsid w:val="005C0DAB"/>
    <w:pPr>
      <w:spacing w:after="300" w:before="100" w:beforeAutospacing="1"/>
    </w:pPr>
    <w:rPr>
      <w:b/>
      <w:bCs/>
    </w:rPr>
  </w:style>
  <w:style w:customStyle="1" w:styleId="item1" w:type="paragraph">
    <w:name w:val="item1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1" w:type="paragraph">
    <w:name w:val="marks1"/>
    <w:basedOn w:val="Normal"/>
    <w:rsid w:val="005C0DAB"/>
    <w:pPr>
      <w:spacing w:after="75"/>
    </w:pPr>
  </w:style>
  <w:style w:customStyle="1" w:styleId="image2" w:type="paragraph">
    <w:name w:val="image2"/>
    <w:basedOn w:val="Normal"/>
    <w:rsid w:val="005C0DAB"/>
    <w:pPr>
      <w:spacing w:after="225" w:before="100" w:beforeAutospacing="1"/>
    </w:pPr>
  </w:style>
  <w:style w:customStyle="1" w:styleId="price1" w:type="paragraph">
    <w:name w:val="price1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1" w:type="paragraph">
    <w:name w:val="more1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2" w:type="paragraph">
    <w:name w:val="item2"/>
    <w:basedOn w:val="Normal"/>
    <w:rsid w:val="005C0DAB"/>
    <w:pPr>
      <w:spacing w:after="150"/>
      <w:ind w:left="45" w:right="45"/>
    </w:pPr>
  </w:style>
  <w:style w:customStyle="1" w:styleId="image3" w:type="paragraph">
    <w:name w:val="image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4" w:type="paragraph">
    <w:name w:val="image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1" w:type="paragraph">
    <w:name w:val="pager-prev1"/>
    <w:basedOn w:val="Normal"/>
    <w:rsid w:val="005C0DAB"/>
    <w:pPr>
      <w:spacing w:after="225" w:before="100" w:beforeAutospacing="1"/>
    </w:pPr>
  </w:style>
  <w:style w:customStyle="1" w:styleId="pager-next1" w:type="paragraph">
    <w:name w:val="pager-next1"/>
    <w:basedOn w:val="Normal"/>
    <w:rsid w:val="005C0DAB"/>
    <w:pPr>
      <w:spacing w:after="225" w:before="100" w:beforeAutospacing="1"/>
    </w:pPr>
  </w:style>
  <w:style w:customStyle="1" w:styleId="image5" w:type="paragraph">
    <w:name w:val="image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1" w:type="paragraph">
    <w:name w:val="summary1"/>
    <w:basedOn w:val="Normal"/>
    <w:rsid w:val="005C0DAB"/>
    <w:pPr>
      <w:spacing w:after="225" w:before="100" w:beforeAutospacing="1"/>
    </w:pPr>
  </w:style>
  <w:style w:customStyle="1" w:styleId="price2" w:type="paragraph">
    <w:name w:val="price2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1" w:type="paragraph">
    <w:name w:val="old-price1"/>
    <w:basedOn w:val="Normal"/>
    <w:rsid w:val="005C0DAB"/>
    <w:pPr>
      <w:spacing w:after="225"/>
    </w:pPr>
  </w:style>
  <w:style w:customStyle="1" w:styleId="value1" w:type="paragraph">
    <w:name w:val="value1"/>
    <w:basedOn w:val="Normal"/>
    <w:rsid w:val="005C0DAB"/>
    <w:pPr>
      <w:spacing w:after="225" w:before="100" w:beforeAutospacing="1"/>
    </w:pPr>
    <w:rPr>
      <w:strike/>
    </w:rPr>
  </w:style>
  <w:style w:customStyle="1" w:styleId="buy1" w:type="paragraph">
    <w:name w:val="buy1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1" w:type="paragraph">
    <w:name w:val="info_content1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1" w:type="paragraph">
    <w:name w:val="has-image1"/>
    <w:basedOn w:val="Normal"/>
    <w:rsid w:val="005C0DAB"/>
    <w:pPr>
      <w:spacing w:after="225" w:before="100" w:beforeAutospacing="1"/>
    </w:pPr>
  </w:style>
  <w:style w:customStyle="1" w:styleId="input-last1" w:type="paragraph">
    <w:name w:val="input-last1"/>
    <w:basedOn w:val="Normal"/>
    <w:rsid w:val="005C0DAB"/>
    <w:pPr>
      <w:spacing w:after="225" w:before="100" w:beforeAutospacing="1"/>
    </w:pPr>
    <w:rPr>
      <w:vanish/>
    </w:rPr>
  </w:style>
  <w:style w:customStyle="1" w:styleId="input-error1" w:type="paragraph">
    <w:name w:val="input-error1"/>
    <w:basedOn w:val="Normal"/>
    <w:rsid w:val="005C0DAB"/>
    <w:pPr>
      <w:spacing w:after="225" w:before="100" w:beforeAutospacing="1"/>
    </w:pPr>
  </w:style>
  <w:style w:customStyle="1" w:styleId="important1" w:type="paragraph">
    <w:name w:val="important1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1" w:type="paragraph">
    <w:name w:val="message-sent1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1" w:type="paragraph">
    <w:name w:val="message-error1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1" w:type="paragraph">
    <w:name w:val="inner1"/>
    <w:basedOn w:val="Normal"/>
    <w:rsid w:val="005C0DAB"/>
    <w:pPr>
      <w:spacing w:after="225" w:before="100" w:beforeAutospacing="1"/>
    </w:pPr>
  </w:style>
  <w:style w:customStyle="1" w:styleId="glagoljica1" w:type="paragraph">
    <w:name w:val="glagoljica1"/>
    <w:basedOn w:val="Normal"/>
    <w:rsid w:val="005C0DAB"/>
    <w:pPr>
      <w:spacing w:after="225" w:before="100" w:beforeAutospacing="1"/>
    </w:pPr>
  </w:style>
  <w:style w:customStyle="1" w:styleId="links1" w:type="paragraph">
    <w:name w:val="links1"/>
    <w:basedOn w:val="Normal"/>
    <w:rsid w:val="005C0DAB"/>
    <w:pPr>
      <w:spacing w:after="225" w:before="100" w:beforeAutospacing="1"/>
      <w:textAlignment w:val="top"/>
    </w:pPr>
  </w:style>
  <w:style w:customStyle="1" w:styleId="right1" w:type="paragraph">
    <w:name w:val="right1"/>
    <w:basedOn w:val="Normal"/>
    <w:rsid w:val="005C0DAB"/>
    <w:pPr>
      <w:spacing w:after="225" w:before="100" w:beforeAutospacing="1"/>
    </w:pPr>
  </w:style>
  <w:style w:customStyle="1" w:styleId="content2" w:type="paragraph">
    <w:name w:val="content2"/>
    <w:basedOn w:val="Normal"/>
    <w:rsid w:val="005C0DAB"/>
  </w:style>
  <w:style w:customStyle="1" w:styleId="tb-na18" w:type="paragraph">
    <w:name w:val="tb-na18"/>
    <w:basedOn w:val="Normal"/>
    <w:rsid w:val="005C0DAB"/>
    <w:pPr>
      <w:spacing w:after="225" w:before="100" w:beforeAutospacing="1"/>
      <w:jc w:val="center"/>
    </w:pPr>
    <w:rPr>
      <w:b/>
      <w:bCs/>
      <w:sz w:val="40"/>
      <w:szCs w:val="40"/>
    </w:rPr>
  </w:style>
  <w:style w:customStyle="1" w:styleId="fullwidth" w:type="paragraph">
    <w:name w:val="fullwidth"/>
    <w:basedOn w:val="Normal"/>
    <w:rsid w:val="005C0DAB"/>
    <w:pPr>
      <w:spacing w:after="225" w:before="100" w:beforeAutospacing="1"/>
    </w:pPr>
  </w:style>
  <w:style w:customStyle="1" w:styleId="article-column" w:type="paragraph">
    <w:name w:val="article-column"/>
    <w:basedOn w:val="Normal"/>
    <w:rsid w:val="005C0DAB"/>
    <w:pPr>
      <w:spacing w:after="225" w:before="100" w:beforeAutospacing="1"/>
    </w:pPr>
  </w:style>
  <w:style w:customStyle="1" w:styleId="title2" w:type="paragraph">
    <w:name w:val="title2"/>
    <w:basedOn w:val="Normal"/>
    <w:rsid w:val="005C0DAB"/>
    <w:pPr>
      <w:spacing w:after="225" w:before="450" w:line="240" w:lineRule="atLeast"/>
    </w:pPr>
  </w:style>
  <w:style w:customStyle="1" w:styleId="natpis2" w:type="paragraph">
    <w:name w:val="natpis2"/>
    <w:basedOn w:val="Normal"/>
    <w:rsid w:val="005C0DAB"/>
    <w:pPr>
      <w:spacing w:after="225" w:before="240"/>
      <w:ind w:left="330"/>
    </w:pPr>
  </w:style>
  <w:style w:customStyle="1" w:styleId="bx-wrapper2" w:type="paragraph">
    <w:name w:val="bx-wrapper2"/>
    <w:basedOn w:val="Normal"/>
    <w:rsid w:val="005C0DAB"/>
    <w:pPr>
      <w:spacing w:after="225" w:before="100" w:beforeAutospacing="1"/>
    </w:pPr>
  </w:style>
  <w:style w:customStyle="1" w:styleId="bx-viewport2" w:type="paragraph">
    <w:name w:val="bx-viewport2"/>
    <w:basedOn w:val="Normal"/>
    <w:rsid w:val="005C0DAB"/>
    <w:pPr>
      <w:spacing w:after="225" w:before="100" w:beforeAutospacing="1"/>
    </w:pPr>
  </w:style>
  <w:style w:customStyle="1" w:styleId="bx-pager2" w:type="paragraph">
    <w:name w:val="bx-pager2"/>
    <w:basedOn w:val="Normal"/>
    <w:rsid w:val="005C0DAB"/>
    <w:pPr>
      <w:spacing w:after="225" w:before="100" w:beforeAutospacing="1"/>
    </w:pPr>
    <w:rPr>
      <w:vanish/>
    </w:rPr>
  </w:style>
  <w:style w:customStyle="1" w:styleId="bx-prev2" w:type="paragraph">
    <w:name w:val="bx-prev2"/>
    <w:basedOn w:val="Normal"/>
    <w:rsid w:val="005C0DAB"/>
    <w:pPr>
      <w:spacing w:after="225" w:before="100" w:beforeAutospacing="1"/>
    </w:pPr>
  </w:style>
  <w:style w:customStyle="1" w:styleId="bx-next2" w:type="paragraph">
    <w:name w:val="bx-next2"/>
    <w:basedOn w:val="Normal"/>
    <w:rsid w:val="005C0DAB"/>
    <w:pPr>
      <w:spacing w:after="225" w:before="100" w:beforeAutospacing="1"/>
    </w:pPr>
  </w:style>
  <w:style w:customStyle="1" w:styleId="slide2" w:type="paragraph">
    <w:name w:val="slide2"/>
    <w:basedOn w:val="Normal"/>
    <w:rsid w:val="005C0DAB"/>
    <w:pPr>
      <w:spacing w:after="225" w:before="100" w:beforeAutospacing="1"/>
      <w:jc w:val="center"/>
    </w:pPr>
  </w:style>
  <w:style w:customStyle="1" w:styleId="rg-caption2" w:type="paragraph">
    <w:name w:val="rg-caption2"/>
    <w:basedOn w:val="Normal"/>
    <w:rsid w:val="005C0DAB"/>
  </w:style>
  <w:style w:customStyle="1" w:styleId="news2" w:type="paragraph">
    <w:name w:val="news2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6" w:type="paragraph">
    <w:name w:val="image6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3" w:type="paragraph">
    <w:name w:val="content3"/>
    <w:basedOn w:val="Normal"/>
    <w:rsid w:val="005C0DAB"/>
    <w:pPr>
      <w:spacing w:after="225" w:before="100" w:beforeAutospacing="1"/>
    </w:pPr>
  </w:style>
  <w:style w:customStyle="1" w:styleId="date3" w:type="paragraph">
    <w:name w:val="date3"/>
    <w:basedOn w:val="Normal"/>
    <w:rsid w:val="005C0DAB"/>
    <w:pPr>
      <w:spacing w:after="300" w:before="100" w:beforeAutospacing="1"/>
    </w:pPr>
  </w:style>
  <w:style w:customStyle="1" w:styleId="date4" w:type="paragraph">
    <w:name w:val="date4"/>
    <w:basedOn w:val="Normal"/>
    <w:rsid w:val="005C0DAB"/>
    <w:pPr>
      <w:spacing w:after="300" w:before="100" w:beforeAutospacing="1"/>
    </w:pPr>
    <w:rPr>
      <w:b/>
      <w:bCs/>
    </w:rPr>
  </w:style>
  <w:style w:customStyle="1" w:styleId="item3" w:type="paragraph">
    <w:name w:val="item3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2" w:type="paragraph">
    <w:name w:val="marks2"/>
    <w:basedOn w:val="Normal"/>
    <w:rsid w:val="005C0DAB"/>
    <w:pPr>
      <w:spacing w:after="75"/>
    </w:pPr>
  </w:style>
  <w:style w:customStyle="1" w:styleId="image7" w:type="paragraph">
    <w:name w:val="image7"/>
    <w:basedOn w:val="Normal"/>
    <w:rsid w:val="005C0DAB"/>
    <w:pPr>
      <w:spacing w:after="225" w:before="100" w:beforeAutospacing="1"/>
    </w:pPr>
  </w:style>
  <w:style w:customStyle="1" w:styleId="price3" w:type="paragraph">
    <w:name w:val="price3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2" w:type="paragraph">
    <w:name w:val="more2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4" w:type="paragraph">
    <w:name w:val="item4"/>
    <w:basedOn w:val="Normal"/>
    <w:rsid w:val="005C0DAB"/>
    <w:pPr>
      <w:spacing w:after="150"/>
      <w:ind w:left="45" w:right="45"/>
    </w:pPr>
  </w:style>
  <w:style w:customStyle="1" w:styleId="image8" w:type="paragraph">
    <w:name w:val="image8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9" w:type="paragraph">
    <w:name w:val="image9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2" w:type="paragraph">
    <w:name w:val="pager-prev2"/>
    <w:basedOn w:val="Normal"/>
    <w:rsid w:val="005C0DAB"/>
    <w:pPr>
      <w:spacing w:after="225" w:before="100" w:beforeAutospacing="1"/>
    </w:pPr>
  </w:style>
  <w:style w:customStyle="1" w:styleId="pager-next2" w:type="paragraph">
    <w:name w:val="pager-next2"/>
    <w:basedOn w:val="Normal"/>
    <w:rsid w:val="005C0DAB"/>
    <w:pPr>
      <w:spacing w:after="225" w:before="100" w:beforeAutospacing="1"/>
    </w:pPr>
  </w:style>
  <w:style w:customStyle="1" w:styleId="image10" w:type="paragraph">
    <w:name w:val="image10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2" w:type="paragraph">
    <w:name w:val="summary2"/>
    <w:basedOn w:val="Normal"/>
    <w:rsid w:val="005C0DAB"/>
    <w:pPr>
      <w:spacing w:after="225" w:before="100" w:beforeAutospacing="1"/>
    </w:pPr>
  </w:style>
  <w:style w:customStyle="1" w:styleId="price4" w:type="paragraph">
    <w:name w:val="price4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2" w:type="paragraph">
    <w:name w:val="old-price2"/>
    <w:basedOn w:val="Normal"/>
    <w:rsid w:val="005C0DAB"/>
    <w:pPr>
      <w:spacing w:after="225"/>
    </w:pPr>
  </w:style>
  <w:style w:customStyle="1" w:styleId="value2" w:type="paragraph">
    <w:name w:val="value2"/>
    <w:basedOn w:val="Normal"/>
    <w:rsid w:val="005C0DAB"/>
    <w:pPr>
      <w:spacing w:after="225" w:before="100" w:beforeAutospacing="1"/>
    </w:pPr>
    <w:rPr>
      <w:strike/>
    </w:rPr>
  </w:style>
  <w:style w:customStyle="1" w:styleId="buy2" w:type="paragraph">
    <w:name w:val="buy2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2" w:type="paragraph">
    <w:name w:val="info_content2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2" w:type="paragraph">
    <w:name w:val="has-image2"/>
    <w:basedOn w:val="Normal"/>
    <w:rsid w:val="005C0DAB"/>
    <w:pPr>
      <w:spacing w:after="225" w:before="100" w:beforeAutospacing="1"/>
    </w:pPr>
  </w:style>
  <w:style w:customStyle="1" w:styleId="input-last2" w:type="paragraph">
    <w:name w:val="input-last2"/>
    <w:basedOn w:val="Normal"/>
    <w:rsid w:val="005C0DAB"/>
    <w:pPr>
      <w:spacing w:after="225" w:before="100" w:beforeAutospacing="1"/>
    </w:pPr>
    <w:rPr>
      <w:vanish/>
    </w:rPr>
  </w:style>
  <w:style w:customStyle="1" w:styleId="input-error2" w:type="paragraph">
    <w:name w:val="input-error2"/>
    <w:basedOn w:val="Normal"/>
    <w:rsid w:val="005C0DAB"/>
    <w:pPr>
      <w:spacing w:after="225" w:before="100" w:beforeAutospacing="1"/>
    </w:pPr>
  </w:style>
  <w:style w:customStyle="1" w:styleId="important2" w:type="paragraph">
    <w:name w:val="important2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2" w:type="paragraph">
    <w:name w:val="message-sent2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2" w:type="paragraph">
    <w:name w:val="message-error2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2" w:type="paragraph">
    <w:name w:val="inner2"/>
    <w:basedOn w:val="Normal"/>
    <w:rsid w:val="005C0DAB"/>
    <w:pPr>
      <w:spacing w:after="225" w:before="100" w:beforeAutospacing="1"/>
    </w:pPr>
  </w:style>
  <w:style w:customStyle="1" w:styleId="glagoljica2" w:type="paragraph">
    <w:name w:val="glagoljica2"/>
    <w:basedOn w:val="Normal"/>
    <w:rsid w:val="005C0DAB"/>
    <w:pPr>
      <w:spacing w:after="225" w:before="100" w:beforeAutospacing="1"/>
    </w:pPr>
  </w:style>
  <w:style w:customStyle="1" w:styleId="links2" w:type="paragraph">
    <w:name w:val="links2"/>
    <w:basedOn w:val="Normal"/>
    <w:rsid w:val="005C0DAB"/>
    <w:pPr>
      <w:spacing w:after="225" w:before="100" w:beforeAutospacing="1"/>
      <w:textAlignment w:val="top"/>
    </w:pPr>
  </w:style>
  <w:style w:customStyle="1" w:styleId="right2" w:type="paragraph">
    <w:name w:val="right2"/>
    <w:basedOn w:val="Normal"/>
    <w:rsid w:val="005C0DAB"/>
    <w:pPr>
      <w:spacing w:after="225" w:before="100" w:beforeAutospacing="1"/>
    </w:pPr>
  </w:style>
  <w:style w:customStyle="1" w:styleId="content4" w:type="paragraph">
    <w:name w:val="content4"/>
    <w:basedOn w:val="Normal"/>
    <w:rsid w:val="005C0DAB"/>
  </w:style>
  <w:style w:customStyle="1" w:styleId="article-column1" w:type="paragraph">
    <w:name w:val="article-column1"/>
    <w:basedOn w:val="Normal"/>
    <w:rsid w:val="005C0DAB"/>
    <w:pPr>
      <w:spacing w:after="225" w:before="100" w:beforeAutospacing="1" w:line="336" w:lineRule="atLeast"/>
    </w:pPr>
  </w:style>
  <w:style w:customStyle="1" w:styleId="fullwidth1" w:type="paragraph">
    <w:name w:val="fullwidth1"/>
    <w:basedOn w:val="Normal"/>
    <w:rsid w:val="005C0DAB"/>
    <w:pPr>
      <w:spacing w:after="225" w:before="100" w:beforeAutospacing="1" w:line="336" w:lineRule="atLeast"/>
    </w:pPr>
  </w:style>
  <w:style w:customStyle="1" w:styleId="tb-na181" w:type="paragraph">
    <w:name w:val="tb-na181"/>
    <w:basedOn w:val="Normal"/>
    <w:rsid w:val="005C0DAB"/>
    <w:pPr>
      <w:spacing w:after="225" w:before="100" w:beforeAutospacing="1" w:line="336" w:lineRule="atLeast"/>
    </w:pPr>
    <w:rPr>
      <w:caps/>
    </w:rPr>
  </w:style>
  <w:style w:customStyle="1" w:styleId="broj-d" w:type="paragraph">
    <w:name w:val="broj-d"/>
    <w:basedOn w:val="Normal"/>
    <w:rsid w:val="005C0DAB"/>
    <w:pPr>
      <w:spacing w:after="225" w:before="100" w:beforeAutospacing="1"/>
      <w:jc w:val="right"/>
    </w:pPr>
    <w:rPr>
      <w:b/>
      <w:bCs/>
      <w:sz w:val="26"/>
      <w:szCs w:val="26"/>
    </w:rPr>
  </w:style>
  <w:style w:customStyle="1" w:styleId="podnaslov" w:type="paragraph">
    <w:name w:val="podnaslov"/>
    <w:basedOn w:val="Normal"/>
    <w:rsid w:val="005C0DAB"/>
    <w:pPr>
      <w:spacing w:after="225" w:before="100" w:beforeAutospacing="1"/>
    </w:pPr>
    <w:rPr>
      <w:sz w:val="28"/>
      <w:szCs w:val="28"/>
    </w:rPr>
  </w:style>
  <w:style w:customStyle="1" w:styleId="podnaslov-2" w:type="paragraph">
    <w:name w:val="podnaslov-2"/>
    <w:basedOn w:val="Normal"/>
    <w:rsid w:val="005C0DAB"/>
    <w:pPr>
      <w:spacing w:after="225" w:before="100" w:beforeAutospacing="1"/>
    </w:pPr>
    <w:rPr>
      <w:sz w:val="28"/>
      <w:szCs w:val="28"/>
    </w:rPr>
  </w:style>
  <w:style w:customStyle="1" w:styleId="potpis-ovlastene" w:type="paragraph">
    <w:name w:val="potpis-ovlastene"/>
    <w:basedOn w:val="Normal"/>
    <w:rsid w:val="005C0DAB"/>
    <w:pPr>
      <w:spacing w:after="225" w:before="100" w:beforeAutospacing="1"/>
      <w:ind w:left="7344"/>
      <w:jc w:val="center"/>
    </w:pPr>
  </w:style>
  <w:style w:customStyle="1" w:styleId="t-10" w:type="paragraph">
    <w:name w:val="t-10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t-10-9" w:type="paragraph">
    <w:name w:val="t-10-9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t-10-9-fett" w:type="paragraph">
    <w:name w:val="t-10-9-fett"/>
    <w:basedOn w:val="Normal"/>
    <w:rsid w:val="005C0DAB"/>
    <w:pPr>
      <w:spacing w:after="225" w:before="100" w:beforeAutospacing="1"/>
    </w:pPr>
    <w:rPr>
      <w:b/>
      <w:bCs/>
      <w:sz w:val="26"/>
      <w:szCs w:val="26"/>
    </w:rPr>
  </w:style>
  <w:style w:customStyle="1" w:styleId="t-10-9-kurz-s" w:type="paragraph">
    <w:name w:val="t-10-9-kurz-s"/>
    <w:basedOn w:val="Normal"/>
    <w:rsid w:val="005C0DAB"/>
    <w:pPr>
      <w:spacing w:after="225" w:before="100" w:beforeAutospacing="1"/>
      <w:jc w:val="center"/>
    </w:pPr>
    <w:rPr>
      <w:i/>
      <w:iCs/>
      <w:sz w:val="26"/>
      <w:szCs w:val="26"/>
    </w:rPr>
  </w:style>
  <w:style w:customStyle="1" w:styleId="t-10-9-sred" w:type="paragraph">
    <w:name w:val="t-10-9-sred"/>
    <w:basedOn w:val="Normal"/>
    <w:rsid w:val="005C0DAB"/>
    <w:pPr>
      <w:spacing w:after="225" w:before="100" w:beforeAutospacing="1"/>
      <w:jc w:val="center"/>
    </w:pPr>
    <w:rPr>
      <w:sz w:val="26"/>
      <w:szCs w:val="26"/>
    </w:rPr>
  </w:style>
  <w:style w:customStyle="1" w:styleId="t-11-9-fett" w:type="paragraph">
    <w:name w:val="t-11-9-fett"/>
    <w:basedOn w:val="Normal"/>
    <w:rsid w:val="005C0DAB"/>
    <w:pPr>
      <w:spacing w:after="225" w:before="100" w:beforeAutospacing="1"/>
    </w:pPr>
    <w:rPr>
      <w:b/>
      <w:bCs/>
      <w:sz w:val="28"/>
      <w:szCs w:val="28"/>
    </w:rPr>
  </w:style>
  <w:style w:customStyle="1" w:styleId="t-11-9-kurz-s" w:type="paragraph">
    <w:name w:val="t-11-9-kurz-s"/>
    <w:basedOn w:val="Normal"/>
    <w:rsid w:val="005C0DAB"/>
    <w:pPr>
      <w:spacing w:after="225" w:before="100" w:beforeAutospacing="1"/>
      <w:jc w:val="center"/>
    </w:pPr>
    <w:rPr>
      <w:i/>
      <w:iCs/>
      <w:sz w:val="28"/>
      <w:szCs w:val="28"/>
    </w:rPr>
  </w:style>
  <w:style w:customStyle="1" w:styleId="t-11-9-sred" w:type="paragraph">
    <w:name w:val="t-11-9-sred"/>
    <w:basedOn w:val="Normal"/>
    <w:rsid w:val="005C0DAB"/>
    <w:pPr>
      <w:spacing w:after="225" w:before="100" w:beforeAutospacing="1"/>
      <w:jc w:val="center"/>
    </w:pPr>
    <w:rPr>
      <w:sz w:val="28"/>
      <w:szCs w:val="28"/>
    </w:rPr>
  </w:style>
  <w:style w:customStyle="1" w:styleId="t-12-9-fett-s" w:type="paragraph">
    <w:name w:val="t-12-9-fett-s"/>
    <w:basedOn w:val="Normal"/>
    <w:rsid w:val="005C0DAB"/>
    <w:pPr>
      <w:spacing w:after="225" w:before="100" w:beforeAutospacing="1"/>
      <w:jc w:val="center"/>
    </w:pPr>
    <w:rPr>
      <w:b/>
      <w:bCs/>
      <w:sz w:val="28"/>
      <w:szCs w:val="28"/>
    </w:rPr>
  </w:style>
  <w:style w:customStyle="1" w:styleId="t-12-9-sred" w:type="paragraph">
    <w:name w:val="t-12-9-sred"/>
    <w:basedOn w:val="Normal"/>
    <w:rsid w:val="005C0DAB"/>
    <w:pPr>
      <w:spacing w:after="225" w:before="100" w:beforeAutospacing="1"/>
      <w:jc w:val="center"/>
    </w:pPr>
    <w:rPr>
      <w:sz w:val="28"/>
      <w:szCs w:val="28"/>
    </w:rPr>
  </w:style>
  <w:style w:customStyle="1" w:styleId="t-8-7-fett-s" w:type="paragraph">
    <w:name w:val="t-8-7-fett-s"/>
    <w:basedOn w:val="Normal"/>
    <w:rsid w:val="005C0DAB"/>
    <w:pPr>
      <w:spacing w:after="225" w:before="100" w:beforeAutospacing="1"/>
      <w:jc w:val="center"/>
    </w:pPr>
    <w:rPr>
      <w:b/>
      <w:bCs/>
    </w:rPr>
  </w:style>
  <w:style w:customStyle="1" w:styleId="t-9-8-fett-l" w:type="paragraph">
    <w:name w:val="t-9-8-fett-l"/>
    <w:basedOn w:val="Normal"/>
    <w:rsid w:val="005C0DAB"/>
    <w:pPr>
      <w:spacing w:after="225" w:before="100" w:beforeAutospacing="1"/>
    </w:pPr>
    <w:rPr>
      <w:b/>
      <w:bCs/>
    </w:rPr>
  </w:style>
  <w:style w:customStyle="1" w:styleId="t-9-8-kurz-l" w:type="paragraph">
    <w:name w:val="t-9-8-kurz-l"/>
    <w:basedOn w:val="Normal"/>
    <w:rsid w:val="005C0DAB"/>
    <w:pPr>
      <w:spacing w:after="225" w:before="100" w:beforeAutospacing="1"/>
    </w:pPr>
    <w:rPr>
      <w:i/>
      <w:iCs/>
    </w:rPr>
  </w:style>
  <w:style w:customStyle="1" w:styleId="t-9-8-kurz-s" w:type="paragraph">
    <w:name w:val="t-9-8-kurz-s"/>
    <w:basedOn w:val="Normal"/>
    <w:rsid w:val="005C0DAB"/>
    <w:pPr>
      <w:spacing w:after="225" w:before="100" w:beforeAutospacing="1"/>
      <w:jc w:val="center"/>
    </w:pPr>
    <w:rPr>
      <w:i/>
      <w:iCs/>
    </w:rPr>
  </w:style>
  <w:style w:customStyle="1" w:styleId="t-9-8-potpis" w:type="paragraph">
    <w:name w:val="t-9-8-potpis"/>
    <w:basedOn w:val="Normal"/>
    <w:rsid w:val="005C0DAB"/>
    <w:pPr>
      <w:spacing w:after="225" w:before="100" w:beforeAutospacing="1"/>
      <w:ind w:left="7344"/>
      <w:jc w:val="center"/>
    </w:pPr>
  </w:style>
  <w:style w:customStyle="1" w:styleId="t-9-8-sredina" w:type="paragraph">
    <w:name w:val="t-9-8-sredina"/>
    <w:basedOn w:val="Normal"/>
    <w:rsid w:val="005C0DAB"/>
    <w:pPr>
      <w:spacing w:after="225" w:before="100" w:beforeAutospacing="1"/>
      <w:jc w:val="center"/>
    </w:pPr>
  </w:style>
  <w:style w:customStyle="1" w:styleId="tb-na16" w:type="paragraph">
    <w:name w:val="tb-na16"/>
    <w:basedOn w:val="Normal"/>
    <w:rsid w:val="005C0DAB"/>
    <w:pPr>
      <w:spacing w:after="225" w:before="100" w:beforeAutospacing="1"/>
      <w:jc w:val="center"/>
    </w:pPr>
    <w:rPr>
      <w:b/>
      <w:bCs/>
      <w:sz w:val="36"/>
      <w:szCs w:val="36"/>
    </w:rPr>
  </w:style>
  <w:style w:customStyle="1" w:styleId="tb-na16-2" w:type="paragraph">
    <w:name w:val="tb-na16-2"/>
    <w:basedOn w:val="Normal"/>
    <w:rsid w:val="005C0DAB"/>
    <w:pPr>
      <w:spacing w:after="225" w:before="100" w:beforeAutospacing="1"/>
      <w:jc w:val="center"/>
    </w:pPr>
    <w:rPr>
      <w:b/>
      <w:bCs/>
      <w:sz w:val="36"/>
      <w:szCs w:val="36"/>
    </w:rPr>
  </w:style>
  <w:style w:customStyle="1" w:styleId="clanak" w:type="paragraph">
    <w:name w:val="clanak"/>
    <w:basedOn w:val="Normal"/>
    <w:rsid w:val="005C0DAB"/>
    <w:pPr>
      <w:spacing w:after="225" w:before="100" w:beforeAutospacing="1"/>
      <w:jc w:val="center"/>
    </w:pPr>
  </w:style>
  <w:style w:customStyle="1" w:styleId="clanak-kurziv" w:type="paragraph">
    <w:name w:val="clanak-kurziv"/>
    <w:basedOn w:val="Normal"/>
    <w:rsid w:val="005C0DAB"/>
    <w:pPr>
      <w:spacing w:after="225" w:before="100" w:beforeAutospacing="1"/>
      <w:jc w:val="center"/>
    </w:pPr>
    <w:rPr>
      <w:i/>
      <w:iCs/>
    </w:rPr>
  </w:style>
  <w:style w:customStyle="1" w:styleId="natjecaji-bold" w:type="paragraph">
    <w:name w:val="natjecaji-bold"/>
    <w:basedOn w:val="Normal"/>
    <w:rsid w:val="005C0DAB"/>
    <w:pPr>
      <w:spacing w:after="225" w:before="100" w:beforeAutospacing="1"/>
    </w:pPr>
    <w:rPr>
      <w:b/>
      <w:bCs/>
    </w:rPr>
  </w:style>
  <w:style w:customStyle="1" w:styleId="natjecaji-bold-bez-crte" w:type="paragraph">
    <w:name w:val="natjecaji-bold-bez-crte"/>
    <w:basedOn w:val="Normal"/>
    <w:rsid w:val="005C0DAB"/>
    <w:pPr>
      <w:spacing w:after="225" w:before="100" w:beforeAutospacing="1"/>
    </w:pPr>
    <w:rPr>
      <w:b/>
      <w:bCs/>
    </w:rPr>
  </w:style>
  <w:style w:customStyle="1" w:styleId="natjecaji-bold-ojn" w:type="paragraph">
    <w:name w:val="natjecaji-bold-ojn"/>
    <w:basedOn w:val="Normal"/>
    <w:rsid w:val="005C0DAB"/>
    <w:pPr>
      <w:spacing w:after="225" w:before="100" w:beforeAutospacing="1"/>
    </w:pPr>
    <w:rPr>
      <w:b/>
      <w:bCs/>
    </w:rPr>
  </w:style>
  <w:style w:customStyle="1" w:styleId="nsl-14-fett" w:type="paragraph">
    <w:name w:val="nsl-14-fett"/>
    <w:basedOn w:val="Normal"/>
    <w:rsid w:val="005C0DAB"/>
    <w:pPr>
      <w:spacing w:after="225" w:before="100" w:beforeAutospacing="1"/>
    </w:pPr>
    <w:rPr>
      <w:b/>
      <w:bCs/>
      <w:sz w:val="32"/>
      <w:szCs w:val="32"/>
    </w:rPr>
  </w:style>
  <w:style w:customStyle="1" w:styleId="nsl-14-fett-ispod" w:type="paragraph">
    <w:name w:val="nsl-14-fett-ispod"/>
    <w:basedOn w:val="Normal"/>
    <w:rsid w:val="005C0DAB"/>
    <w:pPr>
      <w:spacing w:after="225" w:before="100" w:beforeAutospacing="1"/>
    </w:pPr>
    <w:rPr>
      <w:b/>
      <w:bCs/>
      <w:sz w:val="32"/>
      <w:szCs w:val="32"/>
    </w:rPr>
  </w:style>
  <w:style w:customStyle="1" w:styleId="potpis-desno" w:type="paragraph">
    <w:name w:val="potpis-desno"/>
    <w:basedOn w:val="Normal"/>
    <w:rsid w:val="005C0DAB"/>
    <w:pPr>
      <w:spacing w:after="225" w:before="100" w:beforeAutospacing="1"/>
      <w:ind w:left="7344"/>
      <w:jc w:val="center"/>
    </w:pPr>
  </w:style>
  <w:style w:customStyle="1" w:styleId="tekst-bold" w:type="paragraph">
    <w:name w:val="tekst-bold"/>
    <w:basedOn w:val="Normal"/>
    <w:rsid w:val="005C0DAB"/>
    <w:pPr>
      <w:spacing w:after="225" w:before="100" w:beforeAutospacing="1"/>
    </w:pPr>
    <w:rPr>
      <w:b/>
      <w:bCs/>
    </w:rPr>
  </w:style>
  <w:style w:customStyle="1" w:styleId="uvlaka-10" w:type="paragraph">
    <w:name w:val="uvlaka-10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clanak-10" w:type="paragraph">
    <w:name w:val="clanak-10"/>
    <w:basedOn w:val="Normal"/>
    <w:rsid w:val="005C0DAB"/>
    <w:pPr>
      <w:spacing w:after="225" w:before="100" w:beforeAutospacing="1"/>
      <w:jc w:val="center"/>
    </w:pPr>
    <w:rPr>
      <w:sz w:val="26"/>
      <w:szCs w:val="26"/>
    </w:rPr>
  </w:style>
  <w:style w:customStyle="1" w:styleId="t-10-9-bez-uvlake" w:type="paragraph">
    <w:name w:val="t-10-9-bez-uvlake"/>
    <w:basedOn w:val="Normal"/>
    <w:rsid w:val="005C0DAB"/>
    <w:pPr>
      <w:spacing w:after="225" w:before="100" w:beforeAutospacing="1"/>
    </w:pPr>
    <w:rPr>
      <w:sz w:val="26"/>
      <w:szCs w:val="26"/>
    </w:rPr>
  </w:style>
  <w:style w:customStyle="1" w:styleId="t-10-9-potpis" w:type="paragraph">
    <w:name w:val="t-10-9-potpis"/>
    <w:basedOn w:val="Normal"/>
    <w:rsid w:val="005C0DAB"/>
    <w:pPr>
      <w:spacing w:after="225" w:before="100" w:beforeAutospacing="1"/>
      <w:ind w:left="7344"/>
      <w:jc w:val="center"/>
    </w:pPr>
    <w:rPr>
      <w:sz w:val="26"/>
      <w:szCs w:val="26"/>
    </w:rPr>
  </w:style>
  <w:style w:customStyle="1" w:styleId="t-12-9-sred-92-" w:type="paragraph">
    <w:name w:val="t-12-9-sred-92-"/>
    <w:basedOn w:val="Normal"/>
    <w:rsid w:val="005C0DAB"/>
    <w:pPr>
      <w:spacing w:after="225" w:before="100" w:beforeAutospacing="1"/>
      <w:jc w:val="center"/>
    </w:pPr>
    <w:rPr>
      <w:sz w:val="28"/>
      <w:szCs w:val="28"/>
    </w:rPr>
  </w:style>
  <w:style w:customStyle="1" w:styleId="t-9-8-sred" w:type="paragraph">
    <w:name w:val="t-9-8-sred"/>
    <w:basedOn w:val="Normal"/>
    <w:rsid w:val="005C0DAB"/>
    <w:pPr>
      <w:spacing w:after="225" w:before="100" w:beforeAutospacing="1"/>
      <w:jc w:val="center"/>
    </w:pPr>
  </w:style>
  <w:style w:customStyle="1" w:styleId="t-pn-spac" w:type="paragraph">
    <w:name w:val="t-pn-spac"/>
    <w:basedOn w:val="Normal"/>
    <w:rsid w:val="005C0DAB"/>
    <w:pPr>
      <w:spacing w:after="225" w:before="100" w:beforeAutospacing="1"/>
      <w:jc w:val="center"/>
    </w:pPr>
    <w:rPr>
      <w:spacing w:val="72"/>
      <w:sz w:val="26"/>
      <w:szCs w:val="26"/>
    </w:rPr>
  </w:style>
  <w:style w:customStyle="1" w:styleId="t-10-9-kurz-s-fett" w:type="paragraph">
    <w:name w:val="t-10-9-kurz-s-fett"/>
    <w:basedOn w:val="Normal"/>
    <w:rsid w:val="005C0DAB"/>
    <w:pPr>
      <w:spacing w:after="225" w:before="100" w:beforeAutospacing="1"/>
      <w:jc w:val="center"/>
    </w:pPr>
    <w:rPr>
      <w:b/>
      <w:bCs/>
      <w:i/>
      <w:iCs/>
      <w:sz w:val="26"/>
      <w:szCs w:val="26"/>
    </w:rPr>
  </w:style>
  <w:style w:customStyle="1" w:styleId="sl-content" w:type="paragraph">
    <w:name w:val="sl-content"/>
    <w:basedOn w:val="Normal"/>
    <w:rsid w:val="005C0DAB"/>
    <w:pPr>
      <w:spacing w:after="225" w:before="100" w:beforeAutospacing="1"/>
      <w:jc w:val="both"/>
    </w:pPr>
    <w:rPr>
      <w:color w:val="000000"/>
    </w:rPr>
  </w:style>
  <w:style w:customStyle="1" w:styleId="tablica" w:type="paragraph">
    <w:name w:val="tablica"/>
    <w:basedOn w:val="Normal"/>
    <w:rsid w:val="005C0DAB"/>
    <w:pPr>
      <w:pBdr>
        <w:top w:color="666666" w:space="2" w:sz="6" w:val="single"/>
        <w:left w:color="666666" w:space="2" w:sz="6" w:val="single"/>
        <w:bottom w:color="666666" w:space="2" w:sz="6" w:val="single"/>
        <w:right w:color="666666" w:space="2" w:sz="6" w:val="single"/>
      </w:pBdr>
      <w:spacing w:after="225" w:before="100" w:beforeAutospacing="1"/>
    </w:pPr>
  </w:style>
  <w:style w:customStyle="1" w:styleId="bold" w:type="paragraph">
    <w:name w:val="bold"/>
    <w:basedOn w:val="Normal"/>
    <w:rsid w:val="005C0DAB"/>
    <w:pPr>
      <w:spacing w:after="225" w:before="100" w:beforeAutospacing="1"/>
    </w:pPr>
    <w:rPr>
      <w:b/>
      <w:bCs/>
    </w:rPr>
  </w:style>
  <w:style w:customStyle="1" w:styleId="kurziv" w:type="paragraph">
    <w:name w:val="kurziv"/>
    <w:basedOn w:val="Normal"/>
    <w:rsid w:val="005C0DAB"/>
    <w:pPr>
      <w:spacing w:after="225" w:before="100" w:beforeAutospacing="1"/>
    </w:pPr>
    <w:rPr>
      <w:i/>
      <w:iCs/>
    </w:rPr>
  </w:style>
  <w:style w:customStyle="1" w:styleId="title3" w:type="paragraph">
    <w:name w:val="title3"/>
    <w:basedOn w:val="Normal"/>
    <w:rsid w:val="005C0DAB"/>
    <w:pPr>
      <w:spacing w:after="225" w:before="450" w:line="240" w:lineRule="atLeast"/>
    </w:pPr>
  </w:style>
  <w:style w:customStyle="1" w:styleId="natpis3" w:type="paragraph">
    <w:name w:val="natpis3"/>
    <w:basedOn w:val="Normal"/>
    <w:rsid w:val="005C0DAB"/>
    <w:pPr>
      <w:spacing w:after="225" w:before="240"/>
      <w:ind w:left="330"/>
    </w:pPr>
  </w:style>
  <w:style w:customStyle="1" w:styleId="bx-wrapper3" w:type="paragraph">
    <w:name w:val="bx-wrapper3"/>
    <w:basedOn w:val="Normal"/>
    <w:rsid w:val="005C0DAB"/>
    <w:pPr>
      <w:spacing w:after="225" w:before="100" w:beforeAutospacing="1"/>
    </w:pPr>
  </w:style>
  <w:style w:customStyle="1" w:styleId="bx-viewport3" w:type="paragraph">
    <w:name w:val="bx-viewport3"/>
    <w:basedOn w:val="Normal"/>
    <w:rsid w:val="005C0DAB"/>
    <w:pPr>
      <w:spacing w:after="225" w:before="100" w:beforeAutospacing="1"/>
    </w:pPr>
  </w:style>
  <w:style w:customStyle="1" w:styleId="bx-pager3" w:type="paragraph">
    <w:name w:val="bx-pager3"/>
    <w:basedOn w:val="Normal"/>
    <w:rsid w:val="005C0DAB"/>
    <w:pPr>
      <w:spacing w:after="225" w:before="100" w:beforeAutospacing="1"/>
    </w:pPr>
    <w:rPr>
      <w:vanish/>
    </w:rPr>
  </w:style>
  <w:style w:customStyle="1" w:styleId="bx-prev3" w:type="paragraph">
    <w:name w:val="bx-prev3"/>
    <w:basedOn w:val="Normal"/>
    <w:rsid w:val="005C0DAB"/>
    <w:pPr>
      <w:spacing w:after="225" w:before="100" w:beforeAutospacing="1"/>
    </w:pPr>
  </w:style>
  <w:style w:customStyle="1" w:styleId="bx-next3" w:type="paragraph">
    <w:name w:val="bx-next3"/>
    <w:basedOn w:val="Normal"/>
    <w:rsid w:val="005C0DAB"/>
    <w:pPr>
      <w:spacing w:after="225" w:before="100" w:beforeAutospacing="1"/>
    </w:pPr>
  </w:style>
  <w:style w:customStyle="1" w:styleId="slide3" w:type="paragraph">
    <w:name w:val="slide3"/>
    <w:basedOn w:val="Normal"/>
    <w:rsid w:val="005C0DAB"/>
    <w:pPr>
      <w:spacing w:after="225" w:before="100" w:beforeAutospacing="1"/>
      <w:jc w:val="center"/>
    </w:pPr>
  </w:style>
  <w:style w:customStyle="1" w:styleId="rg-caption3" w:type="paragraph">
    <w:name w:val="rg-caption3"/>
    <w:basedOn w:val="Normal"/>
    <w:rsid w:val="005C0DAB"/>
  </w:style>
  <w:style w:customStyle="1" w:styleId="news3" w:type="paragraph">
    <w:name w:val="news3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11" w:type="paragraph">
    <w:name w:val="image1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5" w:type="paragraph">
    <w:name w:val="content5"/>
    <w:basedOn w:val="Normal"/>
    <w:rsid w:val="005C0DAB"/>
    <w:pPr>
      <w:spacing w:after="225" w:before="100" w:beforeAutospacing="1"/>
    </w:pPr>
  </w:style>
  <w:style w:customStyle="1" w:styleId="date5" w:type="paragraph">
    <w:name w:val="date5"/>
    <w:basedOn w:val="Normal"/>
    <w:rsid w:val="005C0DAB"/>
    <w:pPr>
      <w:spacing w:after="300" w:before="100" w:beforeAutospacing="1"/>
    </w:pPr>
  </w:style>
  <w:style w:customStyle="1" w:styleId="date6" w:type="paragraph">
    <w:name w:val="date6"/>
    <w:basedOn w:val="Normal"/>
    <w:rsid w:val="005C0DAB"/>
    <w:pPr>
      <w:spacing w:after="300" w:before="100" w:beforeAutospacing="1"/>
    </w:pPr>
    <w:rPr>
      <w:b/>
      <w:bCs/>
    </w:rPr>
  </w:style>
  <w:style w:customStyle="1" w:styleId="item5" w:type="paragraph">
    <w:name w:val="item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3" w:type="paragraph">
    <w:name w:val="marks3"/>
    <w:basedOn w:val="Normal"/>
    <w:rsid w:val="005C0DAB"/>
    <w:pPr>
      <w:spacing w:after="75"/>
    </w:pPr>
  </w:style>
  <w:style w:customStyle="1" w:styleId="image12" w:type="paragraph">
    <w:name w:val="image12"/>
    <w:basedOn w:val="Normal"/>
    <w:rsid w:val="005C0DAB"/>
    <w:pPr>
      <w:spacing w:after="225" w:before="100" w:beforeAutospacing="1"/>
    </w:pPr>
  </w:style>
  <w:style w:customStyle="1" w:styleId="price5" w:type="paragraph">
    <w:name w:val="price5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3" w:type="paragraph">
    <w:name w:val="more3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6" w:type="paragraph">
    <w:name w:val="item6"/>
    <w:basedOn w:val="Normal"/>
    <w:rsid w:val="005C0DAB"/>
    <w:pPr>
      <w:spacing w:after="150"/>
      <w:ind w:left="45" w:right="45"/>
    </w:pPr>
  </w:style>
  <w:style w:customStyle="1" w:styleId="image13" w:type="paragraph">
    <w:name w:val="image1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14" w:type="paragraph">
    <w:name w:val="image1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3" w:type="paragraph">
    <w:name w:val="pager-prev3"/>
    <w:basedOn w:val="Normal"/>
    <w:rsid w:val="005C0DAB"/>
    <w:pPr>
      <w:spacing w:after="225" w:before="100" w:beforeAutospacing="1"/>
    </w:pPr>
  </w:style>
  <w:style w:customStyle="1" w:styleId="pager-next3" w:type="paragraph">
    <w:name w:val="pager-next3"/>
    <w:basedOn w:val="Normal"/>
    <w:rsid w:val="005C0DAB"/>
    <w:pPr>
      <w:spacing w:after="225" w:before="100" w:beforeAutospacing="1"/>
    </w:pPr>
  </w:style>
  <w:style w:customStyle="1" w:styleId="image15" w:type="paragraph">
    <w:name w:val="image1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3" w:type="paragraph">
    <w:name w:val="summary3"/>
    <w:basedOn w:val="Normal"/>
    <w:rsid w:val="005C0DAB"/>
    <w:pPr>
      <w:spacing w:after="225" w:before="100" w:beforeAutospacing="1"/>
    </w:pPr>
  </w:style>
  <w:style w:customStyle="1" w:styleId="price6" w:type="paragraph">
    <w:name w:val="price6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3" w:type="paragraph">
    <w:name w:val="old-price3"/>
    <w:basedOn w:val="Normal"/>
    <w:rsid w:val="005C0DAB"/>
    <w:pPr>
      <w:spacing w:after="225"/>
    </w:pPr>
  </w:style>
  <w:style w:customStyle="1" w:styleId="value3" w:type="paragraph">
    <w:name w:val="value3"/>
    <w:basedOn w:val="Normal"/>
    <w:rsid w:val="005C0DAB"/>
    <w:pPr>
      <w:spacing w:after="225" w:before="100" w:beforeAutospacing="1"/>
    </w:pPr>
    <w:rPr>
      <w:strike/>
    </w:rPr>
  </w:style>
  <w:style w:customStyle="1" w:styleId="buy3" w:type="paragraph">
    <w:name w:val="buy3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3" w:type="paragraph">
    <w:name w:val="info_content3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3" w:type="paragraph">
    <w:name w:val="has-image3"/>
    <w:basedOn w:val="Normal"/>
    <w:rsid w:val="005C0DAB"/>
    <w:pPr>
      <w:spacing w:after="225" w:before="100" w:beforeAutospacing="1"/>
    </w:pPr>
  </w:style>
  <w:style w:customStyle="1" w:styleId="input-last3" w:type="paragraph">
    <w:name w:val="input-last3"/>
    <w:basedOn w:val="Normal"/>
    <w:rsid w:val="005C0DAB"/>
    <w:pPr>
      <w:spacing w:after="225" w:before="100" w:beforeAutospacing="1"/>
    </w:pPr>
    <w:rPr>
      <w:vanish/>
    </w:rPr>
  </w:style>
  <w:style w:customStyle="1" w:styleId="input-error3" w:type="paragraph">
    <w:name w:val="input-error3"/>
    <w:basedOn w:val="Normal"/>
    <w:rsid w:val="005C0DAB"/>
    <w:pPr>
      <w:spacing w:after="225" w:before="100" w:beforeAutospacing="1"/>
    </w:pPr>
  </w:style>
  <w:style w:customStyle="1" w:styleId="important3" w:type="paragraph">
    <w:name w:val="important3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3" w:type="paragraph">
    <w:name w:val="message-sent3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3" w:type="paragraph">
    <w:name w:val="message-error3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3" w:type="paragraph">
    <w:name w:val="inner3"/>
    <w:basedOn w:val="Normal"/>
    <w:rsid w:val="005C0DAB"/>
    <w:pPr>
      <w:spacing w:after="225" w:before="100" w:beforeAutospacing="1"/>
    </w:pPr>
  </w:style>
  <w:style w:customStyle="1" w:styleId="glagoljica3" w:type="paragraph">
    <w:name w:val="glagoljica3"/>
    <w:basedOn w:val="Normal"/>
    <w:rsid w:val="005C0DAB"/>
    <w:pPr>
      <w:spacing w:after="225" w:before="100" w:beforeAutospacing="1"/>
    </w:pPr>
  </w:style>
  <w:style w:customStyle="1" w:styleId="links3" w:type="paragraph">
    <w:name w:val="links3"/>
    <w:basedOn w:val="Normal"/>
    <w:rsid w:val="005C0DAB"/>
    <w:pPr>
      <w:spacing w:after="225" w:before="100" w:beforeAutospacing="1"/>
      <w:textAlignment w:val="top"/>
    </w:pPr>
  </w:style>
  <w:style w:customStyle="1" w:styleId="right3" w:type="paragraph">
    <w:name w:val="right3"/>
    <w:basedOn w:val="Normal"/>
    <w:rsid w:val="005C0DAB"/>
    <w:pPr>
      <w:spacing w:after="225" w:before="100" w:beforeAutospacing="1"/>
    </w:pPr>
  </w:style>
  <w:style w:customStyle="1" w:styleId="content6" w:type="paragraph">
    <w:name w:val="content6"/>
    <w:basedOn w:val="Normal"/>
    <w:rsid w:val="005C0DAB"/>
  </w:style>
  <w:style w:customStyle="1" w:styleId="article-column2" w:type="paragraph">
    <w:name w:val="article-column2"/>
    <w:basedOn w:val="Normal"/>
    <w:rsid w:val="005C0DAB"/>
    <w:pPr>
      <w:spacing w:after="225" w:before="100" w:beforeAutospacing="1" w:line="336" w:lineRule="atLeast"/>
    </w:pPr>
  </w:style>
  <w:style w:customStyle="1" w:styleId="fullwidth2" w:type="paragraph">
    <w:name w:val="fullwidth2"/>
    <w:basedOn w:val="Normal"/>
    <w:rsid w:val="005C0DAB"/>
    <w:pPr>
      <w:spacing w:after="225" w:before="100" w:beforeAutospacing="1" w:line="336" w:lineRule="atLeast"/>
    </w:pPr>
  </w:style>
  <w:style w:customStyle="1" w:styleId="tb-na182" w:type="paragraph">
    <w:name w:val="tb-na182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title4" w:type="paragraph">
    <w:name w:val="title4"/>
    <w:basedOn w:val="Normal"/>
    <w:rsid w:val="005C0DAB"/>
    <w:pPr>
      <w:spacing w:after="225" w:before="450" w:line="240" w:lineRule="atLeast"/>
    </w:pPr>
  </w:style>
  <w:style w:customStyle="1" w:styleId="natpis4" w:type="paragraph">
    <w:name w:val="natpis4"/>
    <w:basedOn w:val="Normal"/>
    <w:rsid w:val="005C0DAB"/>
    <w:pPr>
      <w:spacing w:after="225" w:before="240"/>
      <w:ind w:left="330"/>
    </w:pPr>
  </w:style>
  <w:style w:customStyle="1" w:styleId="bx-wrapper4" w:type="paragraph">
    <w:name w:val="bx-wrapper4"/>
    <w:basedOn w:val="Normal"/>
    <w:rsid w:val="005C0DAB"/>
    <w:pPr>
      <w:spacing w:after="225" w:before="100" w:beforeAutospacing="1"/>
    </w:pPr>
  </w:style>
  <w:style w:customStyle="1" w:styleId="bx-viewport4" w:type="paragraph">
    <w:name w:val="bx-viewport4"/>
    <w:basedOn w:val="Normal"/>
    <w:rsid w:val="005C0DAB"/>
    <w:pPr>
      <w:spacing w:after="225" w:before="100" w:beforeAutospacing="1"/>
    </w:pPr>
  </w:style>
  <w:style w:customStyle="1" w:styleId="bx-pager4" w:type="paragraph">
    <w:name w:val="bx-pager4"/>
    <w:basedOn w:val="Normal"/>
    <w:rsid w:val="005C0DAB"/>
    <w:pPr>
      <w:spacing w:after="225" w:before="100" w:beforeAutospacing="1"/>
    </w:pPr>
    <w:rPr>
      <w:vanish/>
    </w:rPr>
  </w:style>
  <w:style w:customStyle="1" w:styleId="bx-prev4" w:type="paragraph">
    <w:name w:val="bx-prev4"/>
    <w:basedOn w:val="Normal"/>
    <w:rsid w:val="005C0DAB"/>
    <w:pPr>
      <w:spacing w:after="225" w:before="100" w:beforeAutospacing="1"/>
    </w:pPr>
  </w:style>
  <w:style w:customStyle="1" w:styleId="bx-next4" w:type="paragraph">
    <w:name w:val="bx-next4"/>
    <w:basedOn w:val="Normal"/>
    <w:rsid w:val="005C0DAB"/>
    <w:pPr>
      <w:spacing w:after="225" w:before="100" w:beforeAutospacing="1"/>
    </w:pPr>
  </w:style>
  <w:style w:customStyle="1" w:styleId="slide4" w:type="paragraph">
    <w:name w:val="slide4"/>
    <w:basedOn w:val="Normal"/>
    <w:rsid w:val="005C0DAB"/>
    <w:pPr>
      <w:spacing w:after="225" w:before="100" w:beforeAutospacing="1"/>
      <w:jc w:val="center"/>
    </w:pPr>
  </w:style>
  <w:style w:customStyle="1" w:styleId="rg-caption4" w:type="paragraph">
    <w:name w:val="rg-caption4"/>
    <w:basedOn w:val="Normal"/>
    <w:rsid w:val="005C0DAB"/>
  </w:style>
  <w:style w:customStyle="1" w:styleId="news4" w:type="paragraph">
    <w:name w:val="news4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16" w:type="paragraph">
    <w:name w:val="image16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7" w:type="paragraph">
    <w:name w:val="content7"/>
    <w:basedOn w:val="Normal"/>
    <w:rsid w:val="005C0DAB"/>
    <w:pPr>
      <w:spacing w:after="225" w:before="100" w:beforeAutospacing="1"/>
    </w:pPr>
  </w:style>
  <w:style w:customStyle="1" w:styleId="date7" w:type="paragraph">
    <w:name w:val="date7"/>
    <w:basedOn w:val="Normal"/>
    <w:rsid w:val="005C0DAB"/>
    <w:pPr>
      <w:spacing w:after="300" w:before="100" w:beforeAutospacing="1"/>
    </w:pPr>
  </w:style>
  <w:style w:customStyle="1" w:styleId="date8" w:type="paragraph">
    <w:name w:val="date8"/>
    <w:basedOn w:val="Normal"/>
    <w:rsid w:val="005C0DAB"/>
    <w:pPr>
      <w:spacing w:after="300" w:before="100" w:beforeAutospacing="1"/>
    </w:pPr>
    <w:rPr>
      <w:b/>
      <w:bCs/>
    </w:rPr>
  </w:style>
  <w:style w:customStyle="1" w:styleId="item7" w:type="paragraph">
    <w:name w:val="item7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4" w:type="paragraph">
    <w:name w:val="marks4"/>
    <w:basedOn w:val="Normal"/>
    <w:rsid w:val="005C0DAB"/>
    <w:pPr>
      <w:spacing w:after="75"/>
    </w:pPr>
  </w:style>
  <w:style w:customStyle="1" w:styleId="image17" w:type="paragraph">
    <w:name w:val="image17"/>
    <w:basedOn w:val="Normal"/>
    <w:rsid w:val="005C0DAB"/>
    <w:pPr>
      <w:spacing w:after="225" w:before="100" w:beforeAutospacing="1"/>
    </w:pPr>
  </w:style>
  <w:style w:customStyle="1" w:styleId="price7" w:type="paragraph">
    <w:name w:val="price7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4" w:type="paragraph">
    <w:name w:val="more4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8" w:type="paragraph">
    <w:name w:val="item8"/>
    <w:basedOn w:val="Normal"/>
    <w:rsid w:val="005C0DAB"/>
    <w:pPr>
      <w:spacing w:after="150"/>
      <w:ind w:left="45" w:right="45"/>
    </w:pPr>
  </w:style>
  <w:style w:customStyle="1" w:styleId="image18" w:type="paragraph">
    <w:name w:val="image18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19" w:type="paragraph">
    <w:name w:val="image19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4" w:type="paragraph">
    <w:name w:val="pager-prev4"/>
    <w:basedOn w:val="Normal"/>
    <w:rsid w:val="005C0DAB"/>
    <w:pPr>
      <w:spacing w:after="225" w:before="100" w:beforeAutospacing="1"/>
    </w:pPr>
  </w:style>
  <w:style w:customStyle="1" w:styleId="pager-next4" w:type="paragraph">
    <w:name w:val="pager-next4"/>
    <w:basedOn w:val="Normal"/>
    <w:rsid w:val="005C0DAB"/>
    <w:pPr>
      <w:spacing w:after="225" w:before="100" w:beforeAutospacing="1"/>
    </w:pPr>
  </w:style>
  <w:style w:customStyle="1" w:styleId="image20" w:type="paragraph">
    <w:name w:val="image20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4" w:type="paragraph">
    <w:name w:val="summary4"/>
    <w:basedOn w:val="Normal"/>
    <w:rsid w:val="005C0DAB"/>
    <w:pPr>
      <w:spacing w:after="225" w:before="100" w:beforeAutospacing="1"/>
    </w:pPr>
  </w:style>
  <w:style w:customStyle="1" w:styleId="price8" w:type="paragraph">
    <w:name w:val="price8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4" w:type="paragraph">
    <w:name w:val="old-price4"/>
    <w:basedOn w:val="Normal"/>
    <w:rsid w:val="005C0DAB"/>
    <w:pPr>
      <w:spacing w:after="225"/>
    </w:pPr>
  </w:style>
  <w:style w:customStyle="1" w:styleId="value4" w:type="paragraph">
    <w:name w:val="value4"/>
    <w:basedOn w:val="Normal"/>
    <w:rsid w:val="005C0DAB"/>
    <w:pPr>
      <w:spacing w:after="225" w:before="100" w:beforeAutospacing="1"/>
    </w:pPr>
    <w:rPr>
      <w:strike/>
    </w:rPr>
  </w:style>
  <w:style w:customStyle="1" w:styleId="buy4" w:type="paragraph">
    <w:name w:val="buy4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4" w:type="paragraph">
    <w:name w:val="info_content4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4" w:type="paragraph">
    <w:name w:val="has-image4"/>
    <w:basedOn w:val="Normal"/>
    <w:rsid w:val="005C0DAB"/>
    <w:pPr>
      <w:spacing w:after="225" w:before="100" w:beforeAutospacing="1"/>
    </w:pPr>
  </w:style>
  <w:style w:customStyle="1" w:styleId="input-last4" w:type="paragraph">
    <w:name w:val="input-last4"/>
    <w:basedOn w:val="Normal"/>
    <w:rsid w:val="005C0DAB"/>
    <w:pPr>
      <w:spacing w:after="225" w:before="100" w:beforeAutospacing="1"/>
    </w:pPr>
    <w:rPr>
      <w:vanish/>
    </w:rPr>
  </w:style>
  <w:style w:customStyle="1" w:styleId="input-error4" w:type="paragraph">
    <w:name w:val="input-error4"/>
    <w:basedOn w:val="Normal"/>
    <w:rsid w:val="005C0DAB"/>
    <w:pPr>
      <w:spacing w:after="225" w:before="100" w:beforeAutospacing="1"/>
    </w:pPr>
  </w:style>
  <w:style w:customStyle="1" w:styleId="important4" w:type="paragraph">
    <w:name w:val="important4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4" w:type="paragraph">
    <w:name w:val="message-sent4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4" w:type="paragraph">
    <w:name w:val="message-error4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4" w:type="paragraph">
    <w:name w:val="inner4"/>
    <w:basedOn w:val="Normal"/>
    <w:rsid w:val="005C0DAB"/>
    <w:pPr>
      <w:spacing w:after="225" w:before="100" w:beforeAutospacing="1"/>
    </w:pPr>
  </w:style>
  <w:style w:customStyle="1" w:styleId="glagoljica4" w:type="paragraph">
    <w:name w:val="glagoljica4"/>
    <w:basedOn w:val="Normal"/>
    <w:rsid w:val="005C0DAB"/>
    <w:pPr>
      <w:spacing w:after="225" w:before="100" w:beforeAutospacing="1"/>
    </w:pPr>
  </w:style>
  <w:style w:customStyle="1" w:styleId="links4" w:type="paragraph">
    <w:name w:val="links4"/>
    <w:basedOn w:val="Normal"/>
    <w:rsid w:val="005C0DAB"/>
    <w:pPr>
      <w:spacing w:after="225" w:before="100" w:beforeAutospacing="1"/>
      <w:textAlignment w:val="top"/>
    </w:pPr>
  </w:style>
  <w:style w:customStyle="1" w:styleId="right4" w:type="paragraph">
    <w:name w:val="right4"/>
    <w:basedOn w:val="Normal"/>
    <w:rsid w:val="005C0DAB"/>
    <w:pPr>
      <w:spacing w:after="225" w:before="100" w:beforeAutospacing="1"/>
    </w:pPr>
  </w:style>
  <w:style w:customStyle="1" w:styleId="content8" w:type="paragraph">
    <w:name w:val="content8"/>
    <w:basedOn w:val="Normal"/>
    <w:rsid w:val="005C0DAB"/>
  </w:style>
  <w:style w:customStyle="1" w:styleId="article-column3" w:type="paragraph">
    <w:name w:val="article-column3"/>
    <w:basedOn w:val="Normal"/>
    <w:rsid w:val="005C0DAB"/>
    <w:pPr>
      <w:spacing w:after="225" w:before="100" w:beforeAutospacing="1" w:line="336" w:lineRule="atLeast"/>
    </w:pPr>
  </w:style>
  <w:style w:customStyle="1" w:styleId="fullwidth3" w:type="paragraph">
    <w:name w:val="fullwidth3"/>
    <w:basedOn w:val="Normal"/>
    <w:rsid w:val="005C0DAB"/>
    <w:pPr>
      <w:spacing w:after="225" w:before="100" w:beforeAutospacing="1" w:line="336" w:lineRule="atLeast"/>
    </w:pPr>
  </w:style>
  <w:style w:customStyle="1" w:styleId="tb-na183" w:type="paragraph">
    <w:name w:val="tb-na183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title5" w:type="paragraph">
    <w:name w:val="title5"/>
    <w:basedOn w:val="Normal"/>
    <w:rsid w:val="005C0DAB"/>
    <w:pPr>
      <w:spacing w:after="225" w:before="450" w:line="240" w:lineRule="atLeast"/>
    </w:pPr>
  </w:style>
  <w:style w:customStyle="1" w:styleId="natpis5" w:type="paragraph">
    <w:name w:val="natpis5"/>
    <w:basedOn w:val="Normal"/>
    <w:rsid w:val="005C0DAB"/>
    <w:pPr>
      <w:spacing w:after="225" w:before="240"/>
      <w:ind w:left="330"/>
    </w:pPr>
  </w:style>
  <w:style w:customStyle="1" w:styleId="bx-wrapper5" w:type="paragraph">
    <w:name w:val="bx-wrapper5"/>
    <w:basedOn w:val="Normal"/>
    <w:rsid w:val="005C0DAB"/>
    <w:pPr>
      <w:spacing w:after="225" w:before="100" w:beforeAutospacing="1"/>
    </w:pPr>
  </w:style>
  <w:style w:customStyle="1" w:styleId="bx-viewport5" w:type="paragraph">
    <w:name w:val="bx-viewport5"/>
    <w:basedOn w:val="Normal"/>
    <w:rsid w:val="005C0DAB"/>
    <w:pPr>
      <w:spacing w:after="225" w:before="100" w:beforeAutospacing="1"/>
    </w:pPr>
  </w:style>
  <w:style w:customStyle="1" w:styleId="bx-pager5" w:type="paragraph">
    <w:name w:val="bx-pager5"/>
    <w:basedOn w:val="Normal"/>
    <w:rsid w:val="005C0DAB"/>
    <w:pPr>
      <w:spacing w:after="225" w:before="100" w:beforeAutospacing="1"/>
    </w:pPr>
    <w:rPr>
      <w:vanish/>
    </w:rPr>
  </w:style>
  <w:style w:customStyle="1" w:styleId="bx-prev5" w:type="paragraph">
    <w:name w:val="bx-prev5"/>
    <w:basedOn w:val="Normal"/>
    <w:rsid w:val="005C0DAB"/>
    <w:pPr>
      <w:spacing w:after="225" w:before="100" w:beforeAutospacing="1"/>
    </w:pPr>
  </w:style>
  <w:style w:customStyle="1" w:styleId="bx-next5" w:type="paragraph">
    <w:name w:val="bx-next5"/>
    <w:basedOn w:val="Normal"/>
    <w:rsid w:val="005C0DAB"/>
    <w:pPr>
      <w:spacing w:after="225" w:before="100" w:beforeAutospacing="1"/>
    </w:pPr>
  </w:style>
  <w:style w:customStyle="1" w:styleId="slide5" w:type="paragraph">
    <w:name w:val="slide5"/>
    <w:basedOn w:val="Normal"/>
    <w:rsid w:val="005C0DAB"/>
    <w:pPr>
      <w:spacing w:after="225" w:before="100" w:beforeAutospacing="1"/>
      <w:jc w:val="center"/>
    </w:pPr>
  </w:style>
  <w:style w:customStyle="1" w:styleId="rg-caption5" w:type="paragraph">
    <w:name w:val="rg-caption5"/>
    <w:basedOn w:val="Normal"/>
    <w:rsid w:val="005C0DAB"/>
  </w:style>
  <w:style w:customStyle="1" w:styleId="news5" w:type="paragraph">
    <w:name w:val="news5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21" w:type="paragraph">
    <w:name w:val="image2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9" w:type="paragraph">
    <w:name w:val="content9"/>
    <w:basedOn w:val="Normal"/>
    <w:rsid w:val="005C0DAB"/>
    <w:pPr>
      <w:spacing w:after="225" w:before="100" w:beforeAutospacing="1"/>
    </w:pPr>
  </w:style>
  <w:style w:customStyle="1" w:styleId="date9" w:type="paragraph">
    <w:name w:val="date9"/>
    <w:basedOn w:val="Normal"/>
    <w:rsid w:val="005C0DAB"/>
    <w:pPr>
      <w:spacing w:after="300" w:before="100" w:beforeAutospacing="1"/>
    </w:pPr>
  </w:style>
  <w:style w:customStyle="1" w:styleId="date10" w:type="paragraph">
    <w:name w:val="date10"/>
    <w:basedOn w:val="Normal"/>
    <w:rsid w:val="005C0DAB"/>
    <w:pPr>
      <w:spacing w:after="300" w:before="100" w:beforeAutospacing="1"/>
    </w:pPr>
    <w:rPr>
      <w:b/>
      <w:bCs/>
    </w:rPr>
  </w:style>
  <w:style w:customStyle="1" w:styleId="item9" w:type="paragraph">
    <w:name w:val="item9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5" w:type="paragraph">
    <w:name w:val="marks5"/>
    <w:basedOn w:val="Normal"/>
    <w:rsid w:val="005C0DAB"/>
    <w:pPr>
      <w:spacing w:after="75"/>
    </w:pPr>
  </w:style>
  <w:style w:customStyle="1" w:styleId="image22" w:type="paragraph">
    <w:name w:val="image22"/>
    <w:basedOn w:val="Normal"/>
    <w:rsid w:val="005C0DAB"/>
    <w:pPr>
      <w:spacing w:after="225" w:before="100" w:beforeAutospacing="1"/>
    </w:pPr>
  </w:style>
  <w:style w:customStyle="1" w:styleId="price9" w:type="paragraph">
    <w:name w:val="price9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5" w:type="paragraph">
    <w:name w:val="more5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10" w:type="paragraph">
    <w:name w:val="item10"/>
    <w:basedOn w:val="Normal"/>
    <w:rsid w:val="005C0DAB"/>
    <w:pPr>
      <w:spacing w:after="150"/>
      <w:ind w:left="45" w:right="45"/>
    </w:pPr>
  </w:style>
  <w:style w:customStyle="1" w:styleId="image23" w:type="paragraph">
    <w:name w:val="image2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24" w:type="paragraph">
    <w:name w:val="image2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5" w:type="paragraph">
    <w:name w:val="pager-prev5"/>
    <w:basedOn w:val="Normal"/>
    <w:rsid w:val="005C0DAB"/>
    <w:pPr>
      <w:spacing w:after="225" w:before="100" w:beforeAutospacing="1"/>
    </w:pPr>
  </w:style>
  <w:style w:customStyle="1" w:styleId="pager-next5" w:type="paragraph">
    <w:name w:val="pager-next5"/>
    <w:basedOn w:val="Normal"/>
    <w:rsid w:val="005C0DAB"/>
    <w:pPr>
      <w:spacing w:after="225" w:before="100" w:beforeAutospacing="1"/>
    </w:pPr>
  </w:style>
  <w:style w:customStyle="1" w:styleId="image25" w:type="paragraph">
    <w:name w:val="image2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5" w:type="paragraph">
    <w:name w:val="summary5"/>
    <w:basedOn w:val="Normal"/>
    <w:rsid w:val="005C0DAB"/>
    <w:pPr>
      <w:spacing w:after="225" w:before="100" w:beforeAutospacing="1"/>
    </w:pPr>
  </w:style>
  <w:style w:customStyle="1" w:styleId="price10" w:type="paragraph">
    <w:name w:val="price10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5" w:type="paragraph">
    <w:name w:val="old-price5"/>
    <w:basedOn w:val="Normal"/>
    <w:rsid w:val="005C0DAB"/>
    <w:pPr>
      <w:spacing w:after="225"/>
    </w:pPr>
  </w:style>
  <w:style w:customStyle="1" w:styleId="value5" w:type="paragraph">
    <w:name w:val="value5"/>
    <w:basedOn w:val="Normal"/>
    <w:rsid w:val="005C0DAB"/>
    <w:pPr>
      <w:spacing w:after="225" w:before="100" w:beforeAutospacing="1"/>
    </w:pPr>
    <w:rPr>
      <w:strike/>
    </w:rPr>
  </w:style>
  <w:style w:customStyle="1" w:styleId="buy5" w:type="paragraph">
    <w:name w:val="buy5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5" w:type="paragraph">
    <w:name w:val="info_content5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5" w:type="paragraph">
    <w:name w:val="has-image5"/>
    <w:basedOn w:val="Normal"/>
    <w:rsid w:val="005C0DAB"/>
    <w:pPr>
      <w:spacing w:after="225" w:before="100" w:beforeAutospacing="1"/>
    </w:pPr>
  </w:style>
  <w:style w:customStyle="1" w:styleId="input-last5" w:type="paragraph">
    <w:name w:val="input-last5"/>
    <w:basedOn w:val="Normal"/>
    <w:rsid w:val="005C0DAB"/>
    <w:pPr>
      <w:spacing w:after="225" w:before="100" w:beforeAutospacing="1"/>
    </w:pPr>
    <w:rPr>
      <w:vanish/>
    </w:rPr>
  </w:style>
  <w:style w:customStyle="1" w:styleId="input-error5" w:type="paragraph">
    <w:name w:val="input-error5"/>
    <w:basedOn w:val="Normal"/>
    <w:rsid w:val="005C0DAB"/>
    <w:pPr>
      <w:spacing w:after="225" w:before="100" w:beforeAutospacing="1"/>
    </w:pPr>
  </w:style>
  <w:style w:customStyle="1" w:styleId="important5" w:type="paragraph">
    <w:name w:val="important5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5" w:type="paragraph">
    <w:name w:val="message-sent5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5" w:type="paragraph">
    <w:name w:val="message-error5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5" w:type="paragraph">
    <w:name w:val="inner5"/>
    <w:basedOn w:val="Normal"/>
    <w:rsid w:val="005C0DAB"/>
    <w:pPr>
      <w:spacing w:after="225" w:before="100" w:beforeAutospacing="1"/>
    </w:pPr>
  </w:style>
  <w:style w:customStyle="1" w:styleId="glagoljica5" w:type="paragraph">
    <w:name w:val="glagoljica5"/>
    <w:basedOn w:val="Normal"/>
    <w:rsid w:val="005C0DAB"/>
    <w:pPr>
      <w:spacing w:after="225" w:before="100" w:beforeAutospacing="1"/>
    </w:pPr>
  </w:style>
  <w:style w:customStyle="1" w:styleId="links5" w:type="paragraph">
    <w:name w:val="links5"/>
    <w:basedOn w:val="Normal"/>
    <w:rsid w:val="005C0DAB"/>
    <w:pPr>
      <w:spacing w:after="225" w:before="100" w:beforeAutospacing="1"/>
      <w:textAlignment w:val="top"/>
    </w:pPr>
  </w:style>
  <w:style w:customStyle="1" w:styleId="right5" w:type="paragraph">
    <w:name w:val="right5"/>
    <w:basedOn w:val="Normal"/>
    <w:rsid w:val="005C0DAB"/>
    <w:pPr>
      <w:spacing w:after="225" w:before="100" w:beforeAutospacing="1"/>
    </w:pPr>
  </w:style>
  <w:style w:customStyle="1" w:styleId="content10" w:type="paragraph">
    <w:name w:val="content10"/>
    <w:basedOn w:val="Normal"/>
    <w:rsid w:val="005C0DAB"/>
  </w:style>
  <w:style w:customStyle="1" w:styleId="article-column4" w:type="paragraph">
    <w:name w:val="article-column4"/>
    <w:basedOn w:val="Normal"/>
    <w:rsid w:val="005C0DAB"/>
    <w:pPr>
      <w:spacing w:after="225" w:before="100" w:beforeAutospacing="1" w:line="336" w:lineRule="atLeast"/>
    </w:pPr>
  </w:style>
  <w:style w:customStyle="1" w:styleId="fullwidth4" w:type="paragraph">
    <w:name w:val="fullwidth4"/>
    <w:basedOn w:val="Normal"/>
    <w:rsid w:val="005C0DAB"/>
    <w:pPr>
      <w:spacing w:after="225" w:before="100" w:beforeAutospacing="1" w:line="336" w:lineRule="atLeast"/>
    </w:pPr>
  </w:style>
  <w:style w:customStyle="1" w:styleId="tb-na184" w:type="paragraph">
    <w:name w:val="tb-na184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kurziv1" w:type="character">
    <w:name w:val="kurziv1"/>
    <w:basedOn w:val="Zadanifontodlomka"/>
    <w:rsid w:val="005C0DAB"/>
    <w:rPr>
      <w:i/>
      <w:iCs/>
    </w:rPr>
  </w:style>
  <w:style w:customStyle="1" w:styleId="bold1" w:type="character">
    <w:name w:val="bold1"/>
    <w:basedOn w:val="Zadanifontodlomka"/>
    <w:rsid w:val="005C0DAB"/>
    <w:rPr>
      <w:b/>
      <w:bCs/>
    </w:rPr>
  </w:style>
  <w:style w:customStyle="1" w:styleId="full-screen-title" w:type="paragraph">
    <w:name w:val="full-screen-title"/>
    <w:basedOn w:val="Normal"/>
    <w:rsid w:val="005C0DAB"/>
    <w:rPr>
      <w:rFonts w:ascii="Times" w:cs="Times" w:hAnsi="Times"/>
      <w:b/>
      <w:bCs/>
      <w:color w:val="000000"/>
      <w:sz w:val="27"/>
      <w:szCs w:val="27"/>
    </w:rPr>
  </w:style>
  <w:style w:customStyle="1" w:styleId="title6" w:type="paragraph">
    <w:name w:val="title6"/>
    <w:basedOn w:val="Normal"/>
    <w:rsid w:val="005C0DAB"/>
    <w:pPr>
      <w:spacing w:after="225" w:before="450" w:line="240" w:lineRule="atLeast"/>
    </w:pPr>
  </w:style>
  <w:style w:customStyle="1" w:styleId="natpis6" w:type="paragraph">
    <w:name w:val="natpis6"/>
    <w:basedOn w:val="Normal"/>
    <w:rsid w:val="005C0DAB"/>
    <w:pPr>
      <w:spacing w:after="225" w:before="240"/>
      <w:ind w:left="330"/>
    </w:pPr>
  </w:style>
  <w:style w:customStyle="1" w:styleId="bx-wrapper6" w:type="paragraph">
    <w:name w:val="bx-wrapper6"/>
    <w:basedOn w:val="Normal"/>
    <w:rsid w:val="005C0DAB"/>
    <w:pPr>
      <w:spacing w:after="225" w:before="100" w:beforeAutospacing="1"/>
    </w:pPr>
  </w:style>
  <w:style w:customStyle="1" w:styleId="bx-viewport6" w:type="paragraph">
    <w:name w:val="bx-viewport6"/>
    <w:basedOn w:val="Normal"/>
    <w:rsid w:val="005C0DAB"/>
    <w:pPr>
      <w:spacing w:after="225" w:before="100" w:beforeAutospacing="1"/>
    </w:pPr>
  </w:style>
  <w:style w:customStyle="1" w:styleId="bx-pager6" w:type="paragraph">
    <w:name w:val="bx-pager6"/>
    <w:basedOn w:val="Normal"/>
    <w:rsid w:val="005C0DAB"/>
    <w:pPr>
      <w:spacing w:after="225" w:before="100" w:beforeAutospacing="1"/>
    </w:pPr>
    <w:rPr>
      <w:vanish/>
    </w:rPr>
  </w:style>
  <w:style w:customStyle="1" w:styleId="bx-prev6" w:type="paragraph">
    <w:name w:val="bx-prev6"/>
    <w:basedOn w:val="Normal"/>
    <w:rsid w:val="005C0DAB"/>
    <w:pPr>
      <w:spacing w:after="225" w:before="100" w:beforeAutospacing="1"/>
    </w:pPr>
  </w:style>
  <w:style w:customStyle="1" w:styleId="bx-next6" w:type="paragraph">
    <w:name w:val="bx-next6"/>
    <w:basedOn w:val="Normal"/>
    <w:rsid w:val="005C0DAB"/>
    <w:pPr>
      <w:spacing w:after="225" w:before="100" w:beforeAutospacing="1"/>
    </w:pPr>
  </w:style>
  <w:style w:customStyle="1" w:styleId="slide6" w:type="paragraph">
    <w:name w:val="slide6"/>
    <w:basedOn w:val="Normal"/>
    <w:rsid w:val="005C0DAB"/>
    <w:pPr>
      <w:spacing w:after="225" w:before="100" w:beforeAutospacing="1"/>
      <w:jc w:val="center"/>
    </w:pPr>
  </w:style>
  <w:style w:customStyle="1" w:styleId="rg-caption6" w:type="paragraph">
    <w:name w:val="rg-caption6"/>
    <w:basedOn w:val="Normal"/>
    <w:rsid w:val="005C0DAB"/>
  </w:style>
  <w:style w:customStyle="1" w:styleId="news6" w:type="paragraph">
    <w:name w:val="news6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26" w:type="paragraph">
    <w:name w:val="image26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11" w:type="paragraph">
    <w:name w:val="content11"/>
    <w:basedOn w:val="Normal"/>
    <w:rsid w:val="005C0DAB"/>
    <w:pPr>
      <w:spacing w:after="225" w:before="100" w:beforeAutospacing="1"/>
    </w:pPr>
  </w:style>
  <w:style w:customStyle="1" w:styleId="date11" w:type="paragraph">
    <w:name w:val="date11"/>
    <w:basedOn w:val="Normal"/>
    <w:rsid w:val="005C0DAB"/>
    <w:pPr>
      <w:spacing w:after="300" w:before="100" w:beforeAutospacing="1"/>
    </w:pPr>
  </w:style>
  <w:style w:customStyle="1" w:styleId="date12" w:type="paragraph">
    <w:name w:val="date12"/>
    <w:basedOn w:val="Normal"/>
    <w:rsid w:val="005C0DAB"/>
    <w:pPr>
      <w:spacing w:after="300" w:before="100" w:beforeAutospacing="1"/>
    </w:pPr>
    <w:rPr>
      <w:b/>
      <w:bCs/>
    </w:rPr>
  </w:style>
  <w:style w:customStyle="1" w:styleId="item11" w:type="paragraph">
    <w:name w:val="item11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6" w:type="paragraph">
    <w:name w:val="marks6"/>
    <w:basedOn w:val="Normal"/>
    <w:rsid w:val="005C0DAB"/>
    <w:pPr>
      <w:spacing w:after="75"/>
    </w:pPr>
  </w:style>
  <w:style w:customStyle="1" w:styleId="image27" w:type="paragraph">
    <w:name w:val="image27"/>
    <w:basedOn w:val="Normal"/>
    <w:rsid w:val="005C0DAB"/>
    <w:pPr>
      <w:spacing w:after="225" w:before="100" w:beforeAutospacing="1"/>
    </w:pPr>
  </w:style>
  <w:style w:customStyle="1" w:styleId="price11" w:type="paragraph">
    <w:name w:val="price11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6" w:type="paragraph">
    <w:name w:val="more6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12" w:type="paragraph">
    <w:name w:val="item12"/>
    <w:basedOn w:val="Normal"/>
    <w:rsid w:val="005C0DAB"/>
    <w:pPr>
      <w:spacing w:after="150"/>
      <w:ind w:left="45" w:right="45"/>
    </w:pPr>
  </w:style>
  <w:style w:customStyle="1" w:styleId="image28" w:type="paragraph">
    <w:name w:val="image28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29" w:type="paragraph">
    <w:name w:val="image29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6" w:type="paragraph">
    <w:name w:val="pager-prev6"/>
    <w:basedOn w:val="Normal"/>
    <w:rsid w:val="005C0DAB"/>
    <w:pPr>
      <w:spacing w:after="225" w:before="100" w:beforeAutospacing="1"/>
    </w:pPr>
  </w:style>
  <w:style w:customStyle="1" w:styleId="pager-next6" w:type="paragraph">
    <w:name w:val="pager-next6"/>
    <w:basedOn w:val="Normal"/>
    <w:rsid w:val="005C0DAB"/>
    <w:pPr>
      <w:spacing w:after="225" w:before="100" w:beforeAutospacing="1"/>
    </w:pPr>
  </w:style>
  <w:style w:customStyle="1" w:styleId="image30" w:type="paragraph">
    <w:name w:val="image30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6" w:type="paragraph">
    <w:name w:val="summary6"/>
    <w:basedOn w:val="Normal"/>
    <w:rsid w:val="005C0DAB"/>
    <w:pPr>
      <w:spacing w:after="225" w:before="100" w:beforeAutospacing="1"/>
    </w:pPr>
  </w:style>
  <w:style w:customStyle="1" w:styleId="price12" w:type="paragraph">
    <w:name w:val="price12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6" w:type="paragraph">
    <w:name w:val="old-price6"/>
    <w:basedOn w:val="Normal"/>
    <w:rsid w:val="005C0DAB"/>
    <w:pPr>
      <w:spacing w:after="225"/>
    </w:pPr>
  </w:style>
  <w:style w:customStyle="1" w:styleId="value6" w:type="paragraph">
    <w:name w:val="value6"/>
    <w:basedOn w:val="Normal"/>
    <w:rsid w:val="005C0DAB"/>
    <w:pPr>
      <w:spacing w:after="225" w:before="100" w:beforeAutospacing="1"/>
    </w:pPr>
    <w:rPr>
      <w:strike/>
    </w:rPr>
  </w:style>
  <w:style w:customStyle="1" w:styleId="buy6" w:type="paragraph">
    <w:name w:val="buy6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6" w:type="paragraph">
    <w:name w:val="info_content6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6" w:type="paragraph">
    <w:name w:val="has-image6"/>
    <w:basedOn w:val="Normal"/>
    <w:rsid w:val="005C0DAB"/>
    <w:pPr>
      <w:spacing w:after="225" w:before="100" w:beforeAutospacing="1"/>
    </w:pPr>
  </w:style>
  <w:style w:customStyle="1" w:styleId="input-last6" w:type="paragraph">
    <w:name w:val="input-last6"/>
    <w:basedOn w:val="Normal"/>
    <w:rsid w:val="005C0DAB"/>
    <w:pPr>
      <w:spacing w:after="225" w:before="100" w:beforeAutospacing="1"/>
    </w:pPr>
    <w:rPr>
      <w:vanish/>
    </w:rPr>
  </w:style>
  <w:style w:customStyle="1" w:styleId="input-error6" w:type="paragraph">
    <w:name w:val="input-error6"/>
    <w:basedOn w:val="Normal"/>
    <w:rsid w:val="005C0DAB"/>
    <w:pPr>
      <w:spacing w:after="225" w:before="100" w:beforeAutospacing="1"/>
    </w:pPr>
  </w:style>
  <w:style w:customStyle="1" w:styleId="important6" w:type="paragraph">
    <w:name w:val="important6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6" w:type="paragraph">
    <w:name w:val="message-sent6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6" w:type="paragraph">
    <w:name w:val="message-error6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6" w:type="paragraph">
    <w:name w:val="inner6"/>
    <w:basedOn w:val="Normal"/>
    <w:rsid w:val="005C0DAB"/>
    <w:pPr>
      <w:spacing w:after="225" w:before="100" w:beforeAutospacing="1"/>
    </w:pPr>
  </w:style>
  <w:style w:customStyle="1" w:styleId="glagoljica6" w:type="paragraph">
    <w:name w:val="glagoljica6"/>
    <w:basedOn w:val="Normal"/>
    <w:rsid w:val="005C0DAB"/>
    <w:pPr>
      <w:spacing w:after="225" w:before="100" w:beforeAutospacing="1"/>
    </w:pPr>
  </w:style>
  <w:style w:customStyle="1" w:styleId="links6" w:type="paragraph">
    <w:name w:val="links6"/>
    <w:basedOn w:val="Normal"/>
    <w:rsid w:val="005C0DAB"/>
    <w:pPr>
      <w:spacing w:after="225" w:before="100" w:beforeAutospacing="1"/>
      <w:textAlignment w:val="top"/>
    </w:pPr>
  </w:style>
  <w:style w:customStyle="1" w:styleId="right6" w:type="paragraph">
    <w:name w:val="right6"/>
    <w:basedOn w:val="Normal"/>
    <w:rsid w:val="005C0DAB"/>
    <w:pPr>
      <w:spacing w:after="225" w:before="100" w:beforeAutospacing="1"/>
    </w:pPr>
  </w:style>
  <w:style w:customStyle="1" w:styleId="content12" w:type="paragraph">
    <w:name w:val="content12"/>
    <w:basedOn w:val="Normal"/>
    <w:rsid w:val="005C0DAB"/>
  </w:style>
  <w:style w:customStyle="1" w:styleId="article-column5" w:type="paragraph">
    <w:name w:val="article-column5"/>
    <w:basedOn w:val="Normal"/>
    <w:rsid w:val="005C0DAB"/>
    <w:pPr>
      <w:spacing w:after="225" w:before="100" w:beforeAutospacing="1" w:line="336" w:lineRule="atLeast"/>
    </w:pPr>
  </w:style>
  <w:style w:customStyle="1" w:styleId="fullwidth5" w:type="paragraph">
    <w:name w:val="fullwidth5"/>
    <w:basedOn w:val="Normal"/>
    <w:rsid w:val="005C0DAB"/>
    <w:pPr>
      <w:spacing w:after="225" w:before="100" w:beforeAutospacing="1" w:line="336" w:lineRule="atLeast"/>
    </w:pPr>
  </w:style>
  <w:style w:customStyle="1" w:styleId="tb-na185" w:type="paragraph">
    <w:name w:val="tb-na185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doc" w:type="paragraph">
    <w:name w:val="doc"/>
    <w:basedOn w:val="Normal"/>
    <w:rsid w:val="005C0DAB"/>
    <w:pPr>
      <w:spacing w:after="225" w:before="100" w:beforeAutospacing="1"/>
    </w:pPr>
  </w:style>
  <w:style w:customStyle="1" w:styleId="title7" w:type="paragraph">
    <w:name w:val="title7"/>
    <w:basedOn w:val="Normal"/>
    <w:rsid w:val="005C0DAB"/>
    <w:pPr>
      <w:spacing w:after="225" w:before="450" w:line="240" w:lineRule="atLeast"/>
    </w:pPr>
  </w:style>
  <w:style w:customStyle="1" w:styleId="natpis7" w:type="paragraph">
    <w:name w:val="natpis7"/>
    <w:basedOn w:val="Normal"/>
    <w:rsid w:val="005C0DAB"/>
    <w:pPr>
      <w:spacing w:after="225" w:before="240"/>
      <w:ind w:left="330"/>
    </w:pPr>
  </w:style>
  <w:style w:customStyle="1" w:styleId="bx-wrapper7" w:type="paragraph">
    <w:name w:val="bx-wrapper7"/>
    <w:basedOn w:val="Normal"/>
    <w:rsid w:val="005C0DAB"/>
    <w:pPr>
      <w:spacing w:after="225" w:before="100" w:beforeAutospacing="1"/>
    </w:pPr>
  </w:style>
  <w:style w:customStyle="1" w:styleId="bx-viewport7" w:type="paragraph">
    <w:name w:val="bx-viewport7"/>
    <w:basedOn w:val="Normal"/>
    <w:rsid w:val="005C0DAB"/>
    <w:pPr>
      <w:spacing w:after="225" w:before="100" w:beforeAutospacing="1"/>
    </w:pPr>
  </w:style>
  <w:style w:customStyle="1" w:styleId="bx-pager7" w:type="paragraph">
    <w:name w:val="bx-pager7"/>
    <w:basedOn w:val="Normal"/>
    <w:rsid w:val="005C0DAB"/>
    <w:pPr>
      <w:spacing w:after="225" w:before="100" w:beforeAutospacing="1"/>
    </w:pPr>
    <w:rPr>
      <w:vanish/>
    </w:rPr>
  </w:style>
  <w:style w:customStyle="1" w:styleId="bx-prev7" w:type="paragraph">
    <w:name w:val="bx-prev7"/>
    <w:basedOn w:val="Normal"/>
    <w:rsid w:val="005C0DAB"/>
    <w:pPr>
      <w:spacing w:after="225" w:before="100" w:beforeAutospacing="1"/>
    </w:pPr>
  </w:style>
  <w:style w:customStyle="1" w:styleId="bx-next7" w:type="paragraph">
    <w:name w:val="bx-next7"/>
    <w:basedOn w:val="Normal"/>
    <w:rsid w:val="005C0DAB"/>
    <w:pPr>
      <w:spacing w:after="225" w:before="100" w:beforeAutospacing="1"/>
    </w:pPr>
  </w:style>
  <w:style w:customStyle="1" w:styleId="slide7" w:type="paragraph">
    <w:name w:val="slide7"/>
    <w:basedOn w:val="Normal"/>
    <w:rsid w:val="005C0DAB"/>
    <w:pPr>
      <w:spacing w:after="225" w:before="100" w:beforeAutospacing="1"/>
      <w:jc w:val="center"/>
    </w:pPr>
  </w:style>
  <w:style w:customStyle="1" w:styleId="rg-caption7" w:type="paragraph">
    <w:name w:val="rg-caption7"/>
    <w:basedOn w:val="Normal"/>
    <w:rsid w:val="005C0DAB"/>
  </w:style>
  <w:style w:customStyle="1" w:styleId="news7" w:type="paragraph">
    <w:name w:val="news7"/>
    <w:basedOn w:val="Normal"/>
    <w:rsid w:val="005C0DAB"/>
    <w:pPr>
      <w:pBdr>
        <w:bottom w:color="E1E1E1" w:space="23" w:sz="6" w:val="single"/>
      </w:pBdr>
      <w:spacing w:after="225" w:before="100" w:beforeAutospacing="1"/>
    </w:pPr>
  </w:style>
  <w:style w:customStyle="1" w:styleId="image31" w:type="paragraph">
    <w:name w:val="image31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content13" w:type="paragraph">
    <w:name w:val="content13"/>
    <w:basedOn w:val="Normal"/>
    <w:rsid w:val="005C0DAB"/>
    <w:pPr>
      <w:spacing w:after="225" w:before="100" w:beforeAutospacing="1"/>
    </w:pPr>
  </w:style>
  <w:style w:customStyle="1" w:styleId="date13" w:type="paragraph">
    <w:name w:val="date13"/>
    <w:basedOn w:val="Normal"/>
    <w:rsid w:val="005C0DAB"/>
    <w:pPr>
      <w:spacing w:after="300" w:before="100" w:beforeAutospacing="1"/>
    </w:pPr>
  </w:style>
  <w:style w:customStyle="1" w:styleId="date14" w:type="paragraph">
    <w:name w:val="date14"/>
    <w:basedOn w:val="Normal"/>
    <w:rsid w:val="005C0DAB"/>
    <w:pPr>
      <w:spacing w:after="300" w:before="100" w:beforeAutospacing="1"/>
    </w:pPr>
    <w:rPr>
      <w:b/>
      <w:bCs/>
    </w:rPr>
  </w:style>
  <w:style w:customStyle="1" w:styleId="item13" w:type="paragraph">
    <w:name w:val="item13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8" w:sz="6" w:val="single"/>
        <w:right w:color="E5E5E5" w:space="11" w:sz="6" w:val="single"/>
      </w:pBdr>
      <w:spacing w:after="825" w:before="100" w:beforeAutospacing="1"/>
      <w:ind w:right="360"/>
      <w:jc w:val="center"/>
    </w:pPr>
  </w:style>
  <w:style w:customStyle="1" w:styleId="marks7" w:type="paragraph">
    <w:name w:val="marks7"/>
    <w:basedOn w:val="Normal"/>
    <w:rsid w:val="005C0DAB"/>
    <w:pPr>
      <w:spacing w:after="75"/>
    </w:pPr>
  </w:style>
  <w:style w:customStyle="1" w:styleId="image32" w:type="paragraph">
    <w:name w:val="image32"/>
    <w:basedOn w:val="Normal"/>
    <w:rsid w:val="005C0DAB"/>
    <w:pPr>
      <w:spacing w:after="225" w:before="100" w:beforeAutospacing="1"/>
    </w:pPr>
  </w:style>
  <w:style w:customStyle="1" w:styleId="price13" w:type="paragraph">
    <w:name w:val="price13"/>
    <w:basedOn w:val="Normal"/>
    <w:rsid w:val="005C0DAB"/>
    <w:pPr>
      <w:spacing w:after="225" w:before="100" w:beforeAutospacing="1"/>
      <w:jc w:val="center"/>
    </w:pPr>
    <w:rPr>
      <w:b/>
      <w:bCs/>
      <w:color w:val="4080BE"/>
      <w:sz w:val="36"/>
      <w:szCs w:val="36"/>
    </w:rPr>
  </w:style>
  <w:style w:customStyle="1" w:styleId="more7" w:type="paragraph">
    <w:name w:val="more7"/>
    <w:basedOn w:val="Normal"/>
    <w:rsid w:val="005C0DAB"/>
    <w:pPr>
      <w:spacing w:after="225" w:before="100" w:beforeAutospacing="1" w:line="450" w:lineRule="atLeast"/>
    </w:pPr>
    <w:rPr>
      <w:b/>
      <w:bCs/>
      <w:caps/>
      <w:color w:val="FFFFFF"/>
      <w:sz w:val="21"/>
      <w:szCs w:val="21"/>
    </w:rPr>
  </w:style>
  <w:style w:customStyle="1" w:styleId="item14" w:type="paragraph">
    <w:name w:val="item14"/>
    <w:basedOn w:val="Normal"/>
    <w:rsid w:val="005C0DAB"/>
    <w:pPr>
      <w:spacing w:after="150"/>
      <w:ind w:left="45" w:right="45"/>
    </w:pPr>
  </w:style>
  <w:style w:customStyle="1" w:styleId="image33" w:type="paragraph">
    <w:name w:val="image33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pacing w:after="225" w:before="100" w:beforeAutospacing="1"/>
    </w:pPr>
  </w:style>
  <w:style w:customStyle="1" w:styleId="image34" w:type="paragraph">
    <w:name w:val="image34"/>
    <w:basedOn w:val="Normal"/>
    <w:rsid w:val="005C0DAB"/>
    <w:pPr>
      <w:pBdr>
        <w:top w:color="F0F0F2" w:space="3" w:sz="6" w:val="single"/>
        <w:left w:color="F0F0F2" w:space="3" w:sz="6" w:val="single"/>
        <w:bottom w:color="F0F0F2" w:space="3" w:sz="6" w:val="single"/>
        <w:right w:color="F0F0F2" w:space="3" w:sz="6" w:val="single"/>
      </w:pBdr>
      <w:shd w:color="auto" w:fill="70A0CE" w:val="clear"/>
      <w:spacing w:after="225" w:before="100" w:beforeAutospacing="1"/>
    </w:pPr>
  </w:style>
  <w:style w:customStyle="1" w:styleId="pager-prev7" w:type="paragraph">
    <w:name w:val="pager-prev7"/>
    <w:basedOn w:val="Normal"/>
    <w:rsid w:val="005C0DAB"/>
    <w:pPr>
      <w:spacing w:after="225" w:before="100" w:beforeAutospacing="1"/>
    </w:pPr>
  </w:style>
  <w:style w:customStyle="1" w:styleId="pager-next7" w:type="paragraph">
    <w:name w:val="pager-next7"/>
    <w:basedOn w:val="Normal"/>
    <w:rsid w:val="005C0DAB"/>
    <w:pPr>
      <w:spacing w:after="225" w:before="100" w:beforeAutospacing="1"/>
    </w:pPr>
  </w:style>
  <w:style w:customStyle="1" w:styleId="image35" w:type="paragraph">
    <w:name w:val="image35"/>
    <w:basedOn w:val="Normal"/>
    <w:rsid w:val="005C0DAB"/>
    <w:pPr>
      <w:pBdr>
        <w:top w:color="E5E5E5" w:space="15" w:sz="6" w:val="single"/>
        <w:left w:color="E5E5E5" w:space="11" w:sz="6" w:val="single"/>
        <w:bottom w:color="E5E5E5" w:space="15" w:sz="6" w:val="single"/>
        <w:right w:color="E5E5E5" w:space="11" w:sz="6" w:val="single"/>
      </w:pBdr>
      <w:spacing w:after="225" w:before="100" w:beforeAutospacing="1"/>
      <w:ind w:right="375"/>
      <w:jc w:val="center"/>
    </w:pPr>
  </w:style>
  <w:style w:customStyle="1" w:styleId="summary7" w:type="paragraph">
    <w:name w:val="summary7"/>
    <w:basedOn w:val="Normal"/>
    <w:rsid w:val="005C0DAB"/>
    <w:pPr>
      <w:spacing w:after="225" w:before="100" w:beforeAutospacing="1"/>
    </w:pPr>
  </w:style>
  <w:style w:customStyle="1" w:styleId="price14" w:type="paragraph">
    <w:name w:val="price14"/>
    <w:basedOn w:val="Normal"/>
    <w:rsid w:val="005C0DAB"/>
    <w:pPr>
      <w:spacing w:after="225" w:before="100" w:beforeAutospacing="1"/>
    </w:pPr>
    <w:rPr>
      <w:b/>
      <w:bCs/>
      <w:color w:val="4080BE"/>
      <w:sz w:val="36"/>
      <w:szCs w:val="36"/>
    </w:rPr>
  </w:style>
  <w:style w:customStyle="1" w:styleId="old-price7" w:type="paragraph">
    <w:name w:val="old-price7"/>
    <w:basedOn w:val="Normal"/>
    <w:rsid w:val="005C0DAB"/>
    <w:pPr>
      <w:spacing w:after="225"/>
    </w:pPr>
  </w:style>
  <w:style w:customStyle="1" w:styleId="value7" w:type="paragraph">
    <w:name w:val="value7"/>
    <w:basedOn w:val="Normal"/>
    <w:rsid w:val="005C0DAB"/>
    <w:pPr>
      <w:spacing w:after="225" w:before="100" w:beforeAutospacing="1"/>
    </w:pPr>
    <w:rPr>
      <w:strike/>
    </w:rPr>
  </w:style>
  <w:style w:customStyle="1" w:styleId="buy7" w:type="paragraph">
    <w:name w:val="buy7"/>
    <w:basedOn w:val="Normal"/>
    <w:rsid w:val="005C0DAB"/>
    <w:pPr>
      <w:spacing w:after="225" w:before="100" w:beforeAutospacing="1" w:line="600" w:lineRule="atLeast"/>
    </w:pPr>
    <w:rPr>
      <w:caps/>
      <w:color w:val="FFFFFF"/>
      <w:sz w:val="36"/>
      <w:szCs w:val="36"/>
    </w:rPr>
  </w:style>
  <w:style w:customStyle="1" w:styleId="infocontent7" w:type="paragraph">
    <w:name w:val="info_content7"/>
    <w:basedOn w:val="Normal"/>
    <w:rsid w:val="005C0DAB"/>
    <w:pPr>
      <w:spacing w:after="225" w:before="100" w:beforeAutospacing="1" w:line="315" w:lineRule="atLeast"/>
    </w:pPr>
    <w:rPr>
      <w:sz w:val="21"/>
      <w:szCs w:val="21"/>
    </w:rPr>
  </w:style>
  <w:style w:customStyle="1" w:styleId="has-image7" w:type="paragraph">
    <w:name w:val="has-image7"/>
    <w:basedOn w:val="Normal"/>
    <w:rsid w:val="005C0DAB"/>
    <w:pPr>
      <w:spacing w:after="225" w:before="100" w:beforeAutospacing="1"/>
    </w:pPr>
  </w:style>
  <w:style w:customStyle="1" w:styleId="input-last7" w:type="paragraph">
    <w:name w:val="input-last7"/>
    <w:basedOn w:val="Normal"/>
    <w:rsid w:val="005C0DAB"/>
    <w:pPr>
      <w:spacing w:after="225" w:before="100" w:beforeAutospacing="1"/>
    </w:pPr>
    <w:rPr>
      <w:vanish/>
    </w:rPr>
  </w:style>
  <w:style w:customStyle="1" w:styleId="input-error7" w:type="paragraph">
    <w:name w:val="input-error7"/>
    <w:basedOn w:val="Normal"/>
    <w:rsid w:val="005C0DAB"/>
    <w:pPr>
      <w:spacing w:after="225" w:before="100" w:beforeAutospacing="1"/>
    </w:pPr>
  </w:style>
  <w:style w:customStyle="1" w:styleId="important7" w:type="paragraph">
    <w:name w:val="important7"/>
    <w:basedOn w:val="Normal"/>
    <w:rsid w:val="005C0DAB"/>
    <w:pPr>
      <w:spacing w:after="225" w:before="100" w:beforeAutospacing="1"/>
    </w:pPr>
    <w:rPr>
      <w:color w:val="FF0000"/>
    </w:rPr>
  </w:style>
  <w:style w:customStyle="1" w:styleId="message-sent7" w:type="paragraph">
    <w:name w:val="message-sent7"/>
    <w:basedOn w:val="Normal"/>
    <w:rsid w:val="005C0DAB"/>
    <w:pPr>
      <w:pBdr>
        <w:bottom w:color="008000" w:space="0" w:sz="12" w:val="single"/>
      </w:pBdr>
      <w:spacing w:after="150" w:before="150"/>
    </w:pPr>
    <w:rPr>
      <w:color w:val="000000"/>
    </w:rPr>
  </w:style>
  <w:style w:customStyle="1" w:styleId="message-error7" w:type="paragraph">
    <w:name w:val="message-error7"/>
    <w:basedOn w:val="Normal"/>
    <w:rsid w:val="005C0DAB"/>
    <w:pPr>
      <w:pBdr>
        <w:bottom w:color="FF0000" w:space="0" w:sz="12" w:val="single"/>
      </w:pBdr>
      <w:spacing w:after="150" w:before="150"/>
    </w:pPr>
    <w:rPr>
      <w:color w:val="000000"/>
    </w:rPr>
  </w:style>
  <w:style w:customStyle="1" w:styleId="inner7" w:type="paragraph">
    <w:name w:val="inner7"/>
    <w:basedOn w:val="Normal"/>
    <w:rsid w:val="005C0DAB"/>
    <w:pPr>
      <w:spacing w:after="225" w:before="100" w:beforeAutospacing="1"/>
    </w:pPr>
  </w:style>
  <w:style w:customStyle="1" w:styleId="glagoljica7" w:type="paragraph">
    <w:name w:val="glagoljica7"/>
    <w:basedOn w:val="Normal"/>
    <w:rsid w:val="005C0DAB"/>
    <w:pPr>
      <w:spacing w:after="225" w:before="100" w:beforeAutospacing="1"/>
    </w:pPr>
  </w:style>
  <w:style w:customStyle="1" w:styleId="links7" w:type="paragraph">
    <w:name w:val="links7"/>
    <w:basedOn w:val="Normal"/>
    <w:rsid w:val="005C0DAB"/>
    <w:pPr>
      <w:spacing w:after="225" w:before="100" w:beforeAutospacing="1"/>
      <w:textAlignment w:val="top"/>
    </w:pPr>
  </w:style>
  <w:style w:customStyle="1" w:styleId="right7" w:type="paragraph">
    <w:name w:val="right7"/>
    <w:basedOn w:val="Normal"/>
    <w:rsid w:val="005C0DAB"/>
    <w:pPr>
      <w:spacing w:after="225" w:before="100" w:beforeAutospacing="1"/>
    </w:pPr>
  </w:style>
  <w:style w:customStyle="1" w:styleId="content14" w:type="paragraph">
    <w:name w:val="content14"/>
    <w:basedOn w:val="Normal"/>
    <w:rsid w:val="005C0DAB"/>
  </w:style>
  <w:style w:customStyle="1" w:styleId="article-column6" w:type="paragraph">
    <w:name w:val="article-column6"/>
    <w:basedOn w:val="Normal"/>
    <w:rsid w:val="005C0DAB"/>
    <w:pPr>
      <w:spacing w:after="225" w:before="100" w:beforeAutospacing="1" w:line="336" w:lineRule="atLeast"/>
    </w:pPr>
    <w:rPr>
      <w:color w:val="231F20"/>
    </w:rPr>
  </w:style>
  <w:style w:customStyle="1" w:styleId="fullwidth6" w:type="paragraph">
    <w:name w:val="fullwidth6"/>
    <w:basedOn w:val="Normal"/>
    <w:rsid w:val="005C0DAB"/>
    <w:pPr>
      <w:spacing w:after="225" w:before="100" w:beforeAutospacing="1" w:line="336" w:lineRule="atLeast"/>
    </w:pPr>
  </w:style>
  <w:style w:customStyle="1" w:styleId="tb-na186" w:type="paragraph">
    <w:name w:val="tb-na186"/>
    <w:basedOn w:val="Normal"/>
    <w:rsid w:val="005C0DAB"/>
    <w:pPr>
      <w:spacing w:after="225" w:before="100" w:beforeAutospacing="1" w:line="336" w:lineRule="atLeast"/>
      <w:jc w:val="center"/>
    </w:pPr>
    <w:rPr>
      <w:b/>
      <w:bCs/>
      <w:caps/>
      <w:sz w:val="40"/>
      <w:szCs w:val="40"/>
    </w:rPr>
  </w:style>
  <w:style w:customStyle="1" w:styleId="doc1" w:type="paragraph">
    <w:name w:val="doc1"/>
    <w:basedOn w:val="Normal"/>
    <w:rsid w:val="005C0DAB"/>
    <w:pPr>
      <w:spacing w:line="336" w:lineRule="atLeast"/>
    </w:pPr>
  </w:style>
  <w:style w:customStyle="1" w:styleId="doc2" w:type="paragraph">
    <w:name w:val="doc2"/>
    <w:basedOn w:val="Normal"/>
    <w:rsid w:val="005C0DAB"/>
  </w:style>
  <w:style w:customStyle="1" w:styleId="doc3" w:type="paragraph">
    <w:name w:val="doc3"/>
    <w:basedOn w:val="Normal"/>
    <w:rsid w:val="005C0DAB"/>
  </w:style>
  <w:style w:styleId="Tekstbalonia" w:type="paragraph">
    <w:name w:val="Balloon Text"/>
    <w:basedOn w:val="Normal"/>
    <w:link w:val="TekstbaloniaChar"/>
    <w:uiPriority w:val="99"/>
    <w:semiHidden/>
    <w:unhideWhenUsed/>
    <w:rsid w:val="005C0D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0DAB"/>
    <w:rPr>
      <w:rFonts w:ascii="Tahoma" w:cs="Tahoma" w:hAnsi="Tahoma"/>
      <w:sz w:val="16"/>
      <w:szCs w:val="16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D61F8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97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E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E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E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E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114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81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5715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837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61492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236273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7790305">
                      <w:marLeft w:val="0"/>
                      <w:marRight w:val="0"/>
                      <w:marTop w:val="300"/>
                      <w:marBottom w:val="45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22187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83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8665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1739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6142590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5358831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71990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596178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993814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5429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7187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1703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600407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73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233907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3355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9925891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3D70A.0FCA7E5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BRAMAN USLUGE d.o.o. za završne građevinske radove</izvorni_sadrzaj>
    <derivirana_varijabla naziv="DomainObject.Predmet.ProtustrankaFormated_1">  BRAMAN USLUGE d.o.o. za završne građevinske radove</derivirana_varijabla>
  </DomainObject.Predmet.ProtustrankaFormated>
  <DomainObject.Predmet.ProtustrankaFormatedOIB>
    <izvorni_sadrzaj>  BRAMAN USLUGE d.o.o. za završne građevinske radove, OIB 74199793045</izvorni_sadrzaj>
    <derivirana_varijabla naziv="DomainObject.Predmet.ProtustrankaFormatedOIB_1">  BRAMAN USLUGE d.o.o. za završne građevinske radove, OIB 74199793045</derivirana_varijabla>
  </DomainObject.Predmet.ProtustrankaFormatedOIB>
  <DomainObject.Predmet.ProtustrankaFormatedWithAdress>
    <izvorni_sadrzaj> BRAMAN USLUGE d.o.o. za završne građevinske radove, Bana Josipa Jelačića 11, 34310 Pleternica</izvorni_sadrzaj>
    <derivirana_varijabla naziv="DomainObject.Predmet.ProtustrankaFormatedWithAdress_1"> BRAMAN USLUGE d.o.o. za završne građevinske radove, Bana Josipa Jelačića 11, 34310 Pleternica</derivirana_varijabla>
  </DomainObject.Predmet.ProtustrankaFormatedWithAdress>
  <DomainObject.Predmet.ProtustrankaFormatedWithAdressOIB>
    <izvorni_sadrzaj> BRAMAN USLUGE d.o.o. za završne građevinske radove, OIB 74199793045, Bana Josipa Jelačića 11, 34310 Pleternica</izvorni_sadrzaj>
    <derivirana_varijabla naziv="DomainObject.Predmet.ProtustrankaFormatedWithAdressOIB_1"> BRAMAN USLUGE d.o.o. za završne građevinske radove, OIB 74199793045, Bana Josipa Jelačića 11, 34310 Pleternica</derivirana_varijabla>
  </DomainObject.Predmet.ProtustrankaFormatedWithAdressOIB>
  <DomainObject.Predmet.ProtustrankaWithAdress>
    <izvorni_sadrzaj>BRAMAN USLUGE d.o.o. za završne građevinske radove Bana Josipa Jelačića 11, 34310 Pleternica</izvorni_sadrzaj>
    <derivirana_varijabla naziv="DomainObject.Predmet.ProtustrankaWithAdress_1">BRAMAN USLUGE d.o.o. za završne građevinske radove Bana Josipa Jelačića 11, 34310 Pleternica</derivirana_varijabla>
  </DomainObject.Predmet.ProtustrankaWithAdress>
  <DomainObject.Predmet.ProtustrankaWithAdressOIB>
    <izvorni_sadrzaj>BRAMAN USLUGE d.o.o. za završne građevinske radove, OIB 74199793045, Bana Josipa Jelačića 11, 34310 Pleternica</izvorni_sadrzaj>
    <derivirana_varijabla naziv="DomainObject.Predmet.ProtustrankaWithAdressOIB_1">BRAMAN USLUGE d.o.o. za završne građevinske radove, OIB 74199793045, Bana Josipa Jelačića 11, 34310 Pleternica</derivirana_varijabla>
  </DomainObject.Predmet.ProtustrankaWithAdressOIB>
  <DomainObject.Predmet.ProtustrankaNazivFormated>
    <izvorni_sadrzaj>BRAMAN USLUGE d.o.o. za završne građevinske radove</izvorni_sadrzaj>
    <derivirana_varijabla naziv="DomainObject.Predmet.ProtustrankaNazivFormated_1">BRAMAN USLUGE d.o.o. za završne građevinske radove</derivirana_varijabla>
  </DomainObject.Predmet.ProtustrankaNazivFormated>
  <DomainObject.Predmet.ProtustrankaNazivFormatedOIB>
    <izvorni_sadrzaj>BRAMAN USLUGE d.o.o. za završne građevinske radove, OIB 74199793045</izvorni_sadrzaj>
    <derivirana_varijabla naziv="DomainObject.Predmet.ProtustrankaNazivFormatedOIB_1">BRAMAN USLUGE d.o.o. za završne građevinske radove, OIB 74199793045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,Područni ured Slavonija i Baranja, Požega; BRAMAN USLUGE d.o.o.</izvorni_sadrzaj>
    <derivirana_varijabla naziv="DomainObject.Predmet.StrankaFormated_1">  RH MF POREZNA UPRAVA ,Područni ured Slavonija i Baranja, Požega; BRAMAN USLUGE d.o.o.</derivirana_varijabla>
  </DomainObject.Predmet.StrankaFormated>
  <DomainObject.Predmet.StrankaFormatedOIB>
    <izvorni_sadrzaj>  RH MF POREZNA UPRAVA ,Područni ured Slavonija i Baranja, Požega; BRAMAN USLUGE d.o.o., OIB 74199793045</izvorni_sadrzaj>
    <derivirana_varijabla naziv="DomainObject.Predmet.StrankaFormatedOIB_1">  RH MF POREZNA UPRAVA ,Područni ured Slavonija i Baranja, Požega; BRAMAN USLUGE d.o.o., OIB 74199793045</derivirana_varijabla>
  </DomainObject.Predmet.StrankaFormatedOIB>
  <DomainObject.Predmet.StrankaFormatedWithAdress>
    <izvorni_sadrzaj> RH MF POREZNA UPRAVA ,Područni ured Slavonija i Baranja, Požega, Katančićeva 5/a, 10000 Zagreb; BRAMAN USLUGE d.o.o., Bana Josipa Jelačića 11, 34310 Pleternica</izvorni_sadrzaj>
    <derivirana_varijabla naziv="DomainObject.Predmet.StrankaFormatedWithAdress_1"> RH MF POREZNA UPRAVA ,Područni ured Slavonija i Baranja, Požega, Katančićeva 5/a, 10000 Zagreb; BRAMAN USLUGE d.o.o., Bana Josipa Jelačića 11, 34310 Pleternica</derivirana_varijabla>
  </DomainObject.Predmet.StrankaFormatedWithAdress>
  <DomainObject.Predmet.StrankaFormatedWithAdressOIB>
    <izvorni_sadrzaj> RH MF POREZNA UPRAVA ,Područni ured Slavonija i Baranja, Požega, Katančićeva 5/a, 10000 Zagreb; BRAMAN USLUGE d.o.o., OIB 74199793045, Bana Josipa Jelačića 11, 34310 Pleternica</izvorni_sadrzaj>
    <derivirana_varijabla naziv="DomainObject.Predmet.StrankaFormatedWithAdressOIB_1"> RH MF POREZNA UPRAVA ,Područni ured Slavonija i Baranja, Požega, Katančićeva 5/a, 10000 Zagreb; BRAMAN USLUGE d.o.o., OIB 74199793045, Bana Josipa Jelačića 11, 34310 Pleternica</derivirana_varijabla>
  </DomainObject.Predmet.StrankaFormatedWithAdressOIB>
  <DomainObject.Predmet.StrankaWithAdress>
    <izvorni_sadrzaj>RH MF POREZNA UPRAVA ,Područni ured Slavonija i Baranja, Požega Katančićeva 5/a,10000 Zagreb,BRAMAN USLUGE d.o.o. Bana Josipa Jelačića 11,34310 Pleternica</izvorni_sadrzaj>
    <derivirana_varijabla naziv="DomainObject.Predmet.StrankaWithAdress_1">RH MF POREZNA UPRAVA ,Područni ured Slavonija i Baranja, Požega Katančićeva 5/a,10000 Zagreb,BRAMAN USLUGE d.o.o. Bana Josipa Jelačića 11,34310 Pleternica</derivirana_varijabla>
  </DomainObject.Predmet.StrankaWithAdress>
  <DomainObject.Predmet.StrankaWithAdressOIB>
    <izvorni_sadrzaj>RH MF POREZNA UPRAVA ,Područni ured Slavonija i Baranja, Požega, Katančićeva 5/a,10000 Zagreb,BRAMAN USLUGE d.o.o., OIB 74199793045, Bana Josipa Jelačića 11,34310 Pleternica</izvorni_sadrzaj>
    <derivirana_varijabla naziv="DomainObject.Predmet.StrankaWithAdressOIB_1">RH MF POREZNA UPRAVA ,Područni ured Slavonija i Baranja, Požega, Katančićeva 5/a,10000 Zagreb,BRAMAN USLUGE d.o.o., OIB 74199793045, Bana Josipa Jelačića 11,34310 Pleternica</derivirana_varijabla>
  </DomainObject.Predmet.StrankaWithAdressOIB>
  <DomainObject.Predmet.StrankaNazivFormated>
    <izvorni_sadrzaj>RH MF POREZNA UPRAVA ,Područni ured Slavonija i Baranja, Požega,BRAMAN USLUGE d.o.o.</izvorni_sadrzaj>
    <derivirana_varijabla naziv="DomainObject.Predmet.StrankaNazivFormated_1">RH MF POREZNA UPRAVA ,Područni ured Slavonija i Baranja, Požega,BRAMAN USLUGE d.o.o.</derivirana_varijabla>
  </DomainObject.Predmet.StrankaNazivFormated>
  <DomainObject.Predmet.StrankaNazivFormatedOIB>
    <izvorni_sadrzaj>RH MF POREZNA UPRAVA ,Područni ured Slavonija i Baranja, Požega,BRAMAN USLUGE d.o.o., OIB 74199793045</izvorni_sadrzaj>
    <derivirana_varijabla naziv="DomainObject.Predmet.StrankaNazivFormatedOIB_1">RH MF POREZNA UPRAVA ,Područni ured Slavonija i Baranja, Požega,BRAMAN USLUGE d.o.o., OIB 74199793045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POREZNA UPRAVA ,Područni ured Slavonija i Baranja, Požega</item>
      <item>BRAMAN USLUGE d.o.o.</item>
    </izvorni_sadrzaj>
    <derivirana_varijabla naziv="DomainObject.Predmet.StrankaListFormated_1">
      <item>RH MF POREZNA UPRAVA ,Područni ured Slavonija i Baranja, Požega</item>
      <item>BRAMAN USLUGE d.o.o.</item>
    </derivirana_varijabla>
  </DomainObject.Predmet.StrankaListFormated>
  <DomainObject.Predmet.StrankaListFormatedOIB>
    <izvorni_sadrzaj>
      <item>RH MF POREZNA UPRAVA ,Područni ured Slavonija i Baranja, Požega</item>
      <item>BRAMAN USLUGE d.o.o., OIB 74199793045</item>
    </izvorni_sadrzaj>
    <derivirana_varijabla naziv="DomainObject.Predmet.StrankaListFormatedOIB_1">
      <item>RH MF POREZNA UPRAVA ,Područni ured Slavonija i Baranja, Požega</item>
      <item>BRAMAN USLUGE d.o.o., OIB 74199793045</item>
    </derivirana_varijabla>
  </DomainObject.Predmet.StrankaListFormatedOIB>
  <DomainObject.Predmet.StrankaListFormatedWithAdress>
    <izvorni_sadrzaj>
      <item>RH MF POREZNA UPRAVA ,Područni ured Slavonija i Baranja, Požega, Katančićeva 5/a, 10000 Zagreb</item>
      <item>BRAMAN USLUGE d.o.o., Bana Josipa Jelačića 11, 34310 Pleternica</item>
    </izvorni_sadrzaj>
    <derivirana_varijabla naziv="DomainObject.Predmet.StrankaListFormatedWithAdress_1">
      <item>RH MF POREZNA UPRAVA ,Područni ured Slavonija i Baranja, Požega, Katančićeva 5/a, 10000 Zagreb</item>
      <item>BRAMAN USLUGE d.o.o., Bana Josipa Jelačića 11, 34310 Pleternica</item>
    </derivirana_varijabla>
  </DomainObject.Predmet.StrankaListFormatedWithAdress>
  <DomainObject.Predmet.StrankaListFormatedWithAdressOIB>
    <izvorni_sadrzaj>
      <item>RH MF POREZNA UPRAVA ,Područni ured Slavonija i Baranja, Požega, Katančićeva 5/a, 10000 Zagreb</item>
      <item>BRAMAN USLUGE d.o.o., OIB 74199793045, Bana Josipa Jelačića 11, 34310 Pleternica</item>
    </izvorni_sadrzaj>
    <derivirana_varijabla naziv="DomainObject.Predmet.StrankaListFormatedWithAdressOIB_1">
      <item>RH MF POREZNA UPRAVA ,Područni ured Slavonija i Baranja, Požega, Katančićeva 5/a, 10000 Zagreb</item>
      <item>BRAMAN USLUGE d.o.o., OIB 74199793045, Bana Josipa Jelačića 11, 34310 Pleternica</item>
    </derivirana_varijabla>
  </DomainObject.Predmet.StrankaListFormatedWithAdressOIB>
  <DomainObject.Predmet.StrankaListNazivFormated>
    <izvorni_sadrzaj>
      <item>RH MF POREZNA UPRAVA ,Područni ured Slavonija i Baranja, Požega</item>
      <item>BRAMAN USLUGE d.o.o.</item>
    </izvorni_sadrzaj>
    <derivirana_varijabla naziv="DomainObject.Predmet.StrankaListNazivFormated_1">
      <item>RH MF POREZNA UPRAVA ,Područni ured Slavonija i Baranja, Požega</item>
      <item>BRAMAN USLUGE d.o.o.</item>
    </derivirana_varijabla>
  </DomainObject.Predmet.StrankaListNazivFormated>
  <DomainObject.Predmet.StrankaListNazivFormatedOIB>
    <izvorni_sadrzaj>
      <item>RH MF POREZNA UPRAVA ,Područni ured Slavonija i Baranja, Požega</item>
      <item>BRAMAN USLUGE d.o.o., OIB 74199793045</item>
    </izvorni_sadrzaj>
    <derivirana_varijabla naziv="DomainObject.Predmet.StrankaListNazivFormatedOIB_1">
      <item>RH MF POREZNA UPRAVA ,Područni ured Slavonija i Baranja, Požega</item>
      <item>BRAMAN USLUGE d.o.o., OIB 74199793045</item>
    </derivirana_varijabla>
  </DomainObject.Predmet.StrankaListNazivFormatedOIB>
  <DomainObject.Predmet.ProtuStrankaListFormated>
    <izvorni_sadrzaj>
      <item>BRAMAN USLUGE d.o.o. za završne građevinske radove</item>
    </izvorni_sadrzaj>
    <derivirana_varijabla naziv="DomainObject.Predmet.ProtuStrankaListFormated_1">
      <item>BRAMAN USLUGE d.o.o. za završne građevinske radove</item>
    </derivirana_varijabla>
  </DomainObject.Predmet.ProtuStrankaListFormated>
  <DomainObject.Predmet.ProtuStrankaListFormatedOIB>
    <izvorni_sadrzaj>
      <item>BRAMAN USLUGE d.o.o. za završne građevinske radove, OIB 74199793045</item>
    </izvorni_sadrzaj>
    <derivirana_varijabla naziv="DomainObject.Predmet.ProtuStrankaListFormatedOIB_1">
      <item>BRAMAN USLUGE d.o.o. za završne građevinske radove, OIB 74199793045</item>
    </derivirana_varijabla>
  </DomainObject.Predmet.ProtuStrankaListFormatedOIB>
  <DomainObject.Predmet.ProtuStrankaListFormatedWithAdress>
    <izvorni_sadrzaj>
      <item>BRAMAN USLUGE d.o.o. za završne građevinske radove, Bana Josipa Jelačića 11, 34310 Pleternica</item>
    </izvorni_sadrzaj>
    <derivirana_varijabla naziv="DomainObject.Predmet.ProtuStrankaListFormatedWithAdress_1">
      <item>BRAMAN USLUGE d.o.o. za završne građevinske radove, Bana Josipa Jelačića 11, 34310 Pleternica</item>
    </derivirana_varijabla>
  </DomainObject.Predmet.ProtuStrankaListFormatedWithAdress>
  <DomainObject.Predmet.ProtuStrankaListFormatedWithAdressOIB>
    <izvorni_sadrzaj>
      <item>BRAMAN USLUGE d.o.o. za završne građevinske radove, OIB 74199793045, Bana Josipa Jelačića 11, 34310 Pleternica</item>
    </izvorni_sadrzaj>
    <derivirana_varijabla naziv="DomainObject.Predmet.ProtuStrankaListFormatedWithAdressOIB_1">
      <item>BRAMAN USLUGE d.o.o. za završne građevinske radove, OIB 74199793045, Bana Josipa Jelačića 11, 34310 Pleternica</item>
    </derivirana_varijabla>
  </DomainObject.Predmet.ProtuStrankaListFormatedWithAdressOIB>
  <DomainObject.Predmet.ProtuStrankaListNazivFormated>
    <izvorni_sadrzaj>
      <item>BRAMAN USLUGE d.o.o. za završne građevinske radove</item>
    </izvorni_sadrzaj>
    <derivirana_varijabla naziv="DomainObject.Predmet.ProtuStrankaListNazivFormated_1">
      <item>BRAMAN USLUGE d.o.o. za završne građevinske radove</item>
    </derivirana_varijabla>
  </DomainObject.Predmet.ProtuStrankaListNazivFormated>
  <DomainObject.Predmet.ProtuStrankaListNazivFormatedOIB>
    <izvorni_sadrzaj>
      <item>BRAMAN USLUGE d.o.o. za završne građevinske radove, OIB 74199793045</item>
    </izvorni_sadrzaj>
    <derivirana_varijabla naziv="DomainObject.Predmet.ProtuStrankaListNazivFormatedOIB_1">
      <item>BRAMAN USLUGE d.o.o. za završne građevinske radove, OIB 74199793045</item>
    </derivirana_varijabla>
  </DomainObject.Predmet.ProtuStrankaListNazivFormatedOIB>
  <DomainObject.Predmet.OstaliList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Formated>
  <DomainObject.Predmet.OstaliList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FormatedOIB>
  <DomainObject.Predmet.OstaliListFormatedWithAdress>
    <izvorni_sadrzaj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izvorni_sadrzaj>
    <derivirana_varijabla naziv="DomainObject.Predmet.OstaliListFormatedWithAdress_1"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derivirana_varijabla>
  </DomainObject.Predmet.OstaliListFormatedWithAdress>
  <DomainObject.Predmet.OstaliListFormatedWithAdressOIB>
    <izvorni_sadrzaj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izvorni_sadrzaj>
    <derivirana_varijabla naziv="DomainObject.Predmet.OstaliListFormatedWithAdressOIB_1"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derivirana_varijabla>
  </DomainObject.Predmet.OstaliListFormatedWithAdressOIB>
  <DomainObject.Predmet.OstaliListNaziv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Naziv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NazivFormated>
  <DomainObject.Predmet.OstaliListNaziv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Naziv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,Područni ured Slavonija i Baranja, Požega i dr.</izvorni_sadrzaj>
    <derivirana_varijabla naziv="DomainObject.Predmet.StrankaIDrugi_1">RH MF POREZNA UPRAVA ,Područni ured Slavonija i Baranja, Požega i dr.</derivirana_varijabla>
  </DomainObject.Predmet.StrankaIDrugi>
  <DomainObject.Predmet.ProtustrankaIDrugi>
    <izvorni_sadrzaj>BRAMAN USLUGE d.o.o. za završne građevinske radove</izvorni_sadrzaj>
    <derivirana_varijabla naziv="DomainObject.Predmet.ProtustrankaIDrugi_1">BRAMAN USLUGE d.o.o. za završne građevinske radove</derivirana_varijabla>
  </DomainObject.Predmet.ProtustrankaIDrugi>
  <DomainObject.Predmet.StrankaIDrugiAdressOIB>
    <izvorni_sadrzaj>RH MF POREZNA UPRAVA ,Područni ured Slavonija i Baranja, Požega, Katančićeva 5/a, 10000 Zagreb i dr.</izvorni_sadrzaj>
    <derivirana_varijabla naziv="DomainObject.Predmet.StrankaIDrugiAdressOIB_1">RH MF POREZNA UPRAVA ,Područni ured Slavonija i Baranja, Požega, Katančićeva 5/a, 10000 Zagreb i dr.</derivirana_varijabla>
  </DomainObject.Predmet.StrankaIDrugiAdressOIB>
  <DomainObject.Predmet.ProtustrankaIDrugiAdressOIB>
    <izvorni_sadrzaj>BRAMAN USLUGE d.o.o. za završne građevinske radove, OIB 74199793045, Bana Josipa Jelačića 11, 34310 Pleternica</izvorni_sadrzaj>
    <derivirana_varijabla naziv="DomainObject.Predmet.ProtustrankaIDrugiAdressOIB_1">BRAMAN USLUGE d.o.o. za završne građevinske radove, OIB 74199793045, Bana Josipa Jelačića 11,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Vlatka Palinić-Bezak</item>
      <item>Maja Stanin</item>
      <item>Vinka Ivanković</item>
      <item>INES GAUS LENINGER</item>
    </izvorni_sadrzaj>
    <derivirana_varijabla naziv="DomainObject.Predmet.SudioniciListNaziv_1"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Vlatka Palinić-Bezak</item>
      <item>Maja Stanin</item>
      <item>Vinka Ivanković</item>
      <item>INES GAUS LENINGER</item>
    </derivirana_varijabla>
  </DomainObject.Predmet.SudioniciListNaziv>
  <DomainObject.Predmet.SudioniciListAdressOIB>
    <izvorni_sadrzaj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izvorni_sadrzaj>
    <derivirana_varijabla naziv="DomainObject.Predmet.SudioniciListAdressOIB_1"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null</item>
      <item>, OIB null</item>
      <item>, OIB 75124619693</item>
      <item>, OIB null</item>
    </izvorni_sadrzaj>
    <derivirana_varijabla naziv="DomainObject.Predmet.SudioniciListNazivOIB_1"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null</item>
      <item>, OIB null</item>
      <item>, OIB 75124619693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svibnja 2017.</izvorni_sadrzaj>
    <derivirana_varijabla naziv="DomainObject.Predmet.DatumZadnjeOdrzaneSudskeRadnje_1">4. svibnja 2017.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St-549/2016-68</izvorni_sadrzaj>
    <derivirana_varijabla naziv="DomainObject.PredzadnjaOdlukaIzPredmeta.Oznaka_1">St-549/2016-68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1013</properties:Words>
  <properties:Characters>5408</properties:Characters>
  <properties:Lines>146</properties:Lines>
  <properties:Paragraphs>52</properties:Paragraphs>
  <properties:TotalTime>423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2018-04-18T09:45:00Z</dcterms:created>
  <dc:creator>wsadmin</dc:creator>
  <cp:lastModifiedBy>wsadmin</cp:lastModifiedBy>
  <cp:lastPrinted>2018-12-07T12:36:00Z</cp:lastPrinted>
  <dcterms:modified xmlns:xsi="http://www.w3.org/2001/XMLSchema-instance" xsi:type="dcterms:W3CDTF">2018-12-07T12:37:00Z</dcterms:modified>
  <cp:revision>148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DOSUDI-NAKON DRAŽBE KOD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