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594d" w14:paraId="e78594d" w:rsidRDefault="002A7C05" w:rsidP="00910611" w:rsidR="002A7C0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C05" w:rsidP="00910611" w:rsidR="002A7C05">
      <w:r>
        <w:rPr>
          <w:rFonts w:eastAsia="MS Mincho"/>
        </w:rPr>
        <w:t xml:space="preserve">   REPUBLIKA HRVATSKA</w:t>
      </w:r>
    </w:p>
    <w:p w:rsidRDefault="002A7C05" w:rsidP="00910611" w:rsidR="002A7C05">
      <w:r>
        <w:rPr>
          <w:rFonts w:eastAsia="MS Mincho"/>
        </w:rPr>
        <w:t>TRGOVAČKI SUD U RIJECI</w:t>
      </w:r>
    </w:p>
    <w:p w:rsidRDefault="002A7C05" w:rsidR="002A7C0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855340">
        <w:t>621</w:t>
      </w:r>
      <w:r w:rsidR="002B13C9">
        <w:t>/18-</w:t>
      </w:r>
      <w:r w:rsidR="00B779CA">
        <w:t>3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</w:t>
      </w:r>
      <w:r w:rsidR="00855340">
        <w:rPr>
          <w:rFonts w:cs="Arial"/>
        </w:rPr>
        <w:t>3. MAJ UGOSTITELJSTVO društvo s ograničenom odgovornošću za ugostiteljstvo Rijeka, Pulska 2, OIB 58340198319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855340">
        <w:rPr>
          <w:rFonts w:cs="Arial"/>
        </w:rPr>
        <w:t>08</w:t>
      </w:r>
      <w:r w:rsidR="00CA4F8F">
        <w:rPr>
          <w:rFonts w:cs="Arial"/>
        </w:rPr>
        <w:t xml:space="preserve">. </w:t>
      </w:r>
      <w:r w:rsidR="00333DC1">
        <w:rPr>
          <w:rFonts w:cs="Arial"/>
        </w:rPr>
        <w:t xml:space="preserve">studenoga </w:t>
      </w:r>
      <w:r w:rsidR="00134E2B">
        <w:rPr>
          <w:rFonts w:cs="Arial"/>
        </w:rPr>
        <w:t>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55340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55340" w:rsidRPr="00855340">
        <w:rPr>
          <w:rFonts w:cs="Arial"/>
        </w:rPr>
        <w:t>3. MAJ UGOSTITELJSTVO društvo s ograničenom odgovornošću za ugostiteljstvo Rijeka, Pulska 2, OIB 58340198319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3E6752" w:rsidR="006962A2" w:rsidRPr="003E6752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b w:val="false"/>
          <w:color w:val="000000"/>
        </w:rPr>
      </w:pPr>
      <w:r w:rsidRPr="003E6752">
        <w:rPr>
          <w:rFonts w:hAnsi="Times New Roman" w:ascii="Times New Roman"/>
          <w:b w:val="false"/>
        </w:rPr>
        <w:t>Za privremenog stečajnog upravitelja imenuje se</w:t>
      </w:r>
      <w:r w:rsidR="00107E21" w:rsidRPr="003E6752">
        <w:rPr>
          <w:rFonts w:hAnsi="Times New Roman" w:ascii="Times New Roman"/>
          <w:b w:val="false"/>
        </w:rPr>
        <w:t xml:space="preserve"> </w:t>
      </w:r>
      <w:r w:rsidR="002A7C05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C6F11" w:rsidP="00562A5A" w:rsidR="003C6F1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33DC1" w:rsidRPr="00333DC1">
        <w:rPr>
          <w:rFonts w:hAnsi="Times New Roman" w:ascii="Times New Roman"/>
          <w:b w:val="false"/>
        </w:rPr>
        <w:t>Kristijan Mijandrušić, Pula, Kaštanjer 23, OIB 96007816779</w:t>
      </w:r>
      <w:r w:rsidR="00333DC1">
        <w:rPr>
          <w:rFonts w:hAnsi="Times New Roman" w:ascii="Times New Roman"/>
          <w:b w:val="false"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06511B">
        <w:t>pretpostavke</w:t>
      </w:r>
      <w:r w:rsidRPr="00BF24A6">
        <w:t xml:space="preserve">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E0A2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20. prosinca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855340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855340">
        <w:t>06. studenoga</w:t>
      </w:r>
      <w:r w:rsidR="003C6F11">
        <w:t xml:space="preserve"> </w:t>
      </w:r>
      <w:r w:rsidR="00D32640">
        <w:t>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855340" w:rsidRPr="00855340">
        <w:rPr>
          <w:rFonts w:cs="Arial"/>
        </w:rPr>
        <w:t>3. MAJ UGOSTITELJSTVO društvo s ograničenom odgovornošću za ugostiteljstvo Rijeka, Pulska 2, OIB 58340198319</w:t>
      </w:r>
      <w:r w:rsidR="005E0A2A" w:rsidRPr="005E0A2A">
        <w:rPr>
          <w:rFonts w:cs="Arial"/>
        </w:rPr>
        <w:t xml:space="preserve">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855340">
        <w:t>01. studenoga</w:t>
      </w:r>
      <w:r w:rsidR="003C6F11">
        <w:t xml:space="preserve"> </w:t>
      </w:r>
      <w:r w:rsidR="00D32640">
        <w:t>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</w:t>
      </w:r>
      <w:r w:rsidR="00855340">
        <w:t>81.721,18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855340">
        <w:t>18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855340">
        <w:t>08</w:t>
      </w:r>
      <w:r w:rsidR="005E0A2A">
        <w:t>. studenoga</w:t>
      </w:r>
      <w:r w:rsidR="003E6752">
        <w:t xml:space="preserve"> </w:t>
      </w:r>
      <w:r>
        <w:t xml:space="preserve">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262A73">
        <w:t>85.826,67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5E0A2A">
        <w:t>0</w:t>
      </w:r>
      <w:r w:rsidR="00855340">
        <w:t>8</w:t>
      </w:r>
      <w:r w:rsidR="005E0A2A">
        <w:t>. studenoga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1A5F3A" w:rsidR="00BE2190" w:rsidRPr="00C86EE1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BE2190">
        <w:t xml:space="preserve"> </w:t>
      </w:r>
      <w:r w:rsidR="00BE2190" w:rsidRPr="00C86EE1">
        <w:t>v.r.</w:t>
      </w:r>
    </w:p>
    <w:p w:rsidRDefault="00BE2190" w:rsidP="001A5F3A" w:rsidR="00BE2190" w:rsidRPr="00BE2190">
      <w:pPr>
        <w:jc w:val="right"/>
      </w:pPr>
      <w:r w:rsidRPr="00BE2190">
        <w:t>Za točnost otpravka – ovlašteni službenik</w:t>
      </w:r>
    </w:p>
    <w:p w:rsidRDefault="00BE2190" w:rsidP="0006511B" w:rsidR="00681744" w:rsidRPr="00BE2190">
      <w:pPr>
        <w:ind w:firstLine="708" w:left="1416"/>
        <w:jc w:val="right"/>
        <w:rPr>
          <w:b/>
          <w:sz w:val="32"/>
        </w:rPr>
      </w:pPr>
      <w:r w:rsidRPr="00BE2190">
        <w:rPr>
          <w:b/>
        </w:rPr>
        <w:tab/>
      </w:r>
      <w:r w:rsidRPr="00BE2190">
        <w:rPr>
          <w:b/>
        </w:rPr>
        <w:tab/>
      </w:r>
      <w:r w:rsidRPr="00BE2190">
        <w:rPr>
          <w:b/>
        </w:rPr>
        <w:tab/>
      </w:r>
      <w:r w:rsidRPr="00BE2190">
        <w:rPr>
          <w:b/>
        </w:rPr>
        <w:tab/>
      </w:r>
      <w:r w:rsidRPr="00BE2190">
        <w:rPr>
          <w:b/>
        </w:rPr>
        <w:tab/>
      </w:r>
      <w:r w:rsidRPr="00BE2190">
        <w:rPr>
          <w:b/>
        </w:rPr>
        <w:tab/>
      </w:r>
      <w:r w:rsidRPr="00BE2190">
        <w:t xml:space="preserve">           Jasna Radulović</w:t>
      </w:r>
      <w:r w:rsidR="00681744" w:rsidRPr="00BE2190">
        <w:rPr>
          <w:sz w:val="28"/>
        </w:rPr>
        <w:t xml:space="preserve"> </w:t>
      </w:r>
      <w:r w:rsidR="0010482A" w:rsidRPr="00BE2190">
        <w:rPr>
          <w:sz w:val="28"/>
        </w:rPr>
        <w:t xml:space="preserve"> </w:t>
      </w:r>
      <w:r w:rsidR="0006511B" w:rsidRPr="00BE2190">
        <w:rPr>
          <w:sz w:val="28"/>
        </w:rPr>
        <w:t xml:space="preserve"> </w:t>
      </w:r>
      <w:r w:rsidR="00BA4FC2" w:rsidRPr="00BE2190">
        <w:rPr>
          <w:sz w:val="32"/>
        </w:rPr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C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855340">
      <w:t>621</w:t>
    </w:r>
    <w:r>
      <w:t>/18-</w:t>
    </w:r>
    <w:r w:rsidR="00B779CA">
      <w:t>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511B"/>
    <w:rsid w:val="000673BD"/>
    <w:rsid w:val="00067516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A73"/>
    <w:rsid w:val="00270CAB"/>
    <w:rsid w:val="0027230F"/>
    <w:rsid w:val="002845BA"/>
    <w:rsid w:val="00296094"/>
    <w:rsid w:val="002A6B0C"/>
    <w:rsid w:val="002A7C05"/>
    <w:rsid w:val="002B13C9"/>
    <w:rsid w:val="002C449D"/>
    <w:rsid w:val="002F5D3C"/>
    <w:rsid w:val="00314A06"/>
    <w:rsid w:val="00321827"/>
    <w:rsid w:val="00333DC1"/>
    <w:rsid w:val="00344D37"/>
    <w:rsid w:val="0036495B"/>
    <w:rsid w:val="00367E18"/>
    <w:rsid w:val="0037582E"/>
    <w:rsid w:val="00384432"/>
    <w:rsid w:val="003859A7"/>
    <w:rsid w:val="003A60E3"/>
    <w:rsid w:val="003B2388"/>
    <w:rsid w:val="003C6F11"/>
    <w:rsid w:val="003D43CB"/>
    <w:rsid w:val="003D6D77"/>
    <w:rsid w:val="003E2CC1"/>
    <w:rsid w:val="003E6752"/>
    <w:rsid w:val="003F3E25"/>
    <w:rsid w:val="00401A09"/>
    <w:rsid w:val="00431A01"/>
    <w:rsid w:val="004435FE"/>
    <w:rsid w:val="00447210"/>
    <w:rsid w:val="00454272"/>
    <w:rsid w:val="004B7D1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5E0A2A"/>
    <w:rsid w:val="0061436B"/>
    <w:rsid w:val="0064379B"/>
    <w:rsid w:val="00652A84"/>
    <w:rsid w:val="0066796C"/>
    <w:rsid w:val="00677DB1"/>
    <w:rsid w:val="00681744"/>
    <w:rsid w:val="00683C57"/>
    <w:rsid w:val="00692C93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77F64"/>
    <w:rsid w:val="007A51A2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5340"/>
    <w:rsid w:val="00856C6D"/>
    <w:rsid w:val="00871E20"/>
    <w:rsid w:val="00885ECD"/>
    <w:rsid w:val="008E181E"/>
    <w:rsid w:val="00902968"/>
    <w:rsid w:val="00945219"/>
    <w:rsid w:val="00967E0F"/>
    <w:rsid w:val="0097306C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779CA"/>
    <w:rsid w:val="00B87751"/>
    <w:rsid w:val="00B97064"/>
    <w:rsid w:val="00BA0ECF"/>
    <w:rsid w:val="00BA4F91"/>
    <w:rsid w:val="00BA4FC2"/>
    <w:rsid w:val="00BD077D"/>
    <w:rsid w:val="00BE2190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E691E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C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C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C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C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C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C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C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C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UGOSTITELJSTVO d.o.o.</izvorni_sadrzaj>
    <derivirana_varijabla naziv="DomainObject.Predmet.ProtustrankaFormated_1">  3. MAJ UGOSTITELJSTVO d.o.o.</derivirana_varijabla>
  </DomainObject.Predmet.ProtustrankaFormated>
  <DomainObject.Predmet.ProtustrankaFormatedOIB>
    <izvorni_sadrzaj>  3. MAJ UGOSTITELJSTVO d.o.o., OIB 58340198319</izvorni_sadrzaj>
    <derivirana_varijabla naziv="DomainObject.Predmet.ProtustrankaFormatedOIB_1">  3. MAJ UGOSTITELJSTVO d.o.o., OIB 58340198319</derivirana_varijabla>
  </DomainObject.Predmet.ProtustrankaFormatedOIB>
  <DomainObject.Predmet.ProtustrankaFormatedWithAdress>
    <izvorni_sadrzaj> 3. MAJ UGOSTITELJSTVO d.o.o., Pulska 2, 51000 Rijeka</izvorni_sadrzaj>
    <derivirana_varijabla naziv="DomainObject.Predmet.ProtustrankaFormatedWithAdress_1"> 3. MAJ UGOSTITELJSTVO d.o.o., Pulska 2, 51000 Rijeka</derivirana_varijabla>
  </DomainObject.Predmet.ProtustrankaFormatedWithAdress>
  <DomainObject.Predmet.ProtustrankaFormatedWithAdressOIB>
    <izvorni_sadrzaj> 3. MAJ UGOSTITELJSTVO d.o.o., OIB 58340198319, Pulska 2, 51000 Rijeka</izvorni_sadrzaj>
    <derivirana_varijabla naziv="DomainObject.Predmet.ProtustrankaFormatedWithAdressOIB_1"> 3. MAJ UGOSTITELJSTVO d.o.o., OIB 58340198319, Pulska 2, 51000 Rijeka</derivirana_varijabla>
  </DomainObject.Predmet.ProtustrankaFormatedWithAdressOIB>
  <DomainObject.Predmet.ProtustrankaWithAdress>
    <izvorni_sadrzaj>3. MAJ UGOSTITELJSTVO d.o.o. Pulska 2, 51000 Rijeka</izvorni_sadrzaj>
    <derivirana_varijabla naziv="DomainObject.Predmet.ProtustrankaWithAdress_1">3. MAJ UGOSTITELJSTVO d.o.o. Pulska 2, 51000 Rijeka</derivirana_varijabla>
  </DomainObject.Predmet.ProtustrankaWithAdress>
  <DomainObject.Predmet.ProtustrankaWithAdressOIB>
    <izvorni_sadrzaj>3. MAJ UGOSTITELJSTVO d.o.o., OIB 58340198319, Pulska 2, 51000 Rijeka</izvorni_sadrzaj>
    <derivirana_varijabla naziv="DomainObject.Predmet.ProtustrankaWithAdressOIB_1">3. MAJ UGOSTITELJSTVO d.o.o., OIB 58340198319, Pulska 2, 51000 Rijeka</derivirana_varijabla>
  </DomainObject.Predmet.ProtustrankaWithAdressOIB>
  <DomainObject.Predmet.ProtustrankaNazivFormated>
    <izvorni_sadrzaj>3. MAJ UGOSTITELJSTVO d.o.o.</izvorni_sadrzaj>
    <derivirana_varijabla naziv="DomainObject.Predmet.ProtustrankaNazivFormated_1">3. MAJ UGOSTITELJSTVO d.o.o.</derivirana_varijabla>
  </DomainObject.Predmet.ProtustrankaNazivFormated>
  <DomainObject.Predmet.ProtustrankaNazivFormatedOIB>
    <izvorni_sadrzaj>3. MAJ UGOSTITELJSTVO d.o.o., OIB 58340198319</izvorni_sadrzaj>
    <derivirana_varijabla naziv="DomainObject.Predmet.ProtustrankaNazivFormatedOIB_1">3. MAJ UGOSTITELJSTVO d.o.o., OIB 58340198319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3. MAJ UGOSTITELJSTVO d.o.o.</item>
    </izvorni_sadrzaj>
    <derivirana_varijabla naziv="DomainObject.Predmet.ProtuStrankaListFormated_1">
      <item>3. MAJ UGOSTITELJSTVO d.o.o.</item>
    </derivirana_varijabla>
  </DomainObject.Predmet.ProtuStrankaListFormated>
  <DomainObject.Predmet.ProtuStrankaListFormatedOIB>
    <izvorni_sadrzaj>
      <item>3. MAJ UGOSTITELJSTVO d.o.o., OIB 58340198319</item>
    </izvorni_sadrzaj>
    <derivirana_varijabla naziv="DomainObject.Predmet.ProtuStrankaListFormatedOIB_1">
      <item>3. MAJ UGOSTITELJSTVO d.o.o., OIB 58340198319</item>
    </derivirana_varijabla>
  </DomainObject.Predmet.ProtuStrankaListFormatedOIB>
  <DomainObject.Predmet.ProtuStrankaListFormatedWithAdress>
    <izvorni_sadrzaj>
      <item>3. MAJ UGOSTITELJSTVO d.o.o., Pulska 2, 51000 Rijeka</item>
    </izvorni_sadrzaj>
    <derivirana_varijabla naziv="DomainObject.Predmet.ProtuStrankaListFormatedWithAdress_1">
      <item>3. MAJ UGOSTITELJSTVO d.o.o., Pulska 2, 51000 Rijeka</item>
    </derivirana_varijabla>
  </DomainObject.Predmet.ProtuStrankaListFormatedWithAdress>
  <DomainObject.Predmet.ProtuStrankaListFormatedWithAdressOIB>
    <izvorni_sadrzaj>
      <item>3. MAJ UGOSTITELJSTVO d.o.o., OIB 58340198319, Pulska 2, 51000 Rijeka</item>
    </izvorni_sadrzaj>
    <derivirana_varijabla naziv="DomainObject.Predmet.ProtuStrankaListFormatedWithAdressOIB_1">
      <item>3. MAJ UGOSTITELJSTVO d.o.o., OIB 58340198319, Pulska 2, 51000 Rijeka</item>
    </derivirana_varijabla>
  </DomainObject.Predmet.ProtuStrankaListFormatedWithAdressOIB>
  <DomainObject.Predmet.ProtuStrankaListNazivFormated>
    <izvorni_sadrzaj>
      <item>3. MAJ UGOSTITELJSTVO d.o.o.</item>
    </izvorni_sadrzaj>
    <derivirana_varijabla naziv="DomainObject.Predmet.ProtuStrankaListNazivFormated_1">
      <item>3. MAJ UGOSTITELJSTVO d.o.o.</item>
    </derivirana_varijabla>
  </DomainObject.Predmet.ProtuStrankaListNazivFormated>
  <DomainObject.Predmet.ProtuStrankaListNazivFormatedOIB>
    <izvorni_sadrzaj>
      <item>3. MAJ UGOSTITELJSTVO d.o.o., OIB 58340198319</item>
    </izvorni_sadrzaj>
    <derivirana_varijabla naziv="DomainObject.Predmet.ProtuStrankaListNazivFormatedOIB_1">
      <item>3. MAJ UGOSTITELJSTVO d.o.o., OIB 58340198319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3. MAJ UGOSTITELJSTVO d.o.o.</izvorni_sadrzaj>
    <derivirana_varijabla naziv="DomainObject.Predmet.ProtustrankaIDrugi_1">3. MAJ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3. MAJ UGOSTITELJSTVO d.o.o., OIB 58340198319, Pulska 2, 51000 Rijeka</izvorni_sadrzaj>
    <derivirana_varijabla naziv="DomainObject.Predmet.ProtustrankaIDrugiAdressOIB_1">3. MAJ UGOSTITELJSTVO d.o.o., OIB 58340198319, Pulska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3. MAJ UGOSTITELJSTVO d.o.o.</item>
    </izvorni_sadrzaj>
    <derivirana_varijabla naziv="DomainObject.Predmet.SudioniciListNaziv_1">
      <item>FINA  Rijeka</item>
      <item>3. MAJ UGOSTITELJSTVO d.o.o.</item>
    </derivirana_varijabla>
  </DomainObject.Predmet.SudioniciListNaziv>
  <DomainObject.Predmet.SudioniciListAdressOIB>
    <izvorni_sadrzaj>
      <item>FINA  Rijeka, OIB 85821130368, Frana Kurelca 8,51000 Rijeka</item>
      <item>3. MAJ UGOSTITELJSTVO d.o.o., OIB 58340198319, Pulska 2,51000 Rijeka</item>
    </izvorni_sadrzaj>
    <derivirana_varijabla naziv="DomainObject.Predmet.SudioniciListAdressOIB_1">
      <item>FINA  Rijeka, OIB 85821130368, Frana Kurelca 8,51000 Rijeka</item>
      <item>3. MAJ UGOSTITELJSTVO d.o.o., OIB 58340198319, Pulska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58340198319</item>
    </izvorni_sadrzaj>
    <derivirana_varijabla naziv="DomainObject.Predmet.SudioniciListNazivOIB_1">
      <item>, OIB 85821130368</item>
      <item>, OIB 58340198319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4C9B3-2A9A-4EA4-A9EE-957A62E20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574</properties:Words>
  <properties:Characters>3216</properties:Characters>
  <properties:Lines>85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2018-11-08T13:37:00Z</dcterms:created>
  <dc:creator>stecaj</dc:creator>
  <cp:lastModifiedBy>Jasna Radulović</cp:lastModifiedBy>
  <cp:lastPrinted>2018-11-08T13:40:00Z</cp:lastPrinted>
  <dcterms:modified xmlns:xsi="http://www.w3.org/2001/XMLSchema-instance" xsi:type="dcterms:W3CDTF">2018-11-08T13:41:00Z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(621-18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