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528b" w14:paraId="761528b" w:rsidRDefault="006D5412" w:rsidP="006D5412" w:rsidR="006D5412" w:rsidRPr="00555238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E05739" w:rsidR="006D5412" w:rsidRPr="00555238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</w:p>
        </w:tc>
      </w:tr>
      <w:tr w:rsidTr="00E05739" w:rsidR="006D5412" w:rsidRPr="00555238">
        <w:tc>
          <w:tcPr>
            <w:tcW w:type="dxa" w:w="3227"/>
            <w:gridSpan w:val="2"/>
            <w:shd w:fill="auto" w:color="auto" w:val="clear"/>
            <w:hideMark/>
          </w:tcPr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Trgovački sud u Zadru</w:t>
            </w:r>
          </w:p>
          <w:p w:rsidRDefault="006D5412" w:rsidP="00E05739" w:rsidR="006D5412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Zadar, Dr. Franje Tuđmana 35</w:t>
            </w:r>
          </w:p>
        </w:tc>
      </w:tr>
    </w:tbl>
    <w:p w:rsidRDefault="006D5412" w:rsidP="006D5412" w:rsidR="006D5412" w:rsidRPr="005552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6D5412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4664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prijedlogu sudske savjetnice Anamarije Kovačić Milković, </w:t>
      </w: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skraćenom stečajnom postupku nad dužnikom </w:t>
      </w:r>
      <w:r w:rsidR="00466401" w:rsidRPr="0046640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HOSTEL COOL j.</w:t>
      </w:r>
      <w:r w:rsidR="00466401" w:rsidRPr="00466401">
        <w:rPr>
          <w:rFonts w:cs="Times New Roman" w:hAnsi="Times New Roman" w:ascii="Times New Roman"/>
          <w:sz w:val="24"/>
          <w:szCs w:val="24"/>
        </w:rPr>
        <w:t xml:space="preserve">d.o.o., Vodice, </w:t>
      </w:r>
      <w:proofErr w:type="spellStart"/>
      <w:r w:rsidR="00466401" w:rsidRPr="00466401">
        <w:rPr>
          <w:rFonts w:cs="Times New Roman" w:hAnsi="Times New Roman" w:ascii="Times New Roman"/>
          <w:sz w:val="24"/>
          <w:szCs w:val="24"/>
        </w:rPr>
        <w:t>Dulcin</w:t>
      </w:r>
      <w:proofErr w:type="spellEnd"/>
      <w:r w:rsidR="00466401" w:rsidRPr="00466401">
        <w:rPr>
          <w:rFonts w:cs="Times New Roman" w:hAnsi="Times New Roman" w:ascii="Times New Roman"/>
          <w:sz w:val="24"/>
          <w:szCs w:val="24"/>
        </w:rPr>
        <w:t xml:space="preserve"> 49, OIB: 83227550626</w:t>
      </w: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agencije, Regionalnog centra Split, Podružnice Šibenik, Perivoj L. Marune 1, OIB: 85821130368 od </w:t>
      </w:r>
      <w:r w:rsidR="00466401"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744AA"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66401"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A744AA"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2018., </w:t>
      </w:r>
      <w:r w:rsidR="00466401"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66401"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objavio je </w:t>
      </w:r>
    </w:p>
    <w:p w:rsidRDefault="006D5412" w:rsidP="006D5412" w:rsidR="006D5412" w:rsidRPr="004664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4664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6D5412" w:rsidP="006D5412" w:rsidR="006D5412" w:rsidRPr="004664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46640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Utvrđuje se da ukupni iznos evidentiranog duga dužnika </w:t>
      </w:r>
      <w:r w:rsidR="00466401" w:rsidRPr="0046640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HOSTEL COOL j.</w:t>
      </w:r>
      <w:r w:rsidR="00466401" w:rsidRPr="00466401">
        <w:rPr>
          <w:rFonts w:cs="Times New Roman" w:hAnsi="Times New Roman" w:ascii="Times New Roman"/>
          <w:sz w:val="24"/>
          <w:szCs w:val="24"/>
        </w:rPr>
        <w:t xml:space="preserve">d.o.o., Vodice, </w:t>
      </w:r>
      <w:proofErr w:type="spellStart"/>
      <w:r w:rsidR="00466401" w:rsidRPr="00466401">
        <w:rPr>
          <w:rFonts w:cs="Times New Roman" w:hAnsi="Times New Roman" w:ascii="Times New Roman"/>
          <w:sz w:val="24"/>
          <w:szCs w:val="24"/>
        </w:rPr>
        <w:t>Dulcin</w:t>
      </w:r>
      <w:proofErr w:type="spellEnd"/>
      <w:r w:rsidR="00466401" w:rsidRPr="00466401">
        <w:rPr>
          <w:rFonts w:cs="Times New Roman" w:hAnsi="Times New Roman" w:ascii="Times New Roman"/>
          <w:sz w:val="24"/>
          <w:szCs w:val="24"/>
        </w:rPr>
        <w:t xml:space="preserve"> 49, OIB: 83227550626</w:t>
      </w: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neizvršenih osnova za plaćanje iznosi </w:t>
      </w:r>
      <w:r w:rsidR="00466401"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16.508,67</w:t>
      </w:r>
      <w:r w:rsidRP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 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Poziva se osoba ovlaštena za zastupanje dužnika po zakonu </w:t>
      </w:r>
      <w:r w:rsidR="00466401"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 xml:space="preserve">Kristijan </w:t>
      </w:r>
      <w:proofErr w:type="spellStart"/>
      <w:r w:rsidR="00466401"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>Jakelić</w:t>
      </w:r>
      <w:proofErr w:type="spellEnd"/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3. Pozivaju se vjerovnici dužnika da najkasnije u roku od 45 (</w:t>
      </w:r>
      <w:proofErr w:type="spellStart"/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dana od dana objave ovog oglasa na e-oglasnoj ploči ovog suda, a temeljem odredbe čl. 430. SZ-a, predlože otvaranje stečajnog postupka nad dužnikom. </w:t>
      </w:r>
    </w:p>
    <w:p w:rsidRDefault="006D5412" w:rsidP="006D5412" w:rsidR="006D5412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4. Upozoravaju se osobe ovlaštene za zastupanje dužnika po zakonu ako u roku od 15 dana od dana objave ovog oglasa na e-oglasnoj ploči suda, ne podnesu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D5412" w:rsidP="006D5412" w:rsidR="006D5412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44AA" w:rsidP="006D5412" w:rsidR="006D5412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6D5412"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6640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6D5412"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Sudska savjetnica     </w:t>
      </w: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Anamarija Kovačić Milković</w:t>
      </w: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DN-a: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1. e-Oglasna ploča suda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2. U spis</w:t>
      </w:r>
    </w:p>
    <w:p w:rsidRDefault="006D5412" w:rsidP="006D5412" w:rsidR="006D5412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12" w:rsidP="006D5412" w:rsidR="006D5412" w:rsidRPr="00555238"/>
    <w:p w:rsidRDefault="006D5412" w:rsidP="006D5412" w:rsidR="006D5412"/>
    <w:p w:rsidRDefault="006D5412" w:rsidP="006D5412" w:rsidR="006D5412"/>
    <w:p w:rsidRDefault="00DB052E" w:rsidR="00DB052E"/>
    <w:sectPr w:rsidSect="005342C6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412" w:rsidP="006D5412" w:rsidR="006D5412">
      <w:pPr>
        <w:spacing w:lineRule="auto" w:line="240" w:after="0"/>
      </w:pPr>
      <w:r>
        <w:separator/>
      </w:r>
    </w:p>
  </w:endnote>
  <w:endnote w:id="0" w:type="continuationSeparator">
    <w:p w:rsidRDefault="006D5412" w:rsidP="006D5412" w:rsidR="006D54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412" w:rsidP="006D5412" w:rsidR="006D5412">
      <w:pPr>
        <w:spacing w:lineRule="auto" w:line="240" w:after="0"/>
      </w:pPr>
      <w:r>
        <w:separator/>
      </w:r>
    </w:p>
  </w:footnote>
  <w:footnote w:id="0" w:type="continuationSeparator">
    <w:p w:rsidRDefault="006D5412" w:rsidP="006D5412" w:rsidR="006D54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5342C6" w:rsidR="004766F8" w:rsidRPr="005342C6">
    <w:pPr>
      <w:jc w:val="right"/>
      <w:rPr>
        <w:bCs/>
      </w:rPr>
    </w:pPr>
    <w:r>
      <w:t>-2-</w:t>
    </w:r>
    <w:r>
      <w:tab/>
    </w:r>
    <w:r>
      <w:tab/>
      <w:t xml:space="preserve">       </w:t>
    </w:r>
    <w:r>
      <w:rPr>
        <w:bCs/>
      </w:rPr>
      <w:t>Poslovni broj: 6 St-327/2018-6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4766F8" w:rsidR="004766F8">
    <w:pPr>
      <w:pStyle w:val="Zaglavlje"/>
    </w:pPr>
    <w:r>
      <w:tab/>
    </w:r>
    <w:r>
      <w:tab/>
      <w:t xml:space="preserve">  </w:t>
    </w:r>
    <w:r w:rsidRPr="00555238">
      <w:rPr>
        <w:rFonts w:cs="Times New Roman" w:hAnsi="Times New Roman" w:ascii="Times New Roman"/>
        <w:sz w:val="24"/>
      </w:rPr>
      <w:t>Poslovni broj: 6 St-</w:t>
    </w:r>
    <w:r w:rsidR="00466401">
      <w:rPr>
        <w:rFonts w:cs="Times New Roman" w:hAnsi="Times New Roman" w:ascii="Times New Roman"/>
        <w:sz w:val="24"/>
      </w:rPr>
      <w:t>360</w:t>
    </w:r>
    <w:r>
      <w:rPr>
        <w:rFonts w:cs="Times New Roman" w:hAnsi="Times New Roman" w:ascii="Times New Roman"/>
        <w:sz w:val="24"/>
      </w:rPr>
      <w:t>/2018-5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412" w:rsidP="00835371" w:rsidR="004766F8" w:rsidRPr="00555238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555238">
      <w:rPr>
        <w:rFonts w:cs="Times New Roman" w:hAnsi="Times New Roman" w:ascii="Times New Roman"/>
        <w:sz w:val="24"/>
      </w:rPr>
      <w:t>Poslovni broj: 6 St-</w:t>
    </w:r>
    <w:r w:rsidR="00466401">
      <w:rPr>
        <w:rFonts w:cs="Times New Roman" w:hAnsi="Times New Roman" w:ascii="Times New Roman"/>
        <w:sz w:val="24"/>
      </w:rPr>
      <w:t>360</w:t>
    </w:r>
    <w:r>
      <w:rPr>
        <w:rFonts w:cs="Times New Roman" w:hAnsi="Times New Roman" w:ascii="Times New Roman"/>
        <w:sz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412"/>
    <w:rsid w:val="00466401"/>
    <w:rsid w:val="006D5412"/>
    <w:rsid w:val="00995C5E"/>
    <w:rsid w:val="00A744AA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41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D54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D5412"/>
  </w:style>
  <w:style w:styleId="Tekstbalonia" w:type="paragraph">
    <w:name w:val="Balloon Text"/>
    <w:basedOn w:val="Normal"/>
    <w:link w:val="TekstbaloniaChar"/>
    <w:uiPriority w:val="99"/>
    <w:semiHidden/>
    <w:unhideWhenUsed/>
    <w:rsid w:val="006D54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41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4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5412"/>
  </w:style>
  <w:style w:styleId="Tekstrezerviranogmjesta" w:type="character">
    <w:name w:val="Placeholder Text"/>
    <w:basedOn w:val="Zadanifontodlomka"/>
    <w:uiPriority w:val="99"/>
    <w:semiHidden/>
    <w:rsid w:val="00995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C5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5C5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5C5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5C5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41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D54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D5412"/>
  </w:style>
  <w:style w:styleId="Tekstbalonia" w:type="paragraph">
    <w:name w:val="Balloon Text"/>
    <w:basedOn w:val="Normal"/>
    <w:link w:val="TekstbaloniaChar"/>
    <w:uiPriority w:val="99"/>
    <w:semiHidden/>
    <w:unhideWhenUsed/>
    <w:rsid w:val="006D54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41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54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5412"/>
  </w:style>
  <w:style w:styleId="Tekstrezerviranogmjesta" w:type="character">
    <w:name w:val="Placeholder Text"/>
    <w:basedOn w:val="Zadanifontodlomka"/>
    <w:uiPriority w:val="99"/>
    <w:semiHidden/>
    <w:rsid w:val="00995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C5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5C5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5C5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5C5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HOSTEL COOL jednostavno društvo s ograničenom odgovornošću za ugostiteljstvo, turizam, trgovinu i usluge</izvorni_sadrzaj>
    <derivirana_varijabla naziv="DomainObject.Predmet.ProtustrankaFormated_1">  HOSTEL COOL jednostavno društvo s ograničenom odgovornošću za ugostiteljstvo, turizam, trgovinu i usluge</derivirana_varijabla>
  </DomainObject.Predmet.ProtustrankaFormated>
  <DomainObject.Predmet.ProtustrankaFormatedOIB>
    <izvorni_sadrzaj>  HOSTEL COOL jednostavno društvo s ograničenom odgovornošću za ugostiteljstvo, turizam, trgovinu i usluge, OIB 83227550626</izvorni_sadrzaj>
    <derivirana_varijabla naziv="DomainObject.Predmet.ProtustrankaFormatedOIB_1">  HOSTEL COOL jednostavno društvo s ograničenom odgovornošću za ugostiteljstvo, turizam, trgovinu i usluge, OIB 83227550626</derivirana_varijabla>
  </DomainObject.Predmet.ProtustrankaFormatedOIB>
  <DomainObject.Predmet.ProtustrankaFormatedWithAdress>
    <izvorni_sadrzaj> HOSTEL COOL jednostavno društvo s ograničenom odgovornošću za ugostiteljstvo, turizam, trgovinu i usluge, Dulcin 49 , 22211 Vodice</izvorni_sadrzaj>
    <derivirana_varijabla naziv="DomainObject.Predmet.ProtustrankaFormatedWithAdress_1"> HOSTEL COOL jednostavno društvo s ograničenom odgovornošću za ugostiteljstvo, turizam, trgovinu i usluge, Dulcin 49 , 22211 Vodice</derivirana_varijabla>
  </DomainObject.Predmet.ProtustrankaFormatedWithAdress>
  <DomainObject.Predmet.ProtustrankaFormatedWithAdressOIB>
    <izvorni_sadrzaj> HOSTEL COOL jednostavno društvo s ograničenom odgovornošću za ugostiteljstvo, turizam, trgovinu i usluge, OIB 83227550626, Dulcin 49 , 22211 Vodice</izvorni_sadrzaj>
    <derivirana_varijabla naziv="DomainObject.Predmet.ProtustrankaFormatedWithAdressOIB_1"> HOSTEL COOL jednostavno društvo s ograničenom odgovornošću za ugostiteljstvo, turizam, trgovinu i usluge, OIB 83227550626, Dulcin 49 , 22211 Vodice</derivirana_varijabla>
  </DomainObject.Predmet.ProtustrankaFormatedWithAdressOIB>
  <DomainObject.Predmet.ProtustrankaWithAdress>
    <izvorni_sadrzaj>HOSTEL COOL jednostavno društvo s ograničenom odgovornošću za ugostiteljstvo, turizam, trgovinu i usluge Dulcin 49 , 22211 Vodice</izvorni_sadrzaj>
    <derivirana_varijabla naziv="DomainObject.Predmet.ProtustrankaWithAdress_1">HOSTEL COOL jednostavno društvo s ograničenom odgovornošću za ugostiteljstvo, turizam, trgovinu i usluge Dulcin 49 , 22211 Vodice</derivirana_varijabla>
  </DomainObject.Predmet.ProtustrankaWithAdress>
  <DomainObject.Predmet.ProtustrankaWithAdressOIB>
    <izvorni_sadrzaj>HOSTEL COOL jednostavno društvo s ograničenom odgovornošću za ugostiteljstvo, turizam, trgovinu i usluge, OIB 83227550626, Dulcin 49 , 22211 Vodice</izvorni_sadrzaj>
    <derivirana_varijabla naziv="DomainObject.Predmet.ProtustrankaWithAdressOIB_1">HOSTEL COOL jednostavno društvo s ograničenom odgovornošću za ugostiteljstvo, turizam, trgovinu i usluge, OIB 83227550626, Dulcin 49 , 22211 Vodice</derivirana_varijabla>
  </DomainObject.Predmet.ProtustrankaWithAdressOIB>
  <DomainObject.Predmet.ProtustrankaNazivFormated>
    <izvorni_sadrzaj>HOSTEL COOL jednostavno društvo s ograničenom odgovornošću za ugostiteljstvo, turizam, trgovinu i usluge</izvorni_sadrzaj>
    <derivirana_varijabla naziv="DomainObject.Predmet.ProtustrankaNazivFormated_1">HOSTEL COOL jednostavno društvo s ograničenom odgovornošću za ugostiteljstvo, turizam, trgovinu i usluge</derivirana_varijabla>
  </DomainObject.Predmet.ProtustrankaNazivFormated>
  <DomainObject.Predmet.ProtustrankaNazivFormatedOIB>
    <izvorni_sadrzaj>HOSTEL COOL jednostavno društvo s ograničenom odgovornošću za ugostiteljstvo, turizam, trgovinu i usluge, OIB 83227550626</izvorni_sadrzaj>
    <derivirana_varijabla naziv="DomainObject.Predmet.ProtustrankaNazivFormatedOIB_1">HOSTEL COOL jednostavno društvo s ograničenom odgovornošću za ugostiteljstvo, turizam, trgovinu i usluge, OIB 83227550626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HOSTEL COOL jednostavno društvo s ograničenom odgovornošću za ugostiteljstvo, turizam, trgovinu i usluge</item>
    </izvorni_sadrzaj>
    <derivirana_varijabla naziv="DomainObject.Predmet.ProtuStrankaListFormated_1">
      <item>HOSTEL COOL jednostavno društvo s ograničenom odgovornošću za ugostiteljstvo, turizam, trgovinu i usluge</item>
    </derivirana_varijabla>
  </DomainObject.Predmet.ProtuStrankaListFormated>
  <DomainObject.Predmet.ProtuStrankaListFormatedOIB>
    <izvorni_sadrzaj>
      <item>HOSTEL COOL jednostavno društvo s ograničenom odgovornošću za ugostiteljstvo, turizam, trgovinu i usluge, OIB 83227550626</item>
    </izvorni_sadrzaj>
    <derivirana_varijabla naziv="DomainObject.Predmet.ProtuStrankaListFormatedOIB_1">
      <item>HOSTEL COOL jednostavno društvo s ograničenom odgovornošću za ugostiteljstvo, turizam, trgovinu i usluge, OIB 83227550626</item>
    </derivirana_varijabla>
  </DomainObject.Predmet.ProtuStrankaListFormatedOIB>
  <DomainObject.Predmet.ProtuStrankaListFormatedWithAdress>
    <izvorni_sadrzaj>
      <item>HOSTEL COOL jednostavno društvo s ograničenom odgovornošću za ugostiteljstvo, turizam, trgovinu i usluge, Dulcin 49 , 22211 Vodice</item>
    </izvorni_sadrzaj>
    <derivirana_varijabla naziv="DomainObject.Predmet.ProtuStrankaListFormatedWithAdress_1">
      <item>HOSTEL COOL jednostavno društvo s ograničenom odgovornošću za ugostiteljstvo, turizam, trgovinu i usluge, Dulcin 49 , 22211 Vodice</item>
    </derivirana_varijabla>
  </DomainObject.Predmet.ProtuStrankaListFormatedWithAdress>
  <DomainObject.Predmet.ProtuStrankaListFormatedWithAdressOIB>
    <izvorni_sadrzaj>
      <item>HOSTEL COOL jednostavno društvo s ograničenom odgovornošću za ugostiteljstvo, turizam, trgovinu i usluge, OIB 83227550626, Dulcin 49 , 22211 Vodice</item>
    </izvorni_sadrzaj>
    <derivirana_varijabla naziv="DomainObject.Predmet.ProtuStrankaListFormatedWithAdressOIB_1">
      <item>HOSTEL COOL jednostavno društvo s ograničenom odgovornošću za ugostiteljstvo, turizam, trgovinu i usluge, OIB 83227550626, Dulcin 49 , 22211 Vodice</item>
    </derivirana_varijabla>
  </DomainObject.Predmet.ProtuStrankaListFormatedWithAdressOIB>
  <DomainObject.Predmet.ProtuStrankaListNazivFormated>
    <izvorni_sadrzaj>
      <item>HOSTEL COOL jednostavno društvo s ograničenom odgovornošću za ugostiteljstvo, turizam, trgovinu i usluge</item>
    </izvorni_sadrzaj>
    <derivirana_varijabla naziv="DomainObject.Predmet.ProtuStrankaListNazivFormated_1">
      <item>HOSTEL COOL jednostavno društvo s ograničenom odgovornošću za ugostiteljstvo, turizam, trgovinu i usluge</item>
    </derivirana_varijabla>
  </DomainObject.Predmet.ProtuStrankaListNazivFormated>
  <DomainObject.Predmet.ProtuStrankaListNazivFormatedOIB>
    <izvorni_sadrzaj>
      <item>HOSTEL COOL jednostavno društvo s ograničenom odgovornošću za ugostiteljstvo, turizam, trgovinu i usluge, OIB 83227550626</item>
    </izvorni_sadrzaj>
    <derivirana_varijabla naziv="DomainObject.Predmet.ProtuStrankaListNazivFormatedOIB_1">
      <item>HOSTEL COOL jednostavno društvo s ograničenom odgovornošću za ugostiteljstvo, turizam, trgovinu i usluge, OIB 83227550626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HOSTEL COOL jednostavno društvo s ograničenom odgovornošću za ugostiteljstvo, turizam, trgovinu i usluge</izvorni_sadrzaj>
    <derivirana_varijabla naziv="DomainObject.Predmet.ProtustrankaIDrugi_1">HOSTEL COOL jednostavno društvo s ograničenom odgovornošću za ugostiteljstvo,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HOSTEL COOL jednostavno društvo s ograničenom odgovornošću za ugostiteljstvo, turizam, trgovinu i usluge, OIB 83227550626, Dulcin 49 , 22211 Vodice</izvorni_sadrzaj>
    <derivirana_varijabla naziv="DomainObject.Predmet.ProtustrankaIDrugiAdressOIB_1">HOSTEL COOL jednostavno društvo s ograničenom odgovornošću za ugostiteljstvo, turizam, trgovinu i usluge, OIB 83227550626, Dulcin 49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HOSTEL COOL jednostavno društvo s ograničenom odgovornošću za ugostiteljstvo, turizam, trgovinu i usluge</item>
    </izvorni_sadrzaj>
    <derivirana_varijabla naziv="DomainObject.Predmet.SudioniciListNaziv_1">
      <item>FINA - Podružnica Šibenik</item>
      <item>HOSTEL COOL jednostavno društvo s ograničenom odgovornošću za ugostiteljstvo, turizam,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HOSTEL COOL jednostavno društvo s ograničenom odgovornošću za ugostiteljstvo, turizam, trgovinu i usluge, OIB 83227550626, Dulcin 49 ,22211 Vodice</item>
    </izvorni_sadrzaj>
    <derivirana_varijabla naziv="DomainObject.Predmet.SudioniciListAdressOIB_1">
      <item>FINA - Podružnica Šibenik, OIB 85821130368, Perivoj L. Marune 1,22000 Šibenik</item>
      <item>HOSTEL COOL jednostavno društvo s ograničenom odgovornošću za ugostiteljstvo, turizam, trgovinu i usluge, OIB 83227550626, Dulcin 49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83227550626</item>
    </izvorni_sadrzaj>
    <derivirana_varijabla naziv="DomainObject.Predmet.SudioniciListNazivOIB_1">
      <item>, OIB 85821130368</item>
      <item>, OIB 83227550626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1961</properties:Characters>
  <properties:Lines>56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2018-11-23T08:36:00Z</dcterms:created>
  <dc:creator>wsadmin</dc:creator>
  <cp:lastModifiedBy>Anita Ivandić</cp:lastModifiedBy>
  <cp:lastPrinted>2018-11-23T08:36:00Z</cp:lastPrinted>
  <dcterms:modified xmlns:xsi="http://www.w3.org/2001/XMLSchema-instance" xsi:type="dcterms:W3CDTF">2018-11-23T09:16:00Z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(St-360-18 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