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0833f" w14:paraId="b30833f" w:rsidRDefault="00B3118C" w:rsidP="00A75B62" w:rsidR="00A75B6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D87E72">
        <w:rPr>
          <w:sz w:val="24"/>
        </w:rPr>
        <w:t>U SLAVONSKOM BRODU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F36F8E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006653" w:rsidRPr="00A75B62">
        <w:rPr>
          <w:sz w:val="24"/>
        </w:rPr>
        <w:t xml:space="preserve">Broj: </w:t>
      </w:r>
      <w:r w:rsidR="00075E8C">
        <w:rPr>
          <w:sz w:val="24"/>
        </w:rPr>
        <w:t>1/</w:t>
      </w:r>
      <w:r w:rsidR="00006653" w:rsidRPr="00A75B62">
        <w:rPr>
          <w:sz w:val="24"/>
        </w:rPr>
        <w:t>St-</w:t>
      </w:r>
      <w:r w:rsidR="00075E8C">
        <w:rPr>
          <w:sz w:val="24"/>
        </w:rPr>
        <w:t>1210/2016-22</w:t>
      </w:r>
    </w:p>
    <w:p w:rsidRDefault="0055760E" w:rsidR="0055760E" w:rsidRPr="00A75B62">
      <w:pPr>
        <w:rPr>
          <w:sz w:val="24"/>
        </w:rPr>
      </w:pPr>
    </w:p>
    <w:p w:rsidRDefault="00F36F8E" w:rsidP="00F36F8E" w:rsidR="00F36F8E" w:rsidRPr="00A75B62">
      <w:pPr>
        <w:jc w:val="center"/>
        <w:rPr>
          <w:sz w:val="24"/>
        </w:rPr>
      </w:pPr>
      <w:r w:rsidRPr="00A75B62">
        <w:rPr>
          <w:sz w:val="24"/>
        </w:rPr>
        <w:t>R E P U B L I K A    H R V A T S K A</w:t>
      </w:r>
    </w:p>
    <w:p w:rsidRDefault="00006653" w:rsidR="00AB058D" w:rsidRPr="00A75B62">
      <w:pPr>
        <w:jc w:val="center"/>
        <w:rPr>
          <w:sz w:val="24"/>
        </w:rPr>
      </w:pPr>
      <w:r w:rsidRPr="00A75B6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AF4777" w:rsidR="00C91825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891141">
        <w:rPr>
          <w:sz w:val="24"/>
        </w:rPr>
        <w:t xml:space="preserve">U </w:t>
      </w:r>
      <w:r w:rsidR="00D87E72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514E06">
        <w:rPr>
          <w:sz w:val="24"/>
        </w:rPr>
        <w:t xml:space="preserve">u </w:t>
      </w:r>
      <w:r w:rsidR="00F647C2">
        <w:rPr>
          <w:sz w:val="24"/>
        </w:rPr>
        <w:t xml:space="preserve">prethodnom </w:t>
      </w:r>
      <w:r w:rsidR="00514E06">
        <w:rPr>
          <w:sz w:val="24"/>
        </w:rPr>
        <w:t xml:space="preserve">postupku radi utvrđivanja </w:t>
      </w:r>
      <w:r w:rsidR="0055760E">
        <w:rPr>
          <w:sz w:val="24"/>
        </w:rPr>
        <w:t>pretpostavki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786666">
        <w:rPr>
          <w:sz w:val="24"/>
        </w:rPr>
        <w:t xml:space="preserve">dužnikom </w:t>
      </w:r>
      <w:r w:rsidR="00075E8C">
        <w:rPr>
          <w:sz w:val="24"/>
        </w:rPr>
        <w:t xml:space="preserve">VANJA </w:t>
      </w:r>
      <w:r w:rsidR="0009716B">
        <w:rPr>
          <w:sz w:val="24"/>
        </w:rPr>
        <w:t xml:space="preserve">d.o.o., </w:t>
      </w:r>
      <w:r w:rsidR="00075E8C">
        <w:rPr>
          <w:sz w:val="24"/>
        </w:rPr>
        <w:t>za trgovinu, ugostiteljstvo i promet, Požega, Kralja Krešimira 9A, OIB 56766963601</w:t>
      </w:r>
      <w:r w:rsidR="0083796E">
        <w:rPr>
          <w:sz w:val="24"/>
        </w:rPr>
        <w:t xml:space="preserve">, dana </w:t>
      </w:r>
      <w:r w:rsidR="00E5644B">
        <w:rPr>
          <w:sz w:val="24"/>
        </w:rPr>
        <w:t>1</w:t>
      </w:r>
      <w:r w:rsidR="00987F41">
        <w:rPr>
          <w:sz w:val="24"/>
        </w:rPr>
        <w:t>8</w:t>
      </w:r>
      <w:r w:rsidR="00E5644B">
        <w:rPr>
          <w:sz w:val="24"/>
        </w:rPr>
        <w:t>.</w:t>
      </w:r>
      <w:r w:rsidR="00B3118C">
        <w:rPr>
          <w:sz w:val="24"/>
        </w:rPr>
        <w:t>srpnja</w:t>
      </w:r>
      <w:r w:rsidR="00891141">
        <w:rPr>
          <w:sz w:val="24"/>
        </w:rPr>
        <w:t xml:space="preserve"> </w:t>
      </w:r>
      <w:r w:rsidR="00916D6B">
        <w:rPr>
          <w:sz w:val="24"/>
        </w:rPr>
        <w:t>2017</w:t>
      </w:r>
      <w:r w:rsidR="002E4E00">
        <w:rPr>
          <w:sz w:val="24"/>
        </w:rPr>
        <w:t>.</w:t>
      </w:r>
      <w:r w:rsidR="00B3118C">
        <w:rPr>
          <w:sz w:val="24"/>
        </w:rPr>
        <w:t>g.</w:t>
      </w:r>
    </w:p>
    <w:p w:rsidRDefault="002F5E6D" w:rsidP="00AF4777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AB058D" w:rsidRPr="00A75B62">
      <w:pPr>
        <w:jc w:val="center"/>
        <w:rPr>
          <w:sz w:val="24"/>
        </w:rPr>
      </w:pPr>
      <w:r w:rsidRPr="00A75B62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865428" w:rsidR="00865428">
      <w:pPr>
        <w:ind w:firstLine="720"/>
        <w:jc w:val="both"/>
        <w:rPr>
          <w:b/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 xml:space="preserve">Pozivaju se vjerovnici stečajnog dužnika </w:t>
      </w:r>
      <w:r w:rsidR="00075E8C">
        <w:rPr>
          <w:sz w:val="24"/>
        </w:rPr>
        <w:t>VANJA d.o.o., za trgovinu, ugostiteljstvo i promet, Požega, Kralja Krešimira 9A, OIB 56766963601</w:t>
      </w:r>
      <w:r w:rsidR="00B3118C">
        <w:rPr>
          <w:sz w:val="24"/>
        </w:rPr>
        <w:t>,</w:t>
      </w:r>
      <w:r w:rsidR="00757713">
        <w:rPr>
          <w:sz w:val="24"/>
        </w:rPr>
        <w:t xml:space="preserve"> </w:t>
      </w:r>
      <w:r w:rsidR="00A0225B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</w:t>
      </w:r>
      <w:r w:rsidR="00C91825">
        <w:rPr>
          <w:sz w:val="24"/>
        </w:rPr>
        <w:t xml:space="preserve">u roku 15 dana od dana objave ovog poziva na mrežnoj stanici e-Oglasna ploča sudova, predujmiti iznos od </w:t>
      </w:r>
      <w:r w:rsidR="000D09E9">
        <w:rPr>
          <w:sz w:val="24"/>
        </w:rPr>
        <w:t>40</w:t>
      </w:r>
      <w:r w:rsidR="00C91825">
        <w:rPr>
          <w:sz w:val="24"/>
        </w:rPr>
        <w:t>.000,00 kn za pokriće troškova stečajnog postupka</w:t>
      </w:r>
      <w:r w:rsidR="00B3118C">
        <w:rPr>
          <w:sz w:val="24"/>
        </w:rPr>
        <w:t>, uplatom</w:t>
      </w:r>
      <w:r w:rsidR="00C91825">
        <w:rPr>
          <w:sz w:val="24"/>
        </w:rPr>
        <w:t xml:space="preserve"> na depozitni račun Trgovačkog suda u Osijeku IBAN HR31 2390001l300000200, poziv na br.HR</w:t>
      </w:r>
      <w:r w:rsidR="00C91825">
        <w:rPr>
          <w:b/>
          <w:sz w:val="24"/>
        </w:rPr>
        <w:t xml:space="preserve">05 221 </w:t>
      </w:r>
      <w:r w:rsidR="00075E8C">
        <w:rPr>
          <w:b/>
          <w:sz w:val="24"/>
        </w:rPr>
        <w:t>1210</w:t>
      </w:r>
      <w:r w:rsidR="00B3118C">
        <w:rPr>
          <w:b/>
          <w:sz w:val="24"/>
        </w:rPr>
        <w:t>-</w:t>
      </w:r>
      <w:r w:rsidR="00C91825">
        <w:rPr>
          <w:b/>
          <w:sz w:val="24"/>
        </w:rPr>
        <w:t>201</w:t>
      </w:r>
      <w:r w:rsidR="005E5CB4">
        <w:rPr>
          <w:b/>
          <w:sz w:val="24"/>
        </w:rPr>
        <w:t>6</w:t>
      </w:r>
      <w:r w:rsidR="00C91825">
        <w:rPr>
          <w:sz w:val="24"/>
        </w:rPr>
        <w:t>.</w:t>
      </w:r>
    </w:p>
    <w:p w:rsidRDefault="00DB3495" w:rsidP="00656DEA" w:rsidR="00656DEA">
      <w:pPr>
        <w:jc w:val="both"/>
        <w:rPr>
          <w:sz w:val="24"/>
        </w:rPr>
      </w:pPr>
      <w:r>
        <w:rPr>
          <w:b/>
          <w:sz w:val="24"/>
        </w:rPr>
        <w:tab/>
      </w:r>
      <w:r w:rsidR="00656DEA" w:rsidRPr="00AF0F58">
        <w:rPr>
          <w:b/>
          <w:sz w:val="24"/>
        </w:rPr>
        <w:t>II –</w:t>
      </w:r>
      <w:r w:rsidR="00656DEA" w:rsidRPr="00DB3495">
        <w:rPr>
          <w:sz w:val="24"/>
        </w:rPr>
        <w:t xml:space="preserve"> </w:t>
      </w:r>
      <w:r w:rsidR="00656DEA">
        <w:rPr>
          <w:sz w:val="24"/>
        </w:rPr>
        <w:t>Ukoliko u navedenom roku predujam ne bude uplaćen, stečajni sudac će donijeti rješenje o otvaranju i zaključenju stečajnog postupka nad gore navedenim dužnikom.</w:t>
      </w:r>
    </w:p>
    <w:p w:rsidRDefault="00656DEA" w:rsidP="00656DEA" w:rsidR="00656DEA">
      <w:pPr>
        <w:rPr>
          <w:sz w:val="24"/>
        </w:rPr>
      </w:pPr>
    </w:p>
    <w:p w:rsidRDefault="00656DEA" w:rsidP="00656DEA" w:rsidR="00656DEA" w:rsidRPr="00A75B62">
      <w:pPr>
        <w:rPr>
          <w:sz w:val="24"/>
        </w:rPr>
      </w:pPr>
      <w:r w:rsidRPr="00A75B62">
        <w:rPr>
          <w:sz w:val="24"/>
        </w:rPr>
        <w:t xml:space="preserve">                                                           Obrazloženje</w:t>
      </w:r>
      <w:r w:rsidRPr="00A75B62">
        <w:rPr>
          <w:sz w:val="24"/>
        </w:rPr>
        <w:tab/>
      </w:r>
      <w:r w:rsidRPr="00A75B62">
        <w:rPr>
          <w:sz w:val="24"/>
        </w:rPr>
        <w:tab/>
      </w:r>
    </w:p>
    <w:p w:rsidRDefault="00656DEA" w:rsidP="00656DEA" w:rsidR="00656DEA">
      <w:pPr>
        <w:jc w:val="both"/>
        <w:rPr>
          <w:sz w:val="24"/>
        </w:rPr>
      </w:pPr>
      <w:r>
        <w:rPr>
          <w:sz w:val="24"/>
        </w:rPr>
        <w:tab/>
      </w:r>
    </w:p>
    <w:p w:rsidRDefault="00075E8C" w:rsidP="00656DEA" w:rsidR="00075E8C">
      <w:pPr>
        <w:ind w:firstLine="720"/>
        <w:jc w:val="both"/>
        <w:rPr>
          <w:sz w:val="24"/>
        </w:rPr>
      </w:pPr>
      <w:r>
        <w:rPr>
          <w:sz w:val="24"/>
        </w:rPr>
        <w:t xml:space="preserve">Financijska agencija RC Osijek podnijela je ovom sudu zahtjev za provedbu skraćenoga stečajnoga postupka temeljem čl.444 st1 Stečajnog zakona (NN br.71/15, dalje SZ). </w:t>
      </w:r>
    </w:p>
    <w:p w:rsidRDefault="00075E8C" w:rsidP="00656DEA" w:rsidR="00075E8C">
      <w:pPr>
        <w:ind w:firstLine="720"/>
        <w:jc w:val="both"/>
        <w:rPr>
          <w:sz w:val="24"/>
        </w:rPr>
      </w:pPr>
      <w:r>
        <w:rPr>
          <w:sz w:val="24"/>
        </w:rPr>
        <w:t xml:space="preserve">Rješenjem </w:t>
      </w:r>
      <w:proofErr w:type="spellStart"/>
      <w:r>
        <w:rPr>
          <w:sz w:val="24"/>
        </w:rPr>
        <w:t>br.St</w:t>
      </w:r>
      <w:proofErr w:type="spellEnd"/>
      <w:r>
        <w:rPr>
          <w:sz w:val="24"/>
        </w:rPr>
        <w:t xml:space="preserve">-305/2016-5 od 07.04.2016. obustavljen je skraćeni stečajni postupak te je određeno da se isti nastavlja uz odgovarajuću primjenu općih odredbi redovnog stečajnog postupka, budući je </w:t>
      </w:r>
      <w:r w:rsidR="00987F41">
        <w:rPr>
          <w:sz w:val="24"/>
        </w:rPr>
        <w:t xml:space="preserve">vjerovnik </w:t>
      </w:r>
      <w:r>
        <w:rPr>
          <w:sz w:val="24"/>
        </w:rPr>
        <w:t xml:space="preserve">RH Ministarstvo financija po objavljenom oglasu sukladno čl.430 SZ-a podnio prijedlog za otvaranje redovnog stečajnog postupka uz dostavu dokaza </w:t>
      </w:r>
      <w:r w:rsidR="007465F7">
        <w:rPr>
          <w:sz w:val="24"/>
        </w:rPr>
        <w:t>da dužnik u poslovnim knjigama evidentira vrijednost imovine.</w:t>
      </w:r>
    </w:p>
    <w:p w:rsidRDefault="00D674C5" w:rsidP="00656DEA" w:rsidR="001022D6">
      <w:pPr>
        <w:ind w:firstLine="720"/>
        <w:jc w:val="both"/>
        <w:rPr>
          <w:sz w:val="24"/>
        </w:rPr>
      </w:pPr>
      <w:r>
        <w:rPr>
          <w:sz w:val="24"/>
        </w:rPr>
        <w:t xml:space="preserve">Temeljem prijedloga, </w:t>
      </w:r>
      <w:r w:rsidR="00B3118C">
        <w:rPr>
          <w:sz w:val="24"/>
        </w:rPr>
        <w:t>sud je pokrenuo prethodni postupak radi utvrđivanja pretpostavki za otvaranje stečajnog postupka rješenjem</w:t>
      </w:r>
      <w:r w:rsidR="001022D6">
        <w:rPr>
          <w:sz w:val="24"/>
        </w:rPr>
        <w:t xml:space="preserve"> posl.br.St-1210/2016-2 od 27.05.2016.g.</w:t>
      </w:r>
    </w:p>
    <w:p w:rsidRDefault="00B3118C" w:rsidP="00656DEA" w:rsidR="003A6074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3E60B5">
        <w:rPr>
          <w:sz w:val="24"/>
        </w:rPr>
        <w:t xml:space="preserve">Kako je </w:t>
      </w:r>
      <w:proofErr w:type="spellStart"/>
      <w:r w:rsidR="003A6074">
        <w:rPr>
          <w:sz w:val="24"/>
        </w:rPr>
        <w:t>zak.zastupnik</w:t>
      </w:r>
      <w:proofErr w:type="spellEnd"/>
      <w:r w:rsidR="003A6074">
        <w:rPr>
          <w:sz w:val="24"/>
        </w:rPr>
        <w:t xml:space="preserve"> dužnika Van</w:t>
      </w:r>
      <w:r w:rsidR="003E60B5">
        <w:rPr>
          <w:sz w:val="24"/>
        </w:rPr>
        <w:t>j</w:t>
      </w:r>
      <w:r w:rsidR="003A6074">
        <w:rPr>
          <w:sz w:val="24"/>
        </w:rPr>
        <w:t xml:space="preserve">a </w:t>
      </w:r>
      <w:proofErr w:type="spellStart"/>
      <w:r w:rsidR="003A6074">
        <w:rPr>
          <w:sz w:val="24"/>
        </w:rPr>
        <w:t>Dodiković</w:t>
      </w:r>
      <w:proofErr w:type="spellEnd"/>
      <w:r w:rsidR="003A6074">
        <w:rPr>
          <w:sz w:val="24"/>
        </w:rPr>
        <w:t xml:space="preserve"> na ročiš</w:t>
      </w:r>
      <w:r w:rsidR="003E60B5">
        <w:rPr>
          <w:sz w:val="24"/>
        </w:rPr>
        <w:t>tu od 22.09.2016.</w:t>
      </w:r>
      <w:r w:rsidR="003A6074">
        <w:rPr>
          <w:sz w:val="24"/>
        </w:rPr>
        <w:t>g.</w:t>
      </w:r>
      <w:r w:rsidR="003E60B5">
        <w:rPr>
          <w:sz w:val="24"/>
        </w:rPr>
        <w:t xml:space="preserve"> </w:t>
      </w:r>
      <w:r w:rsidR="003A6074">
        <w:rPr>
          <w:sz w:val="24"/>
        </w:rPr>
        <w:t xml:space="preserve">u cijelosti </w:t>
      </w:r>
      <w:r w:rsidR="003E60B5">
        <w:rPr>
          <w:sz w:val="24"/>
        </w:rPr>
        <w:t xml:space="preserve">priznao </w:t>
      </w:r>
      <w:r w:rsidR="003A6074">
        <w:rPr>
          <w:sz w:val="24"/>
        </w:rPr>
        <w:t xml:space="preserve">da je dužnik nesposoban za </w:t>
      </w:r>
      <w:r w:rsidR="003E60B5">
        <w:rPr>
          <w:sz w:val="24"/>
        </w:rPr>
        <w:t>plaćanje jer je poslovni račun dugotrajno blokiran s evidentiranim neizmirenim obv</w:t>
      </w:r>
      <w:r w:rsidR="003A6074">
        <w:rPr>
          <w:sz w:val="24"/>
        </w:rPr>
        <w:t xml:space="preserve">ezama, </w:t>
      </w:r>
      <w:r w:rsidR="003E60B5">
        <w:rPr>
          <w:sz w:val="24"/>
        </w:rPr>
        <w:t xml:space="preserve">a </w:t>
      </w:r>
      <w:r w:rsidR="003A6074">
        <w:rPr>
          <w:sz w:val="24"/>
        </w:rPr>
        <w:t>koje činjenice proizlaze</w:t>
      </w:r>
      <w:r w:rsidR="003E60B5">
        <w:rPr>
          <w:sz w:val="24"/>
        </w:rPr>
        <w:t xml:space="preserve"> iz priloženih podataka FINE, to je neprijeporno utvrđeno da kod dužni</w:t>
      </w:r>
      <w:r w:rsidR="003A6074">
        <w:rPr>
          <w:sz w:val="24"/>
        </w:rPr>
        <w:t>ka postoji nesposobnost za plaćanje kao steč</w:t>
      </w:r>
      <w:r w:rsidR="003E60B5">
        <w:rPr>
          <w:sz w:val="24"/>
        </w:rPr>
        <w:t>a</w:t>
      </w:r>
      <w:r w:rsidR="003A6074">
        <w:rPr>
          <w:sz w:val="24"/>
        </w:rPr>
        <w:t>j</w:t>
      </w:r>
      <w:r w:rsidR="003E60B5">
        <w:rPr>
          <w:sz w:val="24"/>
        </w:rPr>
        <w:t>ni razlog propisan odredbom čl.6</w:t>
      </w:r>
      <w:r w:rsidR="003A6074">
        <w:rPr>
          <w:sz w:val="24"/>
        </w:rPr>
        <w:t xml:space="preserve"> SZ-a.</w:t>
      </w:r>
    </w:p>
    <w:p w:rsidRDefault="001022D6" w:rsidP="00656DEA" w:rsidR="001022D6">
      <w:pPr>
        <w:ind w:firstLine="720"/>
        <w:jc w:val="both"/>
        <w:rPr>
          <w:sz w:val="24"/>
        </w:rPr>
      </w:pPr>
    </w:p>
    <w:p w:rsidRDefault="001022D6" w:rsidP="00656DEA" w:rsidR="001022D6">
      <w:pPr>
        <w:ind w:firstLine="720"/>
        <w:jc w:val="both"/>
        <w:rPr>
          <w:sz w:val="24"/>
        </w:rPr>
      </w:pPr>
    </w:p>
    <w:p w:rsidRDefault="007465F7" w:rsidP="007465F7" w:rsidR="007465F7">
      <w:pPr>
        <w:ind w:firstLine="720"/>
        <w:jc w:val="right"/>
        <w:rPr>
          <w:sz w:val="24"/>
        </w:rPr>
      </w:pPr>
      <w:r w:rsidRPr="00A75B62">
        <w:rPr>
          <w:sz w:val="24"/>
        </w:rPr>
        <w:lastRenderedPageBreak/>
        <w:t>Broj: St-</w:t>
      </w:r>
      <w:r>
        <w:rPr>
          <w:sz w:val="24"/>
        </w:rPr>
        <w:t>1210/2016-22</w:t>
      </w:r>
    </w:p>
    <w:p w:rsidRDefault="007465F7" w:rsidP="003A6074" w:rsidR="007465F7">
      <w:pPr>
        <w:ind w:firstLine="720"/>
        <w:jc w:val="both"/>
        <w:rPr>
          <w:sz w:val="24"/>
        </w:rPr>
      </w:pPr>
    </w:p>
    <w:p w:rsidRDefault="003A6074" w:rsidP="003A6074" w:rsidR="003E76B2">
      <w:pPr>
        <w:ind w:firstLine="720"/>
        <w:jc w:val="both"/>
        <w:rPr>
          <w:sz w:val="24"/>
        </w:rPr>
      </w:pPr>
      <w:r>
        <w:rPr>
          <w:sz w:val="24"/>
        </w:rPr>
        <w:t>Stoga je u prethodnom postupku bilo potrebno utvrditi</w:t>
      </w:r>
      <w:r w:rsidR="00824DD5">
        <w:rPr>
          <w:sz w:val="24"/>
        </w:rPr>
        <w:t xml:space="preserve"> </w:t>
      </w:r>
      <w:r w:rsidR="001022D6">
        <w:rPr>
          <w:sz w:val="24"/>
        </w:rPr>
        <w:t>samo obim</w:t>
      </w:r>
      <w:r w:rsidR="003E60B5">
        <w:rPr>
          <w:sz w:val="24"/>
        </w:rPr>
        <w:t xml:space="preserve"> i vrijednost imovine</w:t>
      </w:r>
      <w:r w:rsidR="00075E8C">
        <w:rPr>
          <w:sz w:val="24"/>
        </w:rPr>
        <w:t xml:space="preserve"> te </w:t>
      </w:r>
      <w:r>
        <w:rPr>
          <w:sz w:val="24"/>
        </w:rPr>
        <w:t>ispitati njezinu dostatnost za pokriće troškova</w:t>
      </w:r>
      <w:r w:rsidR="00075E8C">
        <w:rPr>
          <w:sz w:val="24"/>
        </w:rPr>
        <w:t xml:space="preserve"> prethodnog</w:t>
      </w:r>
      <w:r w:rsidR="003E60B5">
        <w:rPr>
          <w:sz w:val="24"/>
        </w:rPr>
        <w:t xml:space="preserve"> i otvorenog stečajnog postupka, budući nije bilo mo</w:t>
      </w:r>
      <w:r w:rsidR="001022D6">
        <w:rPr>
          <w:sz w:val="24"/>
        </w:rPr>
        <w:t>guće utvrditi strukturu,</w:t>
      </w:r>
      <w:r w:rsidR="003E60B5">
        <w:rPr>
          <w:sz w:val="24"/>
        </w:rPr>
        <w:t xml:space="preserve"> starost </w:t>
      </w:r>
      <w:r w:rsidR="001022D6">
        <w:rPr>
          <w:sz w:val="24"/>
        </w:rPr>
        <w:t xml:space="preserve">i naplativost </w:t>
      </w:r>
      <w:r w:rsidR="003E60B5">
        <w:rPr>
          <w:sz w:val="24"/>
        </w:rPr>
        <w:t xml:space="preserve">potraživanja koje dužnik evidentira u zadnjoj bilanci s obzirom da isprave temeljem kojih je rađena bilanca </w:t>
      </w:r>
      <w:proofErr w:type="spellStart"/>
      <w:r w:rsidR="003E60B5">
        <w:rPr>
          <w:sz w:val="24"/>
        </w:rPr>
        <w:t>zak.zastupniku</w:t>
      </w:r>
      <w:proofErr w:type="spellEnd"/>
      <w:r w:rsidR="003E60B5">
        <w:rPr>
          <w:sz w:val="24"/>
        </w:rPr>
        <w:t xml:space="preserve"> nisu bile dostupne.</w:t>
      </w:r>
    </w:p>
    <w:p w:rsidRDefault="001022D6" w:rsidP="003A6074" w:rsidR="001022D6">
      <w:pPr>
        <w:ind w:firstLine="720"/>
        <w:jc w:val="both"/>
        <w:rPr>
          <w:sz w:val="24"/>
        </w:rPr>
      </w:pPr>
      <w:r>
        <w:rPr>
          <w:sz w:val="24"/>
        </w:rPr>
        <w:t>Iz tih razloga sud je rješenjem</w:t>
      </w:r>
      <w:r w:rsidRPr="001022D6">
        <w:rPr>
          <w:sz w:val="24"/>
        </w:rPr>
        <w:t xml:space="preserve"> </w:t>
      </w:r>
      <w:proofErr w:type="spellStart"/>
      <w:r>
        <w:rPr>
          <w:sz w:val="24"/>
        </w:rPr>
        <w:t>br.St</w:t>
      </w:r>
      <w:proofErr w:type="spellEnd"/>
      <w:r>
        <w:rPr>
          <w:sz w:val="24"/>
        </w:rPr>
        <w:t xml:space="preserve">-1210/2016-20 od 30.03.2017.g. imenovao je privremenog stečajnog upravitelja u osobi Ivana Perkovića, </w:t>
      </w:r>
      <w:proofErr w:type="spellStart"/>
      <w:r>
        <w:rPr>
          <w:sz w:val="24"/>
        </w:rPr>
        <w:t>dipl.oec</w:t>
      </w:r>
      <w:proofErr w:type="spellEnd"/>
      <w:r>
        <w:rPr>
          <w:sz w:val="24"/>
        </w:rPr>
        <w:t xml:space="preserve"> iz </w:t>
      </w:r>
      <w:proofErr w:type="spellStart"/>
      <w:r>
        <w:rPr>
          <w:sz w:val="24"/>
        </w:rPr>
        <w:t>Josipovca</w:t>
      </w:r>
      <w:proofErr w:type="spellEnd"/>
      <w:r>
        <w:rPr>
          <w:sz w:val="24"/>
        </w:rPr>
        <w:t xml:space="preserve"> sa zadatkom utvrditi ove činjenice.</w:t>
      </w:r>
    </w:p>
    <w:p w:rsidRDefault="008639E7" w:rsidP="00656DEA" w:rsidR="003A6074">
      <w:pPr>
        <w:ind w:firstLine="720"/>
        <w:jc w:val="both"/>
        <w:rPr>
          <w:sz w:val="24"/>
        </w:rPr>
      </w:pPr>
      <w:r>
        <w:rPr>
          <w:sz w:val="24"/>
        </w:rPr>
        <w:t>Privremen</w:t>
      </w:r>
      <w:r w:rsidR="003A6074">
        <w:rPr>
          <w:sz w:val="24"/>
        </w:rPr>
        <w:t>i</w:t>
      </w:r>
      <w:r w:rsidR="00B3118C">
        <w:rPr>
          <w:sz w:val="24"/>
        </w:rPr>
        <w:t xml:space="preserve"> </w:t>
      </w:r>
      <w:proofErr w:type="spellStart"/>
      <w:r w:rsidR="00B3118C">
        <w:rPr>
          <w:sz w:val="24"/>
        </w:rPr>
        <w:t>steč.upravitelj</w:t>
      </w:r>
      <w:proofErr w:type="spellEnd"/>
      <w:r w:rsidR="003A6074">
        <w:rPr>
          <w:sz w:val="24"/>
        </w:rPr>
        <w:t xml:space="preserve"> svoje izvješće podnio</w:t>
      </w:r>
      <w:r w:rsidR="00B3118C">
        <w:rPr>
          <w:sz w:val="24"/>
        </w:rPr>
        <w:t xml:space="preserve"> je</w:t>
      </w:r>
      <w:r>
        <w:rPr>
          <w:sz w:val="24"/>
        </w:rPr>
        <w:t xml:space="preserve"> u </w:t>
      </w:r>
      <w:r w:rsidR="00260335">
        <w:rPr>
          <w:sz w:val="24"/>
        </w:rPr>
        <w:t xml:space="preserve">pisanom </w:t>
      </w:r>
      <w:r>
        <w:rPr>
          <w:sz w:val="24"/>
        </w:rPr>
        <w:t xml:space="preserve">podnesku od </w:t>
      </w:r>
      <w:r w:rsidR="003A6074">
        <w:rPr>
          <w:sz w:val="24"/>
        </w:rPr>
        <w:t>28.travnja</w:t>
      </w:r>
      <w:r>
        <w:rPr>
          <w:sz w:val="24"/>
        </w:rPr>
        <w:t xml:space="preserve"> 2017.</w:t>
      </w:r>
      <w:r w:rsidR="00DC2966">
        <w:rPr>
          <w:sz w:val="24"/>
        </w:rPr>
        <w:t>g.</w:t>
      </w:r>
      <w:r w:rsidR="00B3118C">
        <w:rPr>
          <w:sz w:val="24"/>
        </w:rPr>
        <w:t xml:space="preserve"> </w:t>
      </w:r>
      <w:r>
        <w:rPr>
          <w:sz w:val="24"/>
        </w:rPr>
        <w:t>u kom navodi da</w:t>
      </w:r>
      <w:r w:rsidR="003A6074">
        <w:rPr>
          <w:sz w:val="24"/>
        </w:rPr>
        <w:t xml:space="preserve"> je društvo dužnika osnovano 2012.g., a posljednje objavljeno financijsko izvješće odnosi se na 2015.g. iz kojeg proizlazi da dužnik nema dugotrajne imovine, a kratkotrajnu imovinu evidentira u vrijednosti 189.746,00 kn koja se sastoji od trgovačke robe s ograničenim rokom trajanja</w:t>
      </w:r>
      <w:r w:rsidR="00DC2966">
        <w:rPr>
          <w:sz w:val="24"/>
        </w:rPr>
        <w:t>,</w:t>
      </w:r>
      <w:r w:rsidR="003A6074">
        <w:rPr>
          <w:sz w:val="24"/>
        </w:rPr>
        <w:t xml:space="preserve"> </w:t>
      </w:r>
      <w:r w:rsidR="00DC2966">
        <w:rPr>
          <w:sz w:val="24"/>
        </w:rPr>
        <w:t>koja</w:t>
      </w:r>
      <w:r w:rsidR="003A6074">
        <w:rPr>
          <w:sz w:val="24"/>
        </w:rPr>
        <w:t xml:space="preserve"> je kao takva i otpisana </w:t>
      </w:r>
      <w:r w:rsidR="00DC2966">
        <w:rPr>
          <w:sz w:val="24"/>
        </w:rPr>
        <w:t>te</w:t>
      </w:r>
      <w:r w:rsidR="003A6074">
        <w:rPr>
          <w:sz w:val="24"/>
        </w:rPr>
        <w:t xml:space="preserve"> od potraživanja u iznosu 165.307,00 kn</w:t>
      </w:r>
      <w:r w:rsidR="00DC2966">
        <w:rPr>
          <w:sz w:val="24"/>
        </w:rPr>
        <w:t>,</w:t>
      </w:r>
      <w:r w:rsidR="003A6074">
        <w:rPr>
          <w:sz w:val="24"/>
        </w:rPr>
        <w:t xml:space="preserve"> od čega je u cijelosti naplaćeno 141.564,30 kn, što je utvrdio uvidom u povratne kartice kup</w:t>
      </w:r>
      <w:r w:rsidR="00DC2966">
        <w:rPr>
          <w:sz w:val="24"/>
        </w:rPr>
        <w:t>a</w:t>
      </w:r>
      <w:r w:rsidR="003A6074">
        <w:rPr>
          <w:sz w:val="24"/>
        </w:rPr>
        <w:t xml:space="preserve">ca, dok </w:t>
      </w:r>
      <w:r w:rsidR="004F39C7">
        <w:rPr>
          <w:sz w:val="24"/>
        </w:rPr>
        <w:t xml:space="preserve">se </w:t>
      </w:r>
      <w:r w:rsidR="003A6074">
        <w:rPr>
          <w:sz w:val="24"/>
        </w:rPr>
        <w:t xml:space="preserve">ostatak od 15.616,27 kn odnosi </w:t>
      </w:r>
      <w:r w:rsidR="004F39C7">
        <w:rPr>
          <w:sz w:val="24"/>
        </w:rPr>
        <w:t xml:space="preserve">na </w:t>
      </w:r>
      <w:r w:rsidR="00DC2966">
        <w:rPr>
          <w:sz w:val="24"/>
        </w:rPr>
        <w:t xml:space="preserve">potraživanje od </w:t>
      </w:r>
      <w:proofErr w:type="spellStart"/>
      <w:r w:rsidR="00DC2966">
        <w:rPr>
          <w:sz w:val="24"/>
        </w:rPr>
        <w:t>Metalija</w:t>
      </w:r>
      <w:proofErr w:type="spellEnd"/>
      <w:r w:rsidR="00DC2966">
        <w:rPr>
          <w:sz w:val="24"/>
        </w:rPr>
        <w:t xml:space="preserve"> trans d.o.o. koje nije naplativo </w:t>
      </w:r>
      <w:r w:rsidR="001022D6">
        <w:rPr>
          <w:sz w:val="24"/>
        </w:rPr>
        <w:t>i</w:t>
      </w:r>
      <w:r w:rsidR="00DC2966">
        <w:rPr>
          <w:sz w:val="24"/>
        </w:rPr>
        <w:t xml:space="preserve"> na potraživanja od zaposlenika i članova poduzetnika koja su u zastari jer datiraju iz 2013.g. </w:t>
      </w:r>
    </w:p>
    <w:p w:rsidRDefault="0044671B" w:rsidP="00656DEA" w:rsidR="004D2401">
      <w:pPr>
        <w:ind w:firstLine="720"/>
        <w:jc w:val="both"/>
        <w:rPr>
          <w:sz w:val="24"/>
        </w:rPr>
      </w:pPr>
      <w:r>
        <w:rPr>
          <w:sz w:val="24"/>
        </w:rPr>
        <w:t xml:space="preserve">Također navodi </w:t>
      </w:r>
      <w:r w:rsidR="001022D6">
        <w:rPr>
          <w:sz w:val="24"/>
        </w:rPr>
        <w:t>da dužnik ne raspolaže drugo</w:t>
      </w:r>
      <w:r>
        <w:rPr>
          <w:sz w:val="24"/>
        </w:rPr>
        <w:t>m materijalnim imovinom pa je predložio</w:t>
      </w:r>
      <w:r w:rsidR="00260335">
        <w:rPr>
          <w:sz w:val="24"/>
        </w:rPr>
        <w:t xml:space="preserve"> </w:t>
      </w:r>
      <w:r w:rsidR="004D2401">
        <w:rPr>
          <w:sz w:val="24"/>
        </w:rPr>
        <w:t xml:space="preserve">sudu </w:t>
      </w:r>
      <w:r w:rsidR="00824DD5">
        <w:rPr>
          <w:sz w:val="24"/>
        </w:rPr>
        <w:t xml:space="preserve">postupiti u skladu </w:t>
      </w:r>
      <w:r w:rsidR="00D500C7">
        <w:rPr>
          <w:sz w:val="24"/>
        </w:rPr>
        <w:t>s odredbom čl. 132 st. 1 SZ-a</w:t>
      </w:r>
      <w:r w:rsidR="004D2401">
        <w:rPr>
          <w:sz w:val="24"/>
        </w:rPr>
        <w:t>.</w:t>
      </w:r>
    </w:p>
    <w:p w:rsidRDefault="0044671B" w:rsidP="00656DEA" w:rsidR="0044671B">
      <w:pPr>
        <w:ind w:firstLine="720"/>
        <w:jc w:val="both"/>
        <w:rPr>
          <w:sz w:val="24"/>
        </w:rPr>
      </w:pPr>
      <w:r>
        <w:rPr>
          <w:sz w:val="24"/>
        </w:rPr>
        <w:t xml:space="preserve">Sve činjenice koje je utvrdio </w:t>
      </w:r>
      <w:proofErr w:type="spellStart"/>
      <w:r>
        <w:rPr>
          <w:sz w:val="24"/>
        </w:rPr>
        <w:t>priv.stečajni</w:t>
      </w:r>
      <w:proofErr w:type="spellEnd"/>
      <w:r>
        <w:rPr>
          <w:sz w:val="24"/>
        </w:rPr>
        <w:t xml:space="preserve"> upravitelj zastupnik po zakonu dužnika Vanja </w:t>
      </w:r>
      <w:proofErr w:type="spellStart"/>
      <w:r>
        <w:rPr>
          <w:sz w:val="24"/>
        </w:rPr>
        <w:t>Dodiković</w:t>
      </w:r>
      <w:proofErr w:type="spellEnd"/>
      <w:r>
        <w:rPr>
          <w:sz w:val="24"/>
        </w:rPr>
        <w:t xml:space="preserve"> potvrdio</w:t>
      </w:r>
      <w:r w:rsidR="001022D6">
        <w:rPr>
          <w:sz w:val="24"/>
        </w:rPr>
        <w:t xml:space="preserve"> je</w:t>
      </w:r>
      <w:r>
        <w:rPr>
          <w:sz w:val="24"/>
        </w:rPr>
        <w:t xml:space="preserve"> u priloženom ovjerovljenom </w:t>
      </w:r>
      <w:proofErr w:type="spellStart"/>
      <w:r>
        <w:rPr>
          <w:sz w:val="24"/>
        </w:rPr>
        <w:t>prokaznom</w:t>
      </w:r>
      <w:proofErr w:type="spellEnd"/>
      <w:r>
        <w:rPr>
          <w:sz w:val="24"/>
        </w:rPr>
        <w:t xml:space="preserve"> popisu imovine te </w:t>
      </w:r>
      <w:r w:rsidR="001022D6">
        <w:rPr>
          <w:sz w:val="24"/>
        </w:rPr>
        <w:t xml:space="preserve">pod kaznenom i materijalnom odgovornošću </w:t>
      </w:r>
      <w:r>
        <w:rPr>
          <w:sz w:val="24"/>
        </w:rPr>
        <w:t>izjavio da</w:t>
      </w:r>
      <w:r w:rsidR="001022D6">
        <w:rPr>
          <w:sz w:val="24"/>
        </w:rPr>
        <w:t xml:space="preserve"> su navedeni podaci točni i istiniti te da dužnik</w:t>
      </w:r>
      <w:r>
        <w:rPr>
          <w:sz w:val="24"/>
        </w:rPr>
        <w:t xml:space="preserve"> nema druge imovine koja bi mogla ući u stečajnu masu.</w:t>
      </w:r>
    </w:p>
    <w:p w:rsidRDefault="00690227" w:rsidP="00690227" w:rsidR="0044671B">
      <w:pPr>
        <w:jc w:val="both"/>
        <w:rPr>
          <w:sz w:val="24"/>
        </w:rPr>
      </w:pPr>
      <w:r>
        <w:rPr>
          <w:sz w:val="24"/>
        </w:rPr>
        <w:tab/>
        <w:t xml:space="preserve">Odredbom čl. 132 st. 1 </w:t>
      </w:r>
      <w:r w:rsidR="00825883">
        <w:rPr>
          <w:sz w:val="24"/>
        </w:rPr>
        <w:t>SZ-a</w:t>
      </w:r>
      <w:r>
        <w:rPr>
          <w:sz w:val="24"/>
        </w:rPr>
        <w:t xml:space="preserve">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</w:t>
      </w:r>
    </w:p>
    <w:p w:rsidRDefault="005630CD" w:rsidP="00690227" w:rsidR="009D5408">
      <w:pPr>
        <w:jc w:val="both"/>
        <w:rPr>
          <w:sz w:val="24"/>
        </w:rPr>
      </w:pPr>
      <w:r>
        <w:rPr>
          <w:sz w:val="24"/>
        </w:rPr>
        <w:tab/>
        <w:t xml:space="preserve">Kako </w:t>
      </w:r>
      <w:r w:rsidR="0044671B">
        <w:rPr>
          <w:sz w:val="24"/>
        </w:rPr>
        <w:t xml:space="preserve">iz izvješća </w:t>
      </w:r>
      <w:proofErr w:type="spellStart"/>
      <w:r w:rsidR="0044671B">
        <w:rPr>
          <w:sz w:val="24"/>
        </w:rPr>
        <w:t>priv.stečajnog</w:t>
      </w:r>
      <w:proofErr w:type="spellEnd"/>
      <w:r w:rsidR="0044671B">
        <w:rPr>
          <w:sz w:val="24"/>
        </w:rPr>
        <w:t xml:space="preserve"> upravitelja</w:t>
      </w:r>
      <w:r w:rsidR="004D2401">
        <w:rPr>
          <w:sz w:val="24"/>
        </w:rPr>
        <w:t>, te podataka o</w:t>
      </w:r>
      <w:r w:rsidR="000D09E9">
        <w:rPr>
          <w:sz w:val="24"/>
        </w:rPr>
        <w:t xml:space="preserve"> imovini koje je </w:t>
      </w:r>
      <w:r w:rsidR="0092750D">
        <w:rPr>
          <w:sz w:val="24"/>
        </w:rPr>
        <w:t>sud pribavio po službenoj dužnosti od ZK odjela Općinskog suda u Požegi i PU Požeško-slavonske iz kojih</w:t>
      </w:r>
      <w:r w:rsidR="004D2401">
        <w:rPr>
          <w:sz w:val="24"/>
        </w:rPr>
        <w:t xml:space="preserve"> </w:t>
      </w:r>
      <w:r>
        <w:rPr>
          <w:sz w:val="24"/>
        </w:rPr>
        <w:t>proizlazi da dužnik nije evidentiran kao vlasni</w:t>
      </w:r>
      <w:r w:rsidR="0092750D">
        <w:rPr>
          <w:sz w:val="24"/>
        </w:rPr>
        <w:t>k nekretnina i motornih vozila</w:t>
      </w:r>
      <w:r w:rsidR="00987F41">
        <w:rPr>
          <w:sz w:val="24"/>
        </w:rPr>
        <w:t>, a ima samo nenaplaćena potraživanja u iznosu 15.616,27 kn</w:t>
      </w:r>
      <w:r w:rsidR="000D09E9">
        <w:rPr>
          <w:sz w:val="24"/>
        </w:rPr>
        <w:t xml:space="preserve">, to </w:t>
      </w:r>
      <w:r w:rsidR="001B79FA">
        <w:rPr>
          <w:sz w:val="24"/>
        </w:rPr>
        <w:t>sud</w:t>
      </w:r>
      <w:r>
        <w:rPr>
          <w:sz w:val="24"/>
        </w:rPr>
        <w:t xml:space="preserve"> zaključuje da </w:t>
      </w:r>
      <w:r w:rsidR="00B279AC">
        <w:rPr>
          <w:sz w:val="24"/>
        </w:rPr>
        <w:t>dužnik nema imovine</w:t>
      </w:r>
      <w:r>
        <w:rPr>
          <w:sz w:val="24"/>
        </w:rPr>
        <w:t xml:space="preserve"> za pokriće troškova</w:t>
      </w:r>
      <w:r w:rsidR="00987F41">
        <w:rPr>
          <w:sz w:val="24"/>
        </w:rPr>
        <w:t xml:space="preserve"> </w:t>
      </w:r>
      <w:r w:rsidR="0092750D">
        <w:rPr>
          <w:sz w:val="24"/>
        </w:rPr>
        <w:t>stečajnog postupka,</w:t>
      </w:r>
      <w:r w:rsidR="000D09E9">
        <w:rPr>
          <w:sz w:val="24"/>
        </w:rPr>
        <w:t xml:space="preserve"> </w:t>
      </w:r>
      <w:r w:rsidR="00BB3991">
        <w:rPr>
          <w:sz w:val="24"/>
        </w:rPr>
        <w:t>ko</w:t>
      </w:r>
      <w:r w:rsidR="00260335">
        <w:rPr>
          <w:sz w:val="24"/>
        </w:rPr>
        <w:t>ji mogu iznositi</w:t>
      </w:r>
      <w:r w:rsidR="000D09E9">
        <w:rPr>
          <w:sz w:val="24"/>
        </w:rPr>
        <w:t xml:space="preserve"> minimalno 40</w:t>
      </w:r>
      <w:r w:rsidR="00BB3991">
        <w:rPr>
          <w:sz w:val="24"/>
        </w:rPr>
        <w:t>.000,00 kn.</w:t>
      </w:r>
    </w:p>
    <w:p w:rsidRDefault="009D5408" w:rsidP="00BE08B1" w:rsidR="00260335">
      <w:pPr>
        <w:jc w:val="both"/>
        <w:rPr>
          <w:sz w:val="24"/>
        </w:rPr>
      </w:pPr>
      <w:r>
        <w:rPr>
          <w:sz w:val="24"/>
        </w:rPr>
        <w:tab/>
      </w:r>
      <w:r w:rsidR="005630CD">
        <w:rPr>
          <w:sz w:val="24"/>
        </w:rPr>
        <w:t>I</w:t>
      </w:r>
      <w:r w:rsidR="00690227">
        <w:rPr>
          <w:sz w:val="24"/>
        </w:rPr>
        <w:t>z tih razloga</w:t>
      </w:r>
      <w:r w:rsidR="005708F9">
        <w:rPr>
          <w:sz w:val="24"/>
        </w:rPr>
        <w:t>,</w:t>
      </w:r>
      <w:r w:rsidR="00690227">
        <w:rPr>
          <w:sz w:val="24"/>
        </w:rPr>
        <w:t xml:space="preserve"> u sklad</w:t>
      </w:r>
      <w:r w:rsidR="006279BE">
        <w:rPr>
          <w:sz w:val="24"/>
        </w:rPr>
        <w:t>u s odredbom čl. 132 st. 1 SZ-a</w:t>
      </w:r>
      <w:r w:rsidR="0092750D">
        <w:rPr>
          <w:sz w:val="24"/>
        </w:rPr>
        <w:t xml:space="preserve"> pozvane su</w:t>
      </w:r>
      <w:r w:rsidR="00690227">
        <w:rPr>
          <w:sz w:val="24"/>
        </w:rPr>
        <w:t xml:space="preserve"> zainteresirane osobe na uplatu predujma za pokriće troškova stečajnog postupka</w:t>
      </w:r>
      <w:r w:rsidR="005630CD">
        <w:rPr>
          <w:sz w:val="24"/>
        </w:rPr>
        <w:t>, a v</w:t>
      </w:r>
      <w:r w:rsidR="0092750D">
        <w:rPr>
          <w:sz w:val="24"/>
        </w:rPr>
        <w:t>isina traženog predujma određena</w:t>
      </w:r>
      <w:r w:rsidR="005630CD">
        <w:rPr>
          <w:sz w:val="24"/>
        </w:rPr>
        <w:t xml:space="preserve"> je</w:t>
      </w:r>
      <w:r w:rsidR="00690227">
        <w:rPr>
          <w:sz w:val="24"/>
        </w:rPr>
        <w:t xml:space="preserve"> prema prosječnim troškovima koji su nužni za provođenje</w:t>
      </w:r>
      <w:r w:rsidR="00260335">
        <w:rPr>
          <w:sz w:val="24"/>
        </w:rPr>
        <w:t xml:space="preserve"> stečajnog postupka.</w:t>
      </w:r>
    </w:p>
    <w:p w:rsidRDefault="00260335" w:rsidP="00DB4748" w:rsidR="00E91ABF">
      <w:pPr>
        <w:jc w:val="both"/>
        <w:rPr>
          <w:sz w:val="24"/>
          <w:szCs w:val="24"/>
        </w:rPr>
      </w:pPr>
      <w:r>
        <w:rPr>
          <w:sz w:val="24"/>
        </w:rPr>
        <w:tab/>
        <w:t>I</w:t>
      </w:r>
      <w:r w:rsidR="00825883">
        <w:rPr>
          <w:sz w:val="24"/>
        </w:rPr>
        <w:t xml:space="preserve">sti </w:t>
      </w:r>
      <w:r>
        <w:rPr>
          <w:sz w:val="24"/>
        </w:rPr>
        <w:t xml:space="preserve">troškovi </w:t>
      </w:r>
      <w:r w:rsidR="0092750D">
        <w:rPr>
          <w:sz w:val="24"/>
        </w:rPr>
        <w:t xml:space="preserve">se </w:t>
      </w:r>
      <w:r w:rsidR="00BE08B1">
        <w:rPr>
          <w:sz w:val="24"/>
        </w:rPr>
        <w:t xml:space="preserve">odnose na </w:t>
      </w:r>
      <w:r w:rsidR="00BE08B1">
        <w:rPr>
          <w:sz w:val="24"/>
          <w:szCs w:val="24"/>
        </w:rPr>
        <w:t xml:space="preserve"> </w:t>
      </w:r>
      <w:r>
        <w:rPr>
          <w:sz w:val="24"/>
          <w:szCs w:val="24"/>
        </w:rPr>
        <w:t>naknadu za knjigovodstvene usluge za vremensko razdoblje 6 mjeseci trajanja stečajnog postupka u ukupnom iznosu 3.750,00 kn, uzimajući u obzir da prosječna cijena mjesečne naknade za takve usluge iznosi 625,00 kn s obračunatim PDV-om, zatim m</w:t>
      </w:r>
      <w:r w:rsidR="0092750D">
        <w:rPr>
          <w:sz w:val="24"/>
          <w:szCs w:val="24"/>
        </w:rPr>
        <w:t>inimalnu bruto nagradu stečajnom upravitelju</w:t>
      </w:r>
      <w:r>
        <w:rPr>
          <w:sz w:val="24"/>
          <w:szCs w:val="24"/>
        </w:rPr>
        <w:t xml:space="preserve"> 16.000,00 kn, obračunatu prema Uredbi o kriterijima i načinu obračuna plaćanja nagrade stečajnim upraviteljima (NN br.105/15), </w:t>
      </w:r>
      <w:r w:rsidR="005622AA">
        <w:rPr>
          <w:sz w:val="24"/>
          <w:szCs w:val="24"/>
        </w:rPr>
        <w:t xml:space="preserve"> </w:t>
      </w:r>
      <w:r w:rsidR="000D09E9">
        <w:rPr>
          <w:sz w:val="24"/>
          <w:szCs w:val="24"/>
        </w:rPr>
        <w:t xml:space="preserve">materijalni trošak 250,00 kn, zatim </w:t>
      </w:r>
      <w:r w:rsidR="005622AA">
        <w:rPr>
          <w:sz w:val="24"/>
          <w:szCs w:val="24"/>
        </w:rPr>
        <w:t>10.000,00 kn za troškove arhiviranja poslovne dokumentacije dužnika, otvaranje i vođenj</w:t>
      </w:r>
      <w:r w:rsidR="005708F9">
        <w:rPr>
          <w:sz w:val="24"/>
          <w:szCs w:val="24"/>
        </w:rPr>
        <w:t>e poslovnog računa, troškove za izradu pečata,</w:t>
      </w:r>
      <w:r w:rsidR="005622AA">
        <w:rPr>
          <w:sz w:val="24"/>
          <w:szCs w:val="24"/>
        </w:rPr>
        <w:t xml:space="preserve"> troškove uredskog materija</w:t>
      </w:r>
      <w:r w:rsidR="0053062A">
        <w:rPr>
          <w:sz w:val="24"/>
          <w:szCs w:val="24"/>
        </w:rPr>
        <w:t>la i administrativnih pristojbi</w:t>
      </w:r>
      <w:r w:rsidR="005622AA">
        <w:rPr>
          <w:sz w:val="24"/>
          <w:szCs w:val="24"/>
        </w:rPr>
        <w:t xml:space="preserve"> </w:t>
      </w:r>
      <w:r w:rsidR="0053062A">
        <w:rPr>
          <w:sz w:val="24"/>
          <w:szCs w:val="24"/>
        </w:rPr>
        <w:t>te isto toliko za</w:t>
      </w:r>
      <w:r w:rsidR="005622AA">
        <w:rPr>
          <w:sz w:val="24"/>
          <w:szCs w:val="24"/>
        </w:rPr>
        <w:t xml:space="preserve"> troškove pokretanja i </w:t>
      </w:r>
    </w:p>
    <w:p w:rsidRDefault="001022D6" w:rsidP="00DB4748" w:rsidR="001022D6">
      <w:pPr>
        <w:jc w:val="both"/>
        <w:rPr>
          <w:sz w:val="24"/>
          <w:szCs w:val="24"/>
        </w:rPr>
      </w:pPr>
    </w:p>
    <w:p w:rsidRDefault="001022D6" w:rsidP="00DB4748" w:rsidR="001022D6">
      <w:pPr>
        <w:jc w:val="both"/>
        <w:rPr>
          <w:sz w:val="24"/>
          <w:szCs w:val="24"/>
        </w:rPr>
      </w:pPr>
    </w:p>
    <w:p w:rsidRDefault="00E91ABF" w:rsidP="00E91ABF" w:rsidR="00E91ABF">
      <w:pPr>
        <w:ind w:firstLine="720"/>
        <w:jc w:val="right"/>
        <w:rPr>
          <w:sz w:val="24"/>
        </w:rPr>
      </w:pPr>
      <w:r w:rsidRPr="00A75B62">
        <w:rPr>
          <w:sz w:val="24"/>
        </w:rPr>
        <w:lastRenderedPageBreak/>
        <w:t>Broj: St-</w:t>
      </w:r>
      <w:r>
        <w:rPr>
          <w:sz w:val="24"/>
        </w:rPr>
        <w:t>1210/2016-22</w:t>
      </w:r>
    </w:p>
    <w:p w:rsidRDefault="00E91ABF" w:rsidP="00DB4748" w:rsidR="00E91ABF">
      <w:pPr>
        <w:jc w:val="both"/>
        <w:rPr>
          <w:sz w:val="24"/>
          <w:szCs w:val="24"/>
        </w:rPr>
      </w:pPr>
    </w:p>
    <w:p w:rsidRDefault="005622AA" w:rsidP="00DB4748" w:rsidR="003E76B2">
      <w:pPr>
        <w:jc w:val="both"/>
        <w:rPr>
          <w:sz w:val="24"/>
        </w:rPr>
      </w:pPr>
      <w:r>
        <w:rPr>
          <w:sz w:val="24"/>
          <w:szCs w:val="24"/>
        </w:rPr>
        <w:t xml:space="preserve">vođenja sudskih postupaka radi naplate </w:t>
      </w:r>
      <w:r w:rsidR="0053062A">
        <w:rPr>
          <w:sz w:val="24"/>
          <w:szCs w:val="24"/>
        </w:rPr>
        <w:t>novčanih tražbina</w:t>
      </w:r>
      <w:r w:rsidR="00D674C5">
        <w:rPr>
          <w:sz w:val="24"/>
          <w:szCs w:val="24"/>
        </w:rPr>
        <w:t xml:space="preserve"> koje dužnik prema zadnjem financijskom izvješću evidentira </w:t>
      </w:r>
      <w:r w:rsidR="00DB4748">
        <w:rPr>
          <w:sz w:val="24"/>
          <w:szCs w:val="24"/>
        </w:rPr>
        <w:t>u poslovnim knjigama.</w:t>
      </w:r>
    </w:p>
    <w:p w:rsidRDefault="003E76B2" w:rsidP="00690227" w:rsidR="00690227">
      <w:pPr>
        <w:jc w:val="both"/>
        <w:rPr>
          <w:sz w:val="24"/>
        </w:rPr>
      </w:pPr>
      <w:r>
        <w:rPr>
          <w:sz w:val="24"/>
        </w:rPr>
        <w:tab/>
      </w:r>
      <w:r w:rsidR="00690227">
        <w:rPr>
          <w:sz w:val="24"/>
        </w:rPr>
        <w:t xml:space="preserve">Slijedom navedenog, valjalo je u skladu s naprijed </w:t>
      </w:r>
      <w:proofErr w:type="spellStart"/>
      <w:r w:rsidR="00534BAC">
        <w:rPr>
          <w:sz w:val="24"/>
        </w:rPr>
        <w:t>cit.odredbom</w:t>
      </w:r>
      <w:proofErr w:type="spellEnd"/>
      <w:r w:rsidR="00534BAC">
        <w:rPr>
          <w:sz w:val="24"/>
        </w:rPr>
        <w:t xml:space="preserve"> čl. 132 st. 1 SZ-a</w:t>
      </w:r>
      <w:r w:rsidR="00690227">
        <w:rPr>
          <w:sz w:val="24"/>
        </w:rPr>
        <w:t xml:space="preserve"> pozvati sve zainteresirane da predujme navedeni iznos koji je predvidiv i nužan da bi se stečajni postupak mogao provesti.</w:t>
      </w:r>
      <w:r w:rsidR="00690227">
        <w:rPr>
          <w:b/>
          <w:sz w:val="24"/>
        </w:rPr>
        <w:t xml:space="preserve">                                               </w:t>
      </w:r>
    </w:p>
    <w:p w:rsidRDefault="00690227" w:rsidP="00690227" w:rsidR="00690227">
      <w:pPr>
        <w:jc w:val="both"/>
        <w:rPr>
          <w:sz w:val="24"/>
        </w:rPr>
      </w:pPr>
      <w:r>
        <w:rPr>
          <w:sz w:val="24"/>
        </w:rPr>
        <w:tab/>
        <w:t xml:space="preserve">Na posljedice </w:t>
      </w:r>
      <w:proofErr w:type="spellStart"/>
      <w:r>
        <w:rPr>
          <w:sz w:val="24"/>
        </w:rPr>
        <w:t>nepostupanja</w:t>
      </w:r>
      <w:proofErr w:type="spellEnd"/>
      <w:r>
        <w:rPr>
          <w:sz w:val="24"/>
        </w:rPr>
        <w:t xml:space="preserve"> po ovom rješenju iz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>. I, sukla</w:t>
      </w:r>
      <w:r w:rsidR="00534BAC">
        <w:rPr>
          <w:sz w:val="24"/>
        </w:rPr>
        <w:t>dno odredbi čl. 132  st. 1 SZ-a</w:t>
      </w:r>
      <w:r>
        <w:rPr>
          <w:sz w:val="24"/>
        </w:rPr>
        <w:t xml:space="preserve">,   upozoreno je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>. II izreke.</w:t>
      </w:r>
      <w:r>
        <w:rPr>
          <w:sz w:val="24"/>
        </w:rPr>
        <w:tab/>
      </w:r>
      <w:r>
        <w:rPr>
          <w:sz w:val="24"/>
        </w:rPr>
        <w:tab/>
      </w:r>
    </w:p>
    <w:p w:rsidRDefault="00690227" w:rsidP="00690227" w:rsidR="00690227">
      <w:pPr>
        <w:jc w:val="both"/>
        <w:rPr>
          <w:sz w:val="24"/>
        </w:rPr>
      </w:pPr>
      <w:r>
        <w:rPr>
          <w:sz w:val="24"/>
        </w:rPr>
        <w:tab/>
      </w:r>
    </w:p>
    <w:p w:rsidRDefault="00690227" w:rsidP="003E76B2" w:rsidR="00690227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0D09E9">
        <w:rPr>
          <w:sz w:val="24"/>
        </w:rPr>
        <w:t>1</w:t>
      </w:r>
      <w:r w:rsidR="00987F41">
        <w:rPr>
          <w:sz w:val="24"/>
        </w:rPr>
        <w:t>8</w:t>
      </w:r>
      <w:r w:rsidR="00C4388D">
        <w:rPr>
          <w:sz w:val="24"/>
        </w:rPr>
        <w:t>.srpnja</w:t>
      </w:r>
      <w:r w:rsidR="00D500C7">
        <w:rPr>
          <w:sz w:val="24"/>
        </w:rPr>
        <w:t xml:space="preserve"> 2017</w:t>
      </w:r>
      <w:r>
        <w:rPr>
          <w:sz w:val="24"/>
        </w:rPr>
        <w:t>.</w:t>
      </w:r>
      <w:r w:rsidR="00C4388D">
        <w:rPr>
          <w:sz w:val="24"/>
        </w:rPr>
        <w:t>g.</w:t>
      </w:r>
    </w:p>
    <w:p w:rsidRDefault="003E76B2" w:rsidP="00690227" w:rsidR="003E76B2">
      <w:pPr>
        <w:rPr>
          <w:sz w:val="24"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>STEČAJNI SUDAC: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 w:rsidR="00176C42">
        <w:rPr>
          <w:sz w:val="24"/>
        </w:rPr>
        <w:t xml:space="preserve">    </w:t>
      </w:r>
      <w:r w:rsidR="00825883">
        <w:rPr>
          <w:sz w:val="24"/>
        </w:rPr>
        <w:t xml:space="preserve">Vesna Vukelić </w:t>
      </w:r>
    </w:p>
    <w:p w:rsidRDefault="00441073" w:rsidP="00690227" w:rsidR="00441073">
      <w:pPr>
        <w:rPr>
          <w:sz w:val="24"/>
        </w:rPr>
      </w:pPr>
    </w:p>
    <w:p w:rsidRDefault="00D500C7" w:rsidP="00690227" w:rsidR="00D500C7">
      <w:pPr>
        <w:rPr>
          <w:sz w:val="24"/>
        </w:rPr>
      </w:pPr>
    </w:p>
    <w:p w:rsidRDefault="00BE08B1" w:rsidP="00690227" w:rsidR="00BE08B1">
      <w:pPr>
        <w:rPr>
          <w:sz w:val="24"/>
        </w:rPr>
      </w:pPr>
    </w:p>
    <w:p w:rsidRDefault="00BE08B1" w:rsidP="00690227" w:rsidR="00BE08B1">
      <w:pPr>
        <w:rPr>
          <w:sz w:val="24"/>
        </w:rPr>
      </w:pPr>
    </w:p>
    <w:p w:rsidRDefault="00690227" w:rsidP="00690227" w:rsidR="00690227" w:rsidRPr="00943193">
      <w:pPr>
        <w:rPr>
          <w:b/>
          <w:sz w:val="24"/>
        </w:rPr>
      </w:pPr>
      <w:r w:rsidRPr="00943193">
        <w:rPr>
          <w:b/>
          <w:sz w:val="24"/>
        </w:rPr>
        <w:t>NAPUTAK O PRAVNOM LIJEKU: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Protiv ovog rješenja može se izjaviti žalba u roku od 8 dana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od dana dostave rješenja, a dosta</w:t>
      </w:r>
      <w:r w:rsidR="002D0404">
        <w:rPr>
          <w:sz w:val="24"/>
        </w:rPr>
        <w:t>v</w:t>
      </w:r>
      <w:r>
        <w:rPr>
          <w:sz w:val="24"/>
        </w:rPr>
        <w:t xml:space="preserve">a se smatra obavljenom 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istekom osmog dana od dana objave pismena na mrežnoj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stanici e-Oglasna ploča suda.</w:t>
      </w:r>
    </w:p>
    <w:p w:rsidRDefault="00690227" w:rsidP="00690227" w:rsidR="00690227">
      <w:pPr>
        <w:rPr>
          <w:b/>
        </w:rPr>
      </w:pPr>
      <w:r>
        <w:rPr>
          <w:b/>
        </w:rPr>
        <w:t xml:space="preserve"> </w:t>
      </w:r>
    </w:p>
    <w:p w:rsidRDefault="00690227" w:rsidP="00690227" w:rsidR="00690227">
      <w:pPr>
        <w:rPr>
          <w:b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>Dostaviti putem mrež</w:t>
      </w:r>
      <w:r w:rsidR="000D09E9">
        <w:rPr>
          <w:sz w:val="24"/>
        </w:rPr>
        <w:t>ne stanice e-Oglasna ploča sud</w:t>
      </w:r>
      <w:r>
        <w:rPr>
          <w:sz w:val="24"/>
        </w:rPr>
        <w:t>a</w:t>
      </w:r>
    </w:p>
    <w:p w:rsidRDefault="00294509" w:rsidP="00690227" w:rsidR="00294509">
      <w:pPr>
        <w:rPr>
          <w:sz w:val="24"/>
        </w:rPr>
      </w:pPr>
      <w:r>
        <w:rPr>
          <w:sz w:val="24"/>
        </w:rPr>
        <w:t>1.</w:t>
      </w:r>
      <w:r w:rsidR="000D09E9">
        <w:rPr>
          <w:sz w:val="24"/>
        </w:rPr>
        <w:t xml:space="preserve"> privremenoj </w:t>
      </w:r>
      <w:proofErr w:type="spellStart"/>
      <w:r w:rsidR="000D09E9">
        <w:rPr>
          <w:sz w:val="24"/>
        </w:rPr>
        <w:t>steč.upraviteljici</w:t>
      </w:r>
      <w:proofErr w:type="spellEnd"/>
    </w:p>
    <w:p w:rsidRDefault="00294509" w:rsidP="00690227" w:rsidR="00690227">
      <w:pPr>
        <w:rPr>
          <w:sz w:val="24"/>
        </w:rPr>
      </w:pPr>
      <w:r>
        <w:rPr>
          <w:sz w:val="24"/>
        </w:rPr>
        <w:t>2</w:t>
      </w:r>
      <w:r w:rsidR="00690227">
        <w:rPr>
          <w:sz w:val="24"/>
        </w:rPr>
        <w:t>.  dužniku</w:t>
      </w:r>
    </w:p>
    <w:p w:rsidRDefault="003867B6" w:rsidP="00690227" w:rsidR="00690227">
      <w:pPr>
        <w:rPr>
          <w:sz w:val="24"/>
        </w:rPr>
      </w:pPr>
      <w:r>
        <w:rPr>
          <w:sz w:val="24"/>
        </w:rPr>
        <w:t>3</w:t>
      </w:r>
      <w:r w:rsidR="00690227">
        <w:rPr>
          <w:sz w:val="24"/>
        </w:rPr>
        <w:t>. vjerovnicima i drugim zainteresiranim osobama</w:t>
      </w:r>
    </w:p>
    <w:p w:rsidRDefault="00B3244B" w:rsidP="00656DEA" w:rsidR="00B3244B">
      <w:pPr>
        <w:ind w:firstLine="720"/>
        <w:jc w:val="both"/>
        <w:rPr>
          <w:sz w:val="24"/>
        </w:rPr>
      </w:pPr>
    </w:p>
    <w:sectPr w:rsidR="00B3244B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1F996655"/>
    <w:multiLevelType w:val="hybridMultilevel"/>
    <w:tmpl w:val="54CC8E1A"/>
    <w:lvl w:tplc="D9BC7906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2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F547E4"/>
    <w:multiLevelType w:val="hybridMultilevel"/>
    <w:tmpl w:val="A9C4790A"/>
    <w:lvl w:tplc="2DB6204E" w:ilvl="0"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7F78"/>
    <w:rsid w:val="00022727"/>
    <w:rsid w:val="0003642B"/>
    <w:rsid w:val="000434BF"/>
    <w:rsid w:val="00075E8C"/>
    <w:rsid w:val="00095335"/>
    <w:rsid w:val="0009716B"/>
    <w:rsid w:val="000A289C"/>
    <w:rsid w:val="000A622E"/>
    <w:rsid w:val="000B2BD3"/>
    <w:rsid w:val="000B7E38"/>
    <w:rsid w:val="000C52F6"/>
    <w:rsid w:val="000D09E9"/>
    <w:rsid w:val="001022D6"/>
    <w:rsid w:val="00112D83"/>
    <w:rsid w:val="001230A5"/>
    <w:rsid w:val="00144857"/>
    <w:rsid w:val="0017116B"/>
    <w:rsid w:val="00173F5D"/>
    <w:rsid w:val="00176C42"/>
    <w:rsid w:val="001968FF"/>
    <w:rsid w:val="001A385D"/>
    <w:rsid w:val="001A55AA"/>
    <w:rsid w:val="001A5A71"/>
    <w:rsid w:val="001B63F1"/>
    <w:rsid w:val="001B79FA"/>
    <w:rsid w:val="001C206D"/>
    <w:rsid w:val="001E09A4"/>
    <w:rsid w:val="001E23F7"/>
    <w:rsid w:val="001F1FBC"/>
    <w:rsid w:val="002022EF"/>
    <w:rsid w:val="00205672"/>
    <w:rsid w:val="002153BA"/>
    <w:rsid w:val="00220803"/>
    <w:rsid w:val="00245CDF"/>
    <w:rsid w:val="00252EAA"/>
    <w:rsid w:val="00260335"/>
    <w:rsid w:val="00265332"/>
    <w:rsid w:val="00294509"/>
    <w:rsid w:val="00297D0D"/>
    <w:rsid w:val="002A129D"/>
    <w:rsid w:val="002A734B"/>
    <w:rsid w:val="002D0404"/>
    <w:rsid w:val="002E36B4"/>
    <w:rsid w:val="002E4E00"/>
    <w:rsid w:val="002F5E6D"/>
    <w:rsid w:val="00327FDB"/>
    <w:rsid w:val="00335128"/>
    <w:rsid w:val="0035790F"/>
    <w:rsid w:val="0037201D"/>
    <w:rsid w:val="003740AB"/>
    <w:rsid w:val="003776D8"/>
    <w:rsid w:val="0038293C"/>
    <w:rsid w:val="003867B6"/>
    <w:rsid w:val="003A6074"/>
    <w:rsid w:val="003B6025"/>
    <w:rsid w:val="003C12B7"/>
    <w:rsid w:val="003D2013"/>
    <w:rsid w:val="003E60B5"/>
    <w:rsid w:val="003E76B2"/>
    <w:rsid w:val="003F4C85"/>
    <w:rsid w:val="00431677"/>
    <w:rsid w:val="00441073"/>
    <w:rsid w:val="00441B46"/>
    <w:rsid w:val="0044671B"/>
    <w:rsid w:val="00461C63"/>
    <w:rsid w:val="00477FCA"/>
    <w:rsid w:val="0049735F"/>
    <w:rsid w:val="00497E0E"/>
    <w:rsid w:val="004D2401"/>
    <w:rsid w:val="004D30A4"/>
    <w:rsid w:val="004D62E7"/>
    <w:rsid w:val="004D7187"/>
    <w:rsid w:val="004F39C7"/>
    <w:rsid w:val="005012AB"/>
    <w:rsid w:val="005118EC"/>
    <w:rsid w:val="00514E06"/>
    <w:rsid w:val="005212F4"/>
    <w:rsid w:val="0053062A"/>
    <w:rsid w:val="00530BBF"/>
    <w:rsid w:val="005347BD"/>
    <w:rsid w:val="00534BAC"/>
    <w:rsid w:val="00555D7C"/>
    <w:rsid w:val="0055760E"/>
    <w:rsid w:val="00560B75"/>
    <w:rsid w:val="005622AA"/>
    <w:rsid w:val="005630CD"/>
    <w:rsid w:val="00566B38"/>
    <w:rsid w:val="005672A3"/>
    <w:rsid w:val="005708F9"/>
    <w:rsid w:val="005754D1"/>
    <w:rsid w:val="00586FB0"/>
    <w:rsid w:val="00593414"/>
    <w:rsid w:val="005D1754"/>
    <w:rsid w:val="005D3663"/>
    <w:rsid w:val="005E5CB4"/>
    <w:rsid w:val="005F314D"/>
    <w:rsid w:val="006279BE"/>
    <w:rsid w:val="00645AFB"/>
    <w:rsid w:val="00645E54"/>
    <w:rsid w:val="00656DEA"/>
    <w:rsid w:val="00660BC1"/>
    <w:rsid w:val="0066426F"/>
    <w:rsid w:val="00670E68"/>
    <w:rsid w:val="006877D3"/>
    <w:rsid w:val="00690227"/>
    <w:rsid w:val="00694319"/>
    <w:rsid w:val="006B71F9"/>
    <w:rsid w:val="006D5181"/>
    <w:rsid w:val="006D728C"/>
    <w:rsid w:val="00712442"/>
    <w:rsid w:val="00716263"/>
    <w:rsid w:val="007465F7"/>
    <w:rsid w:val="00752CE5"/>
    <w:rsid w:val="00754B59"/>
    <w:rsid w:val="00757713"/>
    <w:rsid w:val="00776ECB"/>
    <w:rsid w:val="007815F0"/>
    <w:rsid w:val="00786666"/>
    <w:rsid w:val="007A0E06"/>
    <w:rsid w:val="007A5164"/>
    <w:rsid w:val="007A7172"/>
    <w:rsid w:val="007B2382"/>
    <w:rsid w:val="007C622E"/>
    <w:rsid w:val="007D6D92"/>
    <w:rsid w:val="007E473A"/>
    <w:rsid w:val="007F114F"/>
    <w:rsid w:val="007F42E6"/>
    <w:rsid w:val="008123B2"/>
    <w:rsid w:val="008201BD"/>
    <w:rsid w:val="00824DD5"/>
    <w:rsid w:val="00825883"/>
    <w:rsid w:val="00827E6B"/>
    <w:rsid w:val="0083796E"/>
    <w:rsid w:val="008415A8"/>
    <w:rsid w:val="00851F7C"/>
    <w:rsid w:val="0085270A"/>
    <w:rsid w:val="00855CF1"/>
    <w:rsid w:val="0086085C"/>
    <w:rsid w:val="008639E7"/>
    <w:rsid w:val="0086402B"/>
    <w:rsid w:val="00865428"/>
    <w:rsid w:val="0088415B"/>
    <w:rsid w:val="00891141"/>
    <w:rsid w:val="008B3F54"/>
    <w:rsid w:val="008E5007"/>
    <w:rsid w:val="008E73E3"/>
    <w:rsid w:val="00906CDA"/>
    <w:rsid w:val="009154DF"/>
    <w:rsid w:val="00916D6B"/>
    <w:rsid w:val="0092750D"/>
    <w:rsid w:val="00954C94"/>
    <w:rsid w:val="00961E43"/>
    <w:rsid w:val="0097015F"/>
    <w:rsid w:val="009861AF"/>
    <w:rsid w:val="00987F41"/>
    <w:rsid w:val="009B56B6"/>
    <w:rsid w:val="009D5408"/>
    <w:rsid w:val="00A0225B"/>
    <w:rsid w:val="00A60490"/>
    <w:rsid w:val="00A607EB"/>
    <w:rsid w:val="00A66B8F"/>
    <w:rsid w:val="00A71E83"/>
    <w:rsid w:val="00A74744"/>
    <w:rsid w:val="00A75B62"/>
    <w:rsid w:val="00A75BF6"/>
    <w:rsid w:val="00A80A66"/>
    <w:rsid w:val="00A90719"/>
    <w:rsid w:val="00A92996"/>
    <w:rsid w:val="00A97682"/>
    <w:rsid w:val="00AA1D82"/>
    <w:rsid w:val="00AA4213"/>
    <w:rsid w:val="00AB058D"/>
    <w:rsid w:val="00AB7C42"/>
    <w:rsid w:val="00AC383D"/>
    <w:rsid w:val="00AC5202"/>
    <w:rsid w:val="00AE7213"/>
    <w:rsid w:val="00AF0F58"/>
    <w:rsid w:val="00AF4777"/>
    <w:rsid w:val="00AF6900"/>
    <w:rsid w:val="00B00A45"/>
    <w:rsid w:val="00B01911"/>
    <w:rsid w:val="00B01D0B"/>
    <w:rsid w:val="00B279AC"/>
    <w:rsid w:val="00B3118C"/>
    <w:rsid w:val="00B319D8"/>
    <w:rsid w:val="00B3244B"/>
    <w:rsid w:val="00B3344C"/>
    <w:rsid w:val="00B33BBD"/>
    <w:rsid w:val="00B74FCF"/>
    <w:rsid w:val="00B76604"/>
    <w:rsid w:val="00B87528"/>
    <w:rsid w:val="00B8778E"/>
    <w:rsid w:val="00BB3991"/>
    <w:rsid w:val="00BC7BA0"/>
    <w:rsid w:val="00BD703D"/>
    <w:rsid w:val="00BD724E"/>
    <w:rsid w:val="00BE08B1"/>
    <w:rsid w:val="00BE0E92"/>
    <w:rsid w:val="00C132F9"/>
    <w:rsid w:val="00C4388D"/>
    <w:rsid w:val="00C7319C"/>
    <w:rsid w:val="00C85BA6"/>
    <w:rsid w:val="00C91825"/>
    <w:rsid w:val="00C91D78"/>
    <w:rsid w:val="00C91DED"/>
    <w:rsid w:val="00C9224D"/>
    <w:rsid w:val="00CA00E2"/>
    <w:rsid w:val="00CB33B2"/>
    <w:rsid w:val="00D0112B"/>
    <w:rsid w:val="00D166E3"/>
    <w:rsid w:val="00D31690"/>
    <w:rsid w:val="00D32CE1"/>
    <w:rsid w:val="00D41D78"/>
    <w:rsid w:val="00D500C7"/>
    <w:rsid w:val="00D5694C"/>
    <w:rsid w:val="00D64506"/>
    <w:rsid w:val="00D6742D"/>
    <w:rsid w:val="00D674C5"/>
    <w:rsid w:val="00D87E72"/>
    <w:rsid w:val="00D916C6"/>
    <w:rsid w:val="00DA1A33"/>
    <w:rsid w:val="00DA75EC"/>
    <w:rsid w:val="00DB106C"/>
    <w:rsid w:val="00DB3495"/>
    <w:rsid w:val="00DB4748"/>
    <w:rsid w:val="00DC2966"/>
    <w:rsid w:val="00DD1B66"/>
    <w:rsid w:val="00DF2EDA"/>
    <w:rsid w:val="00E02C3D"/>
    <w:rsid w:val="00E10D94"/>
    <w:rsid w:val="00E15816"/>
    <w:rsid w:val="00E3599E"/>
    <w:rsid w:val="00E37F2C"/>
    <w:rsid w:val="00E46541"/>
    <w:rsid w:val="00E51BA1"/>
    <w:rsid w:val="00E5644B"/>
    <w:rsid w:val="00E75014"/>
    <w:rsid w:val="00E751FB"/>
    <w:rsid w:val="00E91ABF"/>
    <w:rsid w:val="00EB1B5D"/>
    <w:rsid w:val="00ED6D71"/>
    <w:rsid w:val="00EE123D"/>
    <w:rsid w:val="00EE7171"/>
    <w:rsid w:val="00EF03AE"/>
    <w:rsid w:val="00EF56C9"/>
    <w:rsid w:val="00F172A4"/>
    <w:rsid w:val="00F313B8"/>
    <w:rsid w:val="00F36F8E"/>
    <w:rsid w:val="00F43BC5"/>
    <w:rsid w:val="00F4611B"/>
    <w:rsid w:val="00F647C2"/>
    <w:rsid w:val="00F80D14"/>
    <w:rsid w:val="00F8274D"/>
    <w:rsid w:val="00F876EA"/>
    <w:rsid w:val="00FC7DBE"/>
    <w:rsid w:val="00FD272E"/>
    <w:rsid w:val="00FE3120"/>
    <w:rsid w:val="00FE37B7"/>
    <w:rsid w:val="00FE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73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3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3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3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3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73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3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3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3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3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1210</izvorni_sadrzaj>
    <derivirana_varijabla naziv="DomainObject.Predmet.Broj_1">1210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St-1210/2016</izvorni_sadrzaj>
    <derivirana_varijabla naziv="DomainObject.Predmet.OznakaBroj_1">St-1210/2016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VANJA d.o.o. za trgovinu, ugostiteljstvo i promet</izvorni_sadrzaj>
    <derivirana_varijabla naziv="DomainObject.Predmet.ProtustrankaFormated_1">  VANJA d.o.o. za trgovinu, ugostiteljstvo i promet</derivirana_varijabla>
  </DomainObject.Predmet.ProtustrankaFormated>
  <DomainObject.Predmet.ProtustrankaFormatedOIB>
    <izvorni_sadrzaj>  VANJA d.o.o. za trgovinu, ugostiteljstvo i promet, OIB 56766963601</izvorni_sadrzaj>
    <derivirana_varijabla naziv="DomainObject.Predmet.ProtustrankaFormatedOIB_1">  VANJA d.o.o. za trgovinu, ugostiteljstvo i promet, OIB 56766963601</derivirana_varijabla>
  </DomainObject.Predmet.ProtustrankaFormatedOIB>
  <DomainObject.Predmet.ProtustrankaFormatedWithAdress>
    <izvorni_sadrzaj> VANJA d.o.o. za trgovinu, ugostiteljstvo i promet, Kralja Krešimira 9 A, 34000 Požega</izvorni_sadrzaj>
    <derivirana_varijabla naziv="DomainObject.Predmet.ProtustrankaFormatedWithAdress_1"> VANJA d.o.o. za trgovinu, ugostiteljstvo i promet, Kralja Krešimira 9 A, 34000 Požega</derivirana_varijabla>
  </DomainObject.Predmet.ProtustrankaFormatedWithAdress>
  <DomainObject.Predmet.ProtustrankaFormatedWithAdressOIB>
    <izvorni_sadrzaj> VANJA d.o.o. za trgovinu, ugostiteljstvo i promet, OIB 56766963601, Kralja Krešimira 9 A, 34000 Požega</izvorni_sadrzaj>
    <derivirana_varijabla naziv="DomainObject.Predmet.ProtustrankaFormatedWithAdressOIB_1"> VANJA d.o.o. za trgovinu, ugostiteljstvo i promet, OIB 56766963601, Kralja Krešimira 9 A, 34000 Požega</derivirana_varijabla>
  </DomainObject.Predmet.ProtustrankaFormatedWithAdressOIB>
  <DomainObject.Predmet.ProtustrankaWithAdress>
    <izvorni_sadrzaj>VANJA d.o.o. za trgovinu, ugostiteljstvo i promet Kralja Krešimira 9 A, 34000 Požega</izvorni_sadrzaj>
    <derivirana_varijabla naziv="DomainObject.Predmet.ProtustrankaWithAdress_1">VANJA d.o.o. za trgovinu, ugostiteljstvo i promet Kralja Krešimira 9 A, 34000 Požega</derivirana_varijabla>
  </DomainObject.Predmet.ProtustrankaWithAdress>
  <DomainObject.Predmet.ProtustrankaWithAdressOIB>
    <izvorni_sadrzaj>VANJA d.o.o. za trgovinu, ugostiteljstvo i promet, OIB 56766963601, Kralja Krešimira 9 A, 34000 Požega</izvorni_sadrzaj>
    <derivirana_varijabla naziv="DomainObject.Predmet.ProtustrankaWithAdressOIB_1">VANJA d.o.o. za trgovinu, ugostiteljstvo i promet, OIB 56766963601, Kralja Krešimira 9 A, 34000 Požega</derivirana_varijabla>
  </DomainObject.Predmet.ProtustrankaWithAdressOIB>
  <DomainObject.Predmet.ProtustrankaNazivFormated>
    <izvorni_sadrzaj>VANJA d.o.o. za trgovinu, ugostiteljstvo i promet</izvorni_sadrzaj>
    <derivirana_varijabla naziv="DomainObject.Predmet.ProtustrankaNazivFormated_1">VANJA d.o.o. za trgovinu, ugostiteljstvo i promet</derivirana_varijabla>
  </DomainObject.Predmet.ProtustrankaNazivFormated>
  <DomainObject.Predmet.ProtustrankaNazivFormatedOIB>
    <izvorni_sadrzaj>VANJA d.o.o. za trgovinu, ugostiteljstvo i promet, OIB 56766963601</izvorni_sadrzaj>
    <derivirana_varijabla naziv="DomainObject.Predmet.ProtustrankaNazivFormatedOIB_1">VANJA d.o.o. za trgovinu, ugostiteljstvo i promet, OIB 56766963601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</izvorni_sadrzaj>
    <derivirana_varijabla naziv="DomainObject.Predmet.StrankaFormated_1">  MINISTARSTVO FINANCIJA POREZNA UPRAVA</derivirana_varijabla>
  </DomainObject.Predmet.StrankaFormated>
  <DomainObject.Predmet.StrankaFormatedOIB>
    <izvorni_sadrzaj>  MINISTARSTVO FINANCIJA POREZNA UPRAVA</izvorni_sadrzaj>
    <derivirana_varijabla naziv="DomainObject.Predmet.StrankaFormatedOIB_1">  MINISTARSTVO FINANCIJA POREZNA UPRAVA</derivirana_varijabla>
  </DomainObject.Predmet.StrankaFormatedOIB>
  <DomainObject.Predmet.StrankaFormatedWithAdress>
    <izvorni_sadrzaj> MINISTARSTVO FINANCIJA POREZNA UPRAVA, katančićeva 5 a, 34000 Požega</izvorni_sadrzaj>
    <derivirana_varijabla naziv="DomainObject.Predmet.StrankaFormatedWithAdress_1"> MINISTARSTVO FINANCIJA POREZNA UPRAVA, katančićeva 5 a, 34000 Požega</derivirana_varijabla>
  </DomainObject.Predmet.StrankaFormatedWithAdress>
  <DomainObject.Predmet.StrankaFormatedWithAdressOIB>
    <izvorni_sadrzaj> MINISTARSTVO FINANCIJA POREZNA UPRAVA, katančićeva 5 a, 34000 Požega</izvorni_sadrzaj>
    <derivirana_varijabla naziv="DomainObject.Predmet.StrankaFormatedWithAdressOIB_1"> MINISTARSTVO FINANCIJA POREZNA UPRAVA, katančićeva 5 a, 34000 Požega</derivirana_varijabla>
  </DomainObject.Predmet.StrankaFormatedWithAdressOIB>
  <DomainObject.Predmet.StrankaWithAdress>
    <izvorni_sadrzaj>MINISTARSTVO FINANCIJA POREZNA UPRAVA katančićeva 5 a,34000 Požega</izvorni_sadrzaj>
    <derivirana_varijabla naziv="DomainObject.Predmet.StrankaWithAdress_1">MINISTARSTVO FINANCIJA POREZNA UPRAVA katančićeva 5 a,34000 Požega</derivirana_varijabla>
  </DomainObject.Predmet.StrankaWithAdress>
  <DomainObject.Predmet.StrankaWithAdressOIB>
    <izvorni_sadrzaj>MINISTARSTVO FINANCIJA POREZNA UPRAVA, katančićeva 5 a,34000 Požega</izvorni_sadrzaj>
    <derivirana_varijabla naziv="DomainObject.Predmet.StrankaWithAdressOIB_1">MINISTARSTVO FINANCIJA POREZNA UPRAVA, katančićeva 5 a,34000 Požega</derivirana_varijabla>
  </DomainObject.Predmet.StrankaWithAdressOIB>
  <DomainObject.Predmet.StrankaNazivFormated>
    <izvorni_sadrzaj>MINISTARSTVO FINANCIJA POREZNA UPRAVA</izvorni_sadrzaj>
    <derivirana_varijabla naziv="DomainObject.Predmet.StrankaNazivFormated_1">MINISTARSTVO FINANCIJA POREZNA UPRAVA</derivirana_varijabla>
  </DomainObject.Predmet.StrankaNazivFormated>
  <DomainObject.Predmet.StrankaNazivFormatedOIB>
    <izvorni_sadrzaj>MINISTARSTVO FINANCIJA POREZNA UPRAVA</izvorni_sadrzaj>
    <derivirana_varijabla naziv="DomainObject.Predmet.StrankaNazivFormatedOIB_1">MINISTARSTVO FINANCIJA POREZNA UPRAVA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MINISTARSTVO FINANCIJA POREZNA UPRAVA</item>
    </izvorni_sadrzaj>
    <derivirana_varijabla naziv="DomainObject.Predmet.StrankaListFormated_1">
      <item>MINISTARSTVO FINANCIJA POREZNA UPRAVA</item>
    </derivirana_varijabla>
  </DomainObject.Predmet.StrankaListFormated>
  <DomainObject.Predmet.StrankaListFormatedOIB>
    <izvorni_sadrzaj>
      <item>MINISTARSTVO FINANCIJA POREZNA UPRAVA</item>
    </izvorni_sadrzaj>
    <derivirana_varijabla naziv="DomainObject.Predmet.StrankaListFormatedOIB_1">
      <item>MINISTARSTVO FINANCIJA POREZNA UPRAVA</item>
    </derivirana_varijabla>
  </DomainObject.Predmet.StrankaListFormatedOIB>
  <DomainObject.Predmet.StrankaListFormatedWithAdress>
    <izvorni_sadrzaj>
      <item>MINISTARSTVO FINANCIJA POREZNA UPRAVA, katančićeva 5 a, 34000 Požega</item>
    </izvorni_sadrzaj>
    <derivirana_varijabla naziv="DomainObject.Predmet.StrankaListFormatedWithAdress_1">
      <item>MINISTARSTVO FINANCIJA POREZNA UPRAVA, katančićeva 5 a, 34000 Požega</item>
    </derivirana_varijabla>
  </DomainObject.Predmet.StrankaListFormatedWithAdress>
  <DomainObject.Predmet.StrankaListFormatedWithAdressOIB>
    <izvorni_sadrzaj>
      <item>MINISTARSTVO FINANCIJA POREZNA UPRAVA, katančićeva 5 a, 34000 Požega</item>
    </izvorni_sadrzaj>
    <derivirana_varijabla naziv="DomainObject.Predmet.StrankaListFormatedWithAdressOIB_1">
      <item>MINISTARSTVO FINANCIJA POREZNA UPRAVA, katančićeva 5 a, 34000 Požega</item>
    </derivirana_varijabla>
  </DomainObject.Predmet.StrankaListFormatedWithAdressOIB>
  <DomainObject.Predmet.StrankaListNazivFormated>
    <izvorni_sadrzaj>
      <item>MINISTARSTVO FINANCIJA POREZNA UPRAVA</item>
    </izvorni_sadrzaj>
    <derivirana_varijabla naziv="DomainObject.Predmet.StrankaListNazivFormated_1">
      <item>MINISTARSTVO FINANCIJA POREZNA UPRAVA</item>
    </derivirana_varijabla>
  </DomainObject.Predmet.StrankaListNazivFormated>
  <DomainObject.Predmet.StrankaListNazivFormatedOIB>
    <izvorni_sadrzaj>
      <item>MINISTARSTVO FINANCIJA POREZNA UPRAVA</item>
    </izvorni_sadrzaj>
    <derivirana_varijabla naziv="DomainObject.Predmet.StrankaListNazivFormatedOIB_1">
      <item>MINISTARSTVO FINANCIJA POREZNA UPRAVA</item>
    </derivirana_varijabla>
  </DomainObject.Predmet.StrankaListNazivFormatedOIB>
  <DomainObject.Predmet.ProtuStrankaListFormated>
    <izvorni_sadrzaj>
      <item>VANJA d.o.o. za trgovinu, ugostiteljstvo i promet</item>
    </izvorni_sadrzaj>
    <derivirana_varijabla naziv="DomainObject.Predmet.ProtuStrankaListFormated_1">
      <item>VANJA d.o.o. za trgovinu, ugostiteljstvo i promet</item>
    </derivirana_varijabla>
  </DomainObject.Predmet.ProtuStrankaListFormated>
  <DomainObject.Predmet.ProtuStrankaListFormatedOIB>
    <izvorni_sadrzaj>
      <item>VANJA d.o.o. za trgovinu, ugostiteljstvo i promet, OIB 56766963601</item>
    </izvorni_sadrzaj>
    <derivirana_varijabla naziv="DomainObject.Predmet.ProtuStrankaListFormatedOIB_1">
      <item>VANJA d.o.o. za trgovinu, ugostiteljstvo i promet, OIB 56766963601</item>
    </derivirana_varijabla>
  </DomainObject.Predmet.ProtuStrankaListFormatedOIB>
  <DomainObject.Predmet.ProtuStrankaListFormatedWithAdress>
    <izvorni_sadrzaj>
      <item>VANJA d.o.o. za trgovinu, ugostiteljstvo i promet, Kralja Krešimira 9 A, 34000 Požega</item>
    </izvorni_sadrzaj>
    <derivirana_varijabla naziv="DomainObject.Predmet.ProtuStrankaListFormatedWithAdress_1">
      <item>VANJA d.o.o. za trgovinu, ugostiteljstvo i promet, Kralja Krešimira 9 A, 34000 Požega</item>
    </derivirana_varijabla>
  </DomainObject.Predmet.ProtuStrankaListFormatedWithAdress>
  <DomainObject.Predmet.ProtuStrankaListFormatedWithAdressOIB>
    <izvorni_sadrzaj>
      <item>VANJA d.o.o. za trgovinu, ugostiteljstvo i promet, OIB 56766963601, Kralja Krešimira 9 A, 34000 Požega</item>
    </izvorni_sadrzaj>
    <derivirana_varijabla naziv="DomainObject.Predmet.ProtuStrankaListFormatedWithAdressOIB_1">
      <item>VANJA d.o.o. za trgovinu, ugostiteljstvo i promet, OIB 56766963601, Kralja Krešimira 9 A, 34000 Požega</item>
    </derivirana_varijabla>
  </DomainObject.Predmet.ProtuStrankaListFormatedWithAdressOIB>
  <DomainObject.Predmet.ProtuStrankaListNazivFormated>
    <izvorni_sadrzaj>
      <item>VANJA d.o.o. za trgovinu, ugostiteljstvo i promet</item>
    </izvorni_sadrzaj>
    <derivirana_varijabla naziv="DomainObject.Predmet.ProtuStrankaListNazivFormated_1">
      <item>VANJA d.o.o. za trgovinu, ugostiteljstvo i promet</item>
    </derivirana_varijabla>
  </DomainObject.Predmet.ProtuStrankaListNazivFormated>
  <DomainObject.Predmet.ProtuStrankaListNazivFormatedOIB>
    <izvorni_sadrzaj>
      <item>VANJA d.o.o. za trgovinu, ugostiteljstvo i promet, OIB 56766963601</item>
    </izvorni_sadrzaj>
    <derivirana_varijabla naziv="DomainObject.Predmet.ProtuStrankaListNazivFormatedOIB_1">
      <item>VANJA d.o.o. za trgovinu, ugostiteljstvo i promet, OIB 56766963601</item>
    </derivirana_varijabla>
  </DomainObject.Predmet.ProtuStrankaListNazivFormatedOIB>
  <DomainObject.Predmet.OstaliListFormated>
    <izvorni_sadrzaj>
      <item>ŽUPANIJSKO DRŽAVNO ODVJETNIŠTVO U SLAVONSKOM BRODU</item>
      <item>Vanja Dodiković</item>
      <item>Vesna Lazarić</item>
      <item>Željko Damjanac</item>
      <item>GABRIEL ZOVAK</item>
      <item>BRUNO DAMJANAC</item>
    </izvorni_sadrzaj>
    <derivirana_varijabla naziv="DomainObject.Predmet.OstaliListFormated_1">
      <item>ŽUPANIJSKO DRŽAVNO ODVJETNIŠTVO U SLAVONSKOM BRODU</item>
      <item>Vanja Dodiković</item>
      <item>Vesna Lazarić</item>
      <item>Željko Damjanac</item>
      <item>GABRIEL ZOVAK</item>
      <item>BRUNO DAMJANAC</item>
    </derivirana_varijabla>
  </DomainObject.Predmet.OstaliListFormated>
  <DomainObject.Predmet.OstaliListFormatedOIB>
    <izvorni_sadrzaj>
      <item>ŽUPANIJSKO DRŽAVNO ODVJETNIŠTVO U SLAVONSKOM BRODU</item>
      <item>Vanja Dodiković, OIB 82230622321</item>
      <item>Vesna Lazarić</item>
      <item>Željko Damjanac</item>
      <item>GABRIEL ZOVAK</item>
      <item>BRUNO DAMJANAC</item>
    </izvorni_sadrzaj>
    <derivirana_varijabla naziv="DomainObject.Predmet.OstaliListFormatedOIB_1">
      <item>ŽUPANIJSKO DRŽAVNO ODVJETNIŠTVO U SLAVONSKOM BRODU</item>
      <item>Vanja Dodiković, OIB 82230622321</item>
      <item>Vesna Lazarić</item>
      <item>Željko Damjanac</item>
      <item>GABRIEL ZOVAK</item>
      <item>BRUNO DAMJANAC</item>
    </derivirana_varijabla>
  </DomainObject.Predmet.OstaliListFormatedOIB>
  <DomainObject.Predmet.OstaliListFormatedWithAdress>
    <izvorni_sadrzaj>
      <item>ŽUPANIJSKO DRŽAVNO ODVJETNIŠTVO U SLAVONSKOM BRODU, Starčevićeva bb, 35000 Slavonski Brod</item>
      <item>Vanja Dodiković, Kralja Tomislava 22, 34000 Požega</item>
      <item>Vesna Lazarić</item>
      <item>Željko Damjanac, Sv.Florijana 9, 34000 Požega</item>
      <item>GABRIEL ZOVAK</item>
      <item>BRUNO DAMJANAC</item>
    </izvorni_sadrzaj>
    <derivirana_varijabla naziv="DomainObject.Predmet.OstaliListFormatedWithAdress_1">
      <item>ŽUPANIJSKO DRŽAVNO ODVJETNIŠTVO U SLAVONSKOM BRODU, Starčevićeva bb, 35000 Slavonski Brod</item>
      <item>Vanja Dodiković, Kralja Tomislava 22, 34000 Požega</item>
      <item>Vesna Lazarić</item>
      <item>Željko Damjanac, Sv.Florijana 9, 34000 Požega</item>
      <item>GABRIEL ZOVAK</item>
      <item>BRUNO DAMJANAC</item>
    </derivirana_varijabla>
  </DomainObject.Predmet.OstaliListFormatedWithAdress>
  <DomainObject.Predmet.OstaliListFormatedWithAdressOIB>
    <izvorni_sadrzaj>
      <item>ŽUPANIJSKO DRŽAVNO ODVJETNIŠTVO U SLAVONSKOM BRODU, Starčevićeva bb, 35000 Slavonski Brod</item>
      <item>Vanja Dodiković, OIB 82230622321, Kralja Tomislava 22, 34000 Požega</item>
      <item>Vesna Lazarić</item>
      <item>Željko Damjanac, Sv.Florijana 9, 34000 Požega</item>
      <item>GABRIEL ZOVAK</item>
      <item>BRUNO DAMJANAC</item>
    </izvorni_sadrzaj>
    <derivirana_varijabla naziv="DomainObject.Predmet.OstaliListFormatedWithAdressOIB_1">
      <item>ŽUPANIJSKO DRŽAVNO ODVJETNIŠTVO U SLAVONSKOM BRODU, Starčevićeva bb, 35000 Slavonski Brod</item>
      <item>Vanja Dodiković, OIB 82230622321, Kralja Tomislava 22, 34000 Požega</item>
      <item>Vesna Lazarić</item>
      <item>Željko Damjanac, Sv.Florijana 9, 34000 Požega</item>
      <item>GABRIEL ZOVAK</item>
      <item>BRUNO DAMJANAC</item>
    </derivirana_varijabla>
  </DomainObject.Predmet.OstaliListFormatedWithAdressOIB>
  <DomainObject.Predmet.OstaliListNazivFormated>
    <izvorni_sadrzaj>
      <item>ŽUPANIJSKO DRŽAVNO ODVJETNIŠTVO U SLAVONSKOM BRODU</item>
      <item>Vanja Dodiković</item>
      <item>Vesna Lazarić</item>
      <item>Željko Damjanac</item>
      <item>GABRIEL ZOVAK</item>
      <item>BRUNO DAMJANAC</item>
    </izvorni_sadrzaj>
    <derivirana_varijabla naziv="DomainObject.Predmet.OstaliListNazivFormated_1">
      <item>ŽUPANIJSKO DRŽAVNO ODVJETNIŠTVO U SLAVONSKOM BRODU</item>
      <item>Vanja Dodiković</item>
      <item>Vesna Lazarić</item>
      <item>Željko Damjanac</item>
      <item>GABRIEL ZOVAK</item>
      <item>BRUNO DAMJANAC</item>
    </derivirana_varijabla>
  </DomainObject.Predmet.OstaliListNazivFormated>
  <DomainObject.Predmet.OstaliListNazivFormatedOIB>
    <izvorni_sadrzaj>
      <item>ŽUPANIJSKO DRŽAVNO ODVJETNIŠTVO U SLAVONSKOM BRODU</item>
      <item>Vanja Dodiković, OIB 82230622321</item>
      <item>Vesna Lazarić</item>
      <item>Željko Damjanac</item>
      <item>GABRIEL ZOVAK</item>
      <item>BRUNO DAMJANAC</item>
    </izvorni_sadrzaj>
    <derivirana_varijabla naziv="DomainObject.Predmet.OstaliListNazivFormatedOIB_1">
      <item>ŽUPANIJSKO DRŽAVNO ODVJETNIŠTVO U SLAVONSKOM BRODU</item>
      <item>Vanja Dodiković, OIB 82230622321</item>
      <item>Vesna Lazarić</item>
      <item>Željko Damjanac</item>
      <item>GABRIEL ZOVAK</item>
      <item>BRUNO DAMJANAC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</izvorni_sadrzaj>
    <derivirana_varijabla naziv="DomainObject.Predmet.StrankaIDrugi_1">MINISTARSTVO FINANCIJA POREZNA UPRAVA</derivirana_varijabla>
  </DomainObject.Predmet.StrankaIDrugi>
  <DomainObject.Predmet.ProtustrankaIDrugi>
    <izvorni_sadrzaj>VANJA d.o.o. za trgovinu, ugostiteljstvo i promet</izvorni_sadrzaj>
    <derivirana_varijabla naziv="DomainObject.Predmet.ProtustrankaIDrugi_1">VANJA d.o.o. za trgovinu, ugostiteljstvo i promet</derivirana_varijabla>
  </DomainObject.Predmet.ProtustrankaIDrugi>
  <DomainObject.Predmet.StrankaIDrugiAdressOIB>
    <izvorni_sadrzaj>MINISTARSTVO FINANCIJA POREZNA UPRAVA, katančićeva 5 a, 34000 Požega</izvorni_sadrzaj>
    <derivirana_varijabla naziv="DomainObject.Predmet.StrankaIDrugiAdressOIB_1">MINISTARSTVO FINANCIJA POREZNA UPRAVA, katančićeva 5 a, 34000 Požega</derivirana_varijabla>
  </DomainObject.Predmet.StrankaIDrugiAdressOIB>
  <DomainObject.Predmet.ProtustrankaIDrugiAdressOIB>
    <izvorni_sadrzaj>VANJA d.o.o. za trgovinu, ugostiteljstvo i promet, OIB 56766963601, Kralja Krešimira 9 A, 34000 Požega</izvorni_sadrzaj>
    <derivirana_varijabla naziv="DomainObject.Predmet.ProtustrankaIDrugiAdressOIB_1">VANJA d.o.o. za trgovinu, ugostiteljstvo i promet, OIB 56766963601, Kralja Krešimira 9 A,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VANJA d.o.o. za trgovinu, ugostiteljstvo i promet</item>
      <item>MINISTARSTVO FINANCIJA POREZNA UPRAVA</item>
      <item>ŽUPANIJSKO DRŽAVNO ODVJETNIŠTVO U SLAVONSKOM BRODU</item>
      <item>Vanja Dodiković</item>
      <item>Vesna Lazarić</item>
      <item>Željko Damjanac</item>
      <item>GABRIEL ZOVAK</item>
      <item>BRUNO DAMJANAC</item>
    </izvorni_sadrzaj>
    <derivirana_varijabla naziv="DomainObject.Predmet.SudioniciListNaziv_1">
      <item>VANJA d.o.o. za trgovinu, ugostiteljstvo i promet</item>
      <item>MINISTARSTVO FINANCIJA POREZNA UPRAVA</item>
      <item>ŽUPANIJSKO DRŽAVNO ODVJETNIŠTVO U SLAVONSKOM BRODU</item>
      <item>Vanja Dodiković</item>
      <item>Vesna Lazarić</item>
      <item>Željko Damjanac</item>
      <item>GABRIEL ZOVAK</item>
      <item>BRUNO DAMJANAC</item>
    </derivirana_varijabla>
  </DomainObject.Predmet.SudioniciListNaziv>
  <DomainObject.Predmet.SudioniciListAdressOIB>
    <izvorni_sadrzaj>
      <item>VANJA d.o.o. za trgovinu, ugostiteljstvo i promet, OIB 56766963601, Kralja Krešimira 9 A,34000 Požega</item>
      <item>MINISTARSTVO FINANCIJA POREZNA UPRAVA, katančićeva 5 a,34000 Požega</item>
      <item>ŽUPANIJSKO DRŽAVNO ODVJETNIŠTVO U SLAVONSKOM BRODU, Starčevićeva bb,35000 Slavonski Brod</item>
      <item>Vanja Dodiković, OIB 82230622321, Kralja Tomislava 22,34000 Požega</item>
      <item>Vesna Lazarić</item>
      <item>Željko Damjanac, Sv.Florijana 9,34000 Požega</item>
      <item>GABRIEL ZOVAK</item>
      <item>BRUNO DAMJANAC</item>
    </izvorni_sadrzaj>
    <derivirana_varijabla naziv="DomainObject.Predmet.SudioniciListAdressOIB_1">
      <item>VANJA d.o.o. za trgovinu, ugostiteljstvo i promet, OIB 56766963601, Kralja Krešimira 9 A,34000 Požega</item>
      <item>MINISTARSTVO FINANCIJA POREZNA UPRAVA, katančićeva 5 a,34000 Požega</item>
      <item>ŽUPANIJSKO DRŽAVNO ODVJETNIŠTVO U SLAVONSKOM BRODU, Starčevićeva bb,35000 Slavonski Brod</item>
      <item>Vanja Dodiković, OIB 82230622321, Kralja Tomislava 22,34000 Požega</item>
      <item>Vesna Lazarić</item>
      <item>Željko Damjanac, Sv.Florijana 9,34000 Požega</item>
      <item>GABRIEL ZOVAK</item>
      <item>BRUNO DAMJANAC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56766963601</item>
      <item>, OIB null</item>
      <item>, OIB null</item>
      <item>, OIB 82230622321</item>
      <item>, OIB null</item>
      <item>, OIB null</item>
      <item>, OIB null</item>
      <item>, OIB null</item>
    </izvorni_sadrzaj>
    <derivirana_varijabla naziv="DomainObject.Predmet.SudioniciListNazivOIB_1">
      <item>, OIB 56766963601</item>
      <item>, OIB null</item>
      <item>, OIB null</item>
      <item>, OIB 82230622321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1038</properties:Words>
  <properties:Characters>5980</properties:Characters>
  <properties:Lines>126</properties:Lines>
  <properties:Paragraphs>42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2017-07-17T11:07:00Z</dcterms:created>
  <dc:creator>Trgovacki sud</dc:creator>
  <cp:lastModifiedBy>wsadmin</cp:lastModifiedBy>
  <cp:lastPrinted>2017-07-17T11:38:00Z</cp:lastPrinted>
  <dcterms:modified xmlns:xsi="http://www.w3.org/2001/XMLSchema-instance" xsi:type="dcterms:W3CDTF">2017-07-18T06:29:00Z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