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3fe5" w14:paraId="c063fe5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JAHTA-PLANET d.o.o. u likvidaciji, Split, Tolstojeva 25, OIB: 38618315328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JAHTA-PLANET d.o.o. u likvidaciji, Split, Tolstojeva 25, OIB: 38618315328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36ADD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iječnja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882,85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neizvršenim osnovama za plaćanje 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736ADD">
        <w:rPr>
          <w:rFonts w:hAnsi="Times New Roman" w:ascii="Times New Roman"/>
          <w:sz w:val="24"/>
          <w:szCs w:val="24"/>
        </w:rPr>
        <w:t>1</w:t>
      </w:r>
      <w:r w:rsidR="00CA2FAD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u Očevidniku redoslijeda osnova za plaćanje na dan izdavanja potvrde 23.06.2016. g. ima evidentirane neizvršene osnove za plaćanje u neprekidnom razdoblju od 0 dana.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28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lipnja 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277B57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C54435" w:rsidRPr="00C54435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CA2FAD">
          <w:rPr>
            <w:rFonts w:hAnsi="Times New Roman" w:ascii="Times New Roman"/>
            <w:sz w:val="24"/>
            <w:szCs w:val="24"/>
            <w:lang w:val="hr-HR"/>
          </w:rPr>
          <w:t>321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CA2FAD">
          <w:rPr>
            <w:rFonts w:hAnsi="Times New Roman" w:ascii="Times New Roman"/>
            <w:sz w:val="24"/>
            <w:szCs w:val="24"/>
            <w:lang w:val="hr-HR"/>
          </w:rPr>
          <w:t>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C54435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CA2FAD">
      <w:rPr>
        <w:rFonts w:hAnsi="Times New Roman" w:ascii="Times New Roman"/>
        <w:sz w:val="24"/>
        <w:szCs w:val="24"/>
        <w:lang w:val="hr-HR"/>
      </w:rPr>
      <w:t>321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CA2FAD">
      <w:rPr>
        <w:rFonts w:hAnsi="Times New Roman" w:ascii="Times New Roman"/>
        <w:sz w:val="24"/>
        <w:szCs w:val="24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277B57"/>
    <w:rsid w:val="00391B1C"/>
    <w:rsid w:val="00434FCD"/>
    <w:rsid w:val="005E2A83"/>
    <w:rsid w:val="00736ADD"/>
    <w:rsid w:val="00A96238"/>
    <w:rsid w:val="00AD128E"/>
    <w:rsid w:val="00B41223"/>
    <w:rsid w:val="00C54435"/>
    <w:rsid w:val="00CA2FAD"/>
    <w:rsid w:val="00E0463E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54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4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44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44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44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54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4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44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44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44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St-321/2016</izvorni_sadrzaj>
    <derivirana_varijabla naziv="DomainObject.Predmet.OznakaBroj_1">St-321/2016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JAHTA-PLANET za film, video i televiziju, društvo s ograničenom odgovornošću u likvidaciji</izvorni_sadrzaj>
    <derivirana_varijabla naziv="DomainObject.Predmet.ProtustrankaFormated_1">  JAHTA-PLANET za film, video i televiziju, društvo s ograničenom odgovornošću u likvidaciji</derivirana_varijabla>
  </DomainObject.Predmet.ProtustrankaFormated>
  <DomainObject.Predmet.ProtustrankaFormatedOIB>
    <izvorni_sadrzaj>  JAHTA-PLANET za film, video i televiziju, društvo s ograničenom odgovornošću u likvidaciji, OIB 38618315328</izvorni_sadrzaj>
    <derivirana_varijabla naziv="DomainObject.Predmet.ProtustrankaFormatedOIB_1">  JAHTA-PLANET za film, video i televiziju, društvo s ograničenom odgovornošću u likvidaciji, OIB 38618315328</derivirana_varijabla>
  </DomainObject.Predmet.ProtustrankaFormatedOIB>
  <DomainObject.Predmet.ProtustrankaFormatedWithAdress>
    <izvorni_sadrzaj> JAHTA-PLANET za film, video i televiziju, društvo s ograničenom odgovornošću u likvidaciji, Tolstojeva 25, 21000 Split</izvorni_sadrzaj>
    <derivirana_varijabla naziv="DomainObject.Predmet.ProtustrankaFormatedWithAdress_1"> JAHTA-PLANET za film, video i televiziju, društvo s ograničenom odgovornošću u likvidaciji, Tolstojeva 25, 21000 Split</derivirana_varijabla>
  </DomainObject.Predmet.ProtustrankaFormatedWithAdress>
  <DomainObject.Predmet.ProtustrankaFormatedWithAdressOIB>
    <izvorni_sadrzaj> JAHTA-PLANET za film, video i televiziju, društvo s ograničenom odgovornošću u likvidaciji, OIB 38618315328, Tolstojeva 25, 21000 Split</izvorni_sadrzaj>
    <derivirana_varijabla naziv="DomainObject.Predmet.ProtustrankaFormatedWithAdressOIB_1"> JAHTA-PLANET za film, video i televiziju, društvo s ograničenom odgovornošću u likvidaciji, OIB 38618315328, Tolstojeva 25, 21000 Split</derivirana_varijabla>
  </DomainObject.Predmet.ProtustrankaFormatedWithAdressOIB>
  <DomainObject.Predmet.ProtustrankaWithAdress>
    <izvorni_sadrzaj>JAHTA-PLANET za film, video i televiziju, društvo s ograničenom odgovornošću u likvidaciji Tolstojeva 25, 21000 Split</izvorni_sadrzaj>
    <derivirana_varijabla naziv="DomainObject.Predmet.ProtustrankaWithAdress_1">JAHTA-PLANET za film, video i televiziju, društvo s ograničenom odgovornošću u likvidaciji Tolstojeva 25, 21000 Split</derivirana_varijabla>
  </DomainObject.Predmet.ProtustrankaWithAdress>
  <DomainObject.Predmet.ProtustrankaWithAdressOIB>
    <izvorni_sadrzaj>JAHTA-PLANET za film, video i televiziju, društvo s ograničenom odgovornošću u likvidaciji, OIB 38618315328, Tolstojeva 25, 21000 Split</izvorni_sadrzaj>
    <derivirana_varijabla naziv="DomainObject.Predmet.ProtustrankaWithAdressOIB_1">JAHTA-PLANET za film, video i televiziju, društvo s ograničenom odgovornošću u likvidaciji, OIB 38618315328, Tolstojeva 25, 21000 Split</derivirana_varijabla>
  </DomainObject.Predmet.ProtustrankaWithAdressOIB>
  <DomainObject.Predmet.ProtustrankaNazivFormated>
    <izvorni_sadrzaj>JAHTA-PLANET za film, video i televiziju, društvo s ograničenom odgovornošću u likvidaciji</izvorni_sadrzaj>
    <derivirana_varijabla naziv="DomainObject.Predmet.ProtustrankaNazivFormated_1">JAHTA-PLANET za film, video i televiziju, društvo s ograničenom odgovornošću u likvidaciji</derivirana_varijabla>
  </DomainObject.Predmet.ProtustrankaNazivFormated>
  <DomainObject.Predmet.ProtustrankaNazivFormatedOIB>
    <izvorni_sadrzaj>JAHTA-PLANET za film, video i televiziju, društvo s ograničenom odgovornošću u likvidaciji, OIB 38618315328</izvorni_sadrzaj>
    <derivirana_varijabla naziv="DomainObject.Predmet.ProtustrankaNazivFormatedOIB_1">JAHTA-PLANET za film, video i televiziju, društvo s ograničenom odgovornošću u likvidaciji, OIB 38618315328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882.85</izvorni_sadrzaj>
    <derivirana_varijabla naziv="DomainObject.Predmet.TrenutnaVrijednost_1">882.85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JAHTA-PLANET za film, video i televiziju, društvo s ograničenom odgovornošću u likvidaciji</item>
    </izvorni_sadrzaj>
    <derivirana_varijabla naziv="DomainObject.Predmet.ProtuStrankaListFormated_1">
      <item>JAHTA-PLANET za film, video i televiziju, društvo s ograničenom odgovornošću u likvidaciji</item>
    </derivirana_varijabla>
  </DomainObject.Predmet.ProtuStrankaListFormated>
  <DomainObject.Predmet.ProtuStrankaListFormatedOIB>
    <izvorni_sadrzaj>
      <item>JAHTA-PLANET za film, video i televiziju, društvo s ograničenom odgovornošću u likvidaciji, OIB 38618315328</item>
    </izvorni_sadrzaj>
    <derivirana_varijabla naziv="DomainObject.Predmet.ProtuStrankaListFormatedOIB_1">
      <item>JAHTA-PLANET za film, video i televiziju, društvo s ograničenom odgovornošću u likvidaciji, OIB 38618315328</item>
    </derivirana_varijabla>
  </DomainObject.Predmet.ProtuStrankaListFormatedOIB>
  <DomainObject.Predmet.ProtuStrankaListFormatedWithAdress>
    <izvorni_sadrzaj>
      <item>JAHTA-PLANET za film, video i televiziju, društvo s ograničenom odgovornošću u likvidaciji, Tolstojeva 25, 21000 Split</item>
    </izvorni_sadrzaj>
    <derivirana_varijabla naziv="DomainObject.Predmet.ProtuStrankaListFormatedWithAdress_1">
      <item>JAHTA-PLANET za film, video i televiziju, društvo s ograničenom odgovornošću u likvidaciji, Tolstojeva 25, 21000 Split</item>
    </derivirana_varijabla>
  </DomainObject.Predmet.ProtuStrankaListFormatedWithAdress>
  <DomainObject.Predmet.ProtuStrankaListFormatedWithAdressOIB>
    <izvorni_sadrzaj>
      <item>JAHTA-PLANET za film, video i televiziju, društvo s ograničenom odgovornošću u likvidaciji, OIB 38618315328, Tolstojeva 25, 21000 Split</item>
    </izvorni_sadrzaj>
    <derivirana_varijabla naziv="DomainObject.Predmet.ProtuStrankaListFormatedWithAdressOIB_1">
      <item>JAHTA-PLANET za film, video i televiziju, društvo s ograničenom odgovornošću u likvidaciji, OIB 38618315328, Tolstojeva 25, 21000 Split</item>
    </derivirana_varijabla>
  </DomainObject.Predmet.ProtuStrankaListFormatedWithAdressOIB>
  <DomainObject.Predmet.ProtuStrankaListNazivFormated>
    <izvorni_sadrzaj>
      <item>JAHTA-PLANET za film, video i televiziju, društvo s ograničenom odgovornošću u likvidaciji</item>
    </izvorni_sadrzaj>
    <derivirana_varijabla naziv="DomainObject.Predmet.ProtuStrankaListNazivFormated_1">
      <item>JAHTA-PLANET za film, video i televiziju, društvo s ograničenom odgovornošću u likvidaciji</item>
    </derivirana_varijabla>
  </DomainObject.Predmet.ProtuStrankaListNazivFormated>
  <DomainObject.Predmet.ProtuStrankaListNazivFormatedOIB>
    <izvorni_sadrzaj>
      <item>JAHTA-PLANET za film, video i televiziju, društvo s ograničenom odgovornošću u likvidaciji, OIB 38618315328</item>
    </izvorni_sadrzaj>
    <derivirana_varijabla naziv="DomainObject.Predmet.ProtuStrankaListNazivFormatedOIB_1">
      <item>JAHTA-PLANET za film, video i televiziju, društvo s ograničenom odgovornošću u likvidaciji, OIB 38618315328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JAHTA-PLANET za film, video i televiziju, društvo s ograničenom odgovornošću u likvidaciji</izvorni_sadrzaj>
    <derivirana_varijabla naziv="DomainObject.Predmet.ProtustrankaIDrugi_1">JAHTA-PLANET za film, video i televiziju, društvo s ograničenom odgovornošću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JAHTA-PLANET za film, video i televiziju, društvo s ograničenom odgovornošću u likvidaciji, OIB 38618315328, Tolstojeva 25, 21000 Split</izvorni_sadrzaj>
    <derivirana_varijabla naziv="DomainObject.Predmet.ProtustrankaIDrugiAdressOIB_1">JAHTA-PLANET za film, video i televiziju, društvo s ograničenom odgovornošću u likvidaciji, OIB 38618315328, Tolstojeva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JAHTA-PLANET za film, video i televiziju, društvo s ograničenom odgovornošću u likvidaciji</item>
      <item>FINANCIJSKA AGENCIJA, RC SPLIT</item>
    </izvorni_sadrzaj>
    <derivirana_varijabla naziv="DomainObject.Predmet.SudioniciListNaziv_1">
      <item>JAHTA-PLANET za film, video i televiziju, društvo s ograničenom odgovornošću u likvidaciji</item>
      <item>FINANCIJSKA AGENCIJA, RC SPLIT</item>
    </derivirana_varijabla>
  </DomainObject.Predmet.SudioniciListNaziv>
  <DomainObject.Predmet.SudioniciListAdressOIB>
    <izvorni_sadrzaj>
      <item>JAHTA-PLANET za film, video i televiziju, društvo s ograničenom odgovornošću u likvidaciji, OIB 38618315328, Tolstojeva 25,21000 Split</item>
      <item>FINANCIJSKA AGENCIJA, RC SPLIT, OIB 85821130368, Mažuranićevo šetalište 24 b,21000 Split</item>
    </izvorni_sadrzaj>
    <derivirana_varijabla naziv="DomainObject.Predmet.SudioniciListAdressOIB_1">
      <item>JAHTA-PLANET za film, video i televiziju, društvo s ograničenom odgovornošću u likvidaciji, OIB 38618315328, Tolstojeva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38618315328</item>
      <item>, OIB 85821130368</item>
    </izvorni_sadrzaj>
    <derivirana_varijabla naziv="DomainObject.Predmet.SudioniciListNazivOIB_1">
      <item>, OIB 38618315328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2271</properties:Characters>
  <properties:Lines>73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2016-06-28T07:26:00Z</cp:lastPrinted>
  <dcterms:modified xmlns:xsi="http://www.w3.org/2001/XMLSchema-instance" xsi:type="dcterms:W3CDTF">2016-06-28T07:30:00Z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