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fc338" w14:paraId="32fc338" w:rsidRDefault="00021299" w:rsidP="00187406" w:rsidR="00187406" w:rsidRPr="00187406">
      <w:pPr>
        <w15:collapsed w:val="false"/>
      </w:pPr>
      <w:bookmarkStart w:name="_GoBack" w:id="0"/>
      <w:bookmarkEnd w:id="0"/>
      <w:r>
        <w:t xml:space="preserve"> </w:t>
      </w:r>
      <w:r>
        <w:rPr>
          <w:noProof/>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t xml:space="preserve">      </w:t>
      </w:r>
      <w:r w:rsidR="00187406" w:rsidRPr="00187406">
        <w:tab/>
      </w:r>
    </w:p>
    <w:p w:rsidRDefault="00187406" w:rsidP="00187406" w:rsidR="00187406" w:rsidRPr="00187406">
      <w:pPr>
        <w:spacing w:before="100"/>
      </w:pPr>
      <w:r w:rsidRPr="00187406">
        <w:t>REPUBLIKA HRVATSKA</w:t>
      </w:r>
      <w:r w:rsidRPr="00187406">
        <w:tab/>
      </w:r>
      <w:r w:rsidRPr="00187406">
        <w:tab/>
      </w:r>
      <w:r w:rsidRPr="00187406">
        <w:tab/>
      </w:r>
      <w:r w:rsidRPr="00187406">
        <w:tab/>
      </w:r>
      <w:r w:rsidRPr="00187406">
        <w:tab/>
      </w:r>
      <w:r w:rsidRPr="00187406">
        <w:tab/>
        <w:t xml:space="preserve">      </w:t>
      </w:r>
    </w:p>
    <w:p w:rsidRDefault="00187406" w:rsidP="00187406" w:rsidR="00187406" w:rsidRPr="00187406">
      <w:pPr>
        <w:tabs>
          <w:tab w:pos="720" w:val="left"/>
          <w:tab w:pos="1440" w:val="left"/>
          <w:tab w:pos="2160" w:val="left"/>
          <w:tab w:pos="2880" w:val="left"/>
          <w:tab w:pos="3600" w:val="left"/>
          <w:tab w:pos="4320" w:val="center"/>
        </w:tabs>
      </w:pPr>
      <w:r w:rsidRPr="00187406">
        <w:t>TRGOVAČKI SUD U SPLITU</w:t>
      </w:r>
    </w:p>
    <w:p w:rsidRDefault="00A83EBE" w:rsidP="00955F32" w:rsidR="00187406">
      <w:r w:rsidRPr="001536D6">
        <w:rPr>
          <w:bCs/>
        </w:rPr>
        <w:t>Split, Sukoišanska 6</w:t>
      </w:r>
      <w:r w:rsidR="00187406">
        <w:rPr>
          <w:bCs/>
        </w:rPr>
        <w:t xml:space="preserve">     </w:t>
      </w:r>
      <w:r w:rsidR="00187406">
        <w:rPr>
          <w:bCs/>
        </w:rPr>
        <w:tab/>
      </w:r>
      <w:r w:rsidR="00C12105" w:rsidRPr="001536D6">
        <w:t xml:space="preserve"> </w:t>
      </w:r>
    </w:p>
    <w:p w:rsidRDefault="00C12105" w:rsidP="00C12105" w:rsidR="00C12105" w:rsidRPr="001536D6">
      <w:r w:rsidRPr="001536D6">
        <w:t xml:space="preserve">                           </w:t>
      </w:r>
    </w:p>
    <w:p w:rsidRDefault="005F0D18" w:rsidP="00C12105" w:rsidR="005F0D18" w:rsidRPr="001536D6">
      <w:pPr>
        <w:pStyle w:val="Naslov1"/>
        <w:rPr>
          <w:b w:val="false"/>
        </w:rPr>
      </w:pPr>
      <w:r w:rsidRPr="001536D6">
        <w:rPr>
          <w:b w:val="false"/>
        </w:rPr>
        <w:t>R E P U B L I K A   H R V A T S K A</w:t>
      </w:r>
    </w:p>
    <w:p w:rsidRDefault="003203D7" w:rsidP="005F0D18" w:rsidR="00C12105" w:rsidRPr="001536D6">
      <w:pPr>
        <w:pStyle w:val="Naslov1"/>
        <w:spacing w:before="200"/>
        <w:rPr>
          <w:b w:val="false"/>
        </w:rPr>
      </w:pPr>
      <w:r>
        <w:rPr>
          <w:b w:val="false"/>
        </w:rPr>
        <w:t>Z A K L J U Č A K</w:t>
      </w:r>
    </w:p>
    <w:p w:rsidRDefault="00C12105" w:rsidP="00E74386" w:rsidR="00C12105" w:rsidRPr="001536D6">
      <w:pPr>
        <w:jc w:val="both"/>
      </w:pPr>
    </w:p>
    <w:p w:rsidRDefault="004D4E07" w:rsidP="004D4E07" w:rsidR="00C12105">
      <w:pPr>
        <w:ind w:firstLine="708"/>
        <w:jc w:val="both"/>
      </w:pPr>
      <w:r w:rsidRPr="004D4E07">
        <w:t xml:space="preserve">Trgovački sud u Splitu, </w:t>
      </w:r>
      <w:r w:rsidR="00021299">
        <w:t>po sucu ovog suda Katarini Mikulić, kao stečajnom sucu</w:t>
      </w:r>
      <w:r w:rsidRPr="004D4E07">
        <w:t xml:space="preserve">, </w:t>
      </w:r>
      <w:r w:rsidR="00021299">
        <w:t xml:space="preserve">u stečajnom postupku </w:t>
      </w:r>
      <w:r w:rsidR="00021299" w:rsidRPr="00BF1335">
        <w:t>stečajnim dužnikom</w:t>
      </w:r>
      <w:r w:rsidR="00DA590C">
        <w:t xml:space="preserve"> </w:t>
      </w:r>
      <w:r w:rsidR="00642BAB">
        <w:t>LAVČEVIĆ-MONTAŽA d.o.o. u stečaju, Split, Bihaćka 1, OIB:73222982621</w:t>
      </w:r>
      <w:r w:rsidR="00955F32">
        <w:t>,</w:t>
      </w:r>
      <w:r w:rsidR="00187406">
        <w:t xml:space="preserve"> </w:t>
      </w:r>
      <w:r w:rsidRPr="004D4E07">
        <w:t xml:space="preserve">dana </w:t>
      </w:r>
      <w:r w:rsidR="00980890">
        <w:t>02. ožujka 2017</w:t>
      </w:r>
      <w:r w:rsidRPr="004D4E07">
        <w:t>. godine</w:t>
      </w:r>
    </w:p>
    <w:p w:rsidRDefault="004D4E07" w:rsidP="004D4E07" w:rsidR="004D4E07" w:rsidRPr="001536D6">
      <w:pPr>
        <w:ind w:firstLine="708"/>
        <w:jc w:val="both"/>
      </w:pPr>
    </w:p>
    <w:p w:rsidRDefault="003203D7" w:rsidP="00C12105" w:rsidR="00C12105" w:rsidRPr="001536D6">
      <w:pPr>
        <w:jc w:val="center"/>
        <w:rPr>
          <w:bCs/>
        </w:rPr>
      </w:pPr>
      <w:r>
        <w:rPr>
          <w:bCs/>
        </w:rPr>
        <w:t>z a k l j u č i</w:t>
      </w:r>
      <w:r w:rsidR="00C656DE">
        <w:rPr>
          <w:bCs/>
        </w:rPr>
        <w:t xml:space="preserve"> o   j e</w:t>
      </w:r>
    </w:p>
    <w:p w:rsidRDefault="00C12105" w:rsidP="00E74386" w:rsidR="00C12105" w:rsidRPr="001536D6">
      <w:pPr>
        <w:jc w:val="both"/>
        <w:rPr>
          <w:bCs/>
        </w:rPr>
      </w:pPr>
    </w:p>
    <w:p w:rsidRDefault="00F90EB9" w:rsidP="006C489E" w:rsidR="004A019C">
      <w:pPr>
        <w:ind w:firstLine="708"/>
        <w:jc w:val="both"/>
      </w:pPr>
      <w:r>
        <w:t>Radi spriječenosti suca r</w:t>
      </w:r>
      <w:r w:rsidR="004D4E07" w:rsidRPr="004D4E07">
        <w:t>očišt</w:t>
      </w:r>
      <w:r w:rsidR="00980890">
        <w:t>e</w:t>
      </w:r>
      <w:r w:rsidR="004D4E07" w:rsidRPr="004D4E07">
        <w:t xml:space="preserve"> </w:t>
      </w:r>
      <w:r w:rsidR="004D4E07">
        <w:t>određen</w:t>
      </w:r>
      <w:r w:rsidR="00980890">
        <w:t>o</w:t>
      </w:r>
      <w:r w:rsidR="004D4E07">
        <w:t xml:space="preserve"> </w:t>
      </w:r>
      <w:r w:rsidR="004D4E07" w:rsidRPr="004D4E07">
        <w:t xml:space="preserve">za dan </w:t>
      </w:r>
      <w:r w:rsidR="00980890">
        <w:t>03. ožujka 2017</w:t>
      </w:r>
      <w:r w:rsidR="00980890" w:rsidRPr="00EB0242">
        <w:t xml:space="preserve">. godine u </w:t>
      </w:r>
      <w:r w:rsidR="00642BAB">
        <w:t>09.30</w:t>
      </w:r>
      <w:r w:rsidR="00980890" w:rsidRPr="00EB0242">
        <w:t xml:space="preserve"> sati</w:t>
      </w:r>
      <w:r w:rsidR="003203D7" w:rsidRPr="003203D7">
        <w:t xml:space="preserve"> </w:t>
      </w:r>
      <w:proofErr w:type="spellStart"/>
      <w:r w:rsidR="00187406">
        <w:t>preurič</w:t>
      </w:r>
      <w:r w:rsidR="00980890">
        <w:t>e</w:t>
      </w:r>
      <w:proofErr w:type="spellEnd"/>
      <w:r w:rsidR="00187406">
        <w:t xml:space="preserve"> se za </w:t>
      </w:r>
      <w:r w:rsidR="00955F32">
        <w:rPr>
          <w:b/>
          <w:u w:val="single"/>
        </w:rPr>
        <w:t xml:space="preserve">dan </w:t>
      </w:r>
      <w:r w:rsidR="00980890">
        <w:rPr>
          <w:b/>
          <w:u w:val="single"/>
        </w:rPr>
        <w:t>14. ožujka</w:t>
      </w:r>
      <w:r w:rsidR="003203D7">
        <w:rPr>
          <w:b/>
          <w:u w:val="single"/>
        </w:rPr>
        <w:t xml:space="preserve"> </w:t>
      </w:r>
      <w:r>
        <w:rPr>
          <w:b/>
          <w:u w:val="single"/>
        </w:rPr>
        <w:t>2017</w:t>
      </w:r>
      <w:r w:rsidR="00187406" w:rsidRPr="00187406">
        <w:rPr>
          <w:b/>
          <w:u w:val="single"/>
        </w:rPr>
        <w:t>. godine</w:t>
      </w:r>
      <w:r w:rsidR="00955F32">
        <w:rPr>
          <w:b/>
          <w:u w:val="single"/>
        </w:rPr>
        <w:t xml:space="preserve"> </w:t>
      </w:r>
      <w:r w:rsidR="00187406" w:rsidRPr="00187406">
        <w:rPr>
          <w:b/>
          <w:u w:val="single"/>
        </w:rPr>
        <w:t xml:space="preserve">u </w:t>
      </w:r>
      <w:r w:rsidR="00642BAB">
        <w:rPr>
          <w:b/>
          <w:u w:val="single"/>
        </w:rPr>
        <w:t>09.30</w:t>
      </w:r>
      <w:r w:rsidR="00187406" w:rsidRPr="00187406">
        <w:rPr>
          <w:b/>
          <w:u w:val="single"/>
        </w:rPr>
        <w:t xml:space="preserve"> sati</w:t>
      </w:r>
      <w:r w:rsidR="00980890">
        <w:rPr>
          <w:b/>
          <w:u w:val="single"/>
        </w:rPr>
        <w:t xml:space="preserve"> </w:t>
      </w:r>
      <w:r w:rsidR="002B2CE3">
        <w:rPr>
          <w:b/>
          <w:u w:val="single"/>
        </w:rPr>
        <w:t xml:space="preserve">u zgradi Trgovačkog suda u Splitu, </w:t>
      </w:r>
      <w:proofErr w:type="spellStart"/>
      <w:r w:rsidR="002B2CE3">
        <w:rPr>
          <w:b/>
          <w:u w:val="single"/>
        </w:rPr>
        <w:t>Sukoišanska</w:t>
      </w:r>
      <w:proofErr w:type="spellEnd"/>
      <w:r w:rsidR="002B2CE3">
        <w:rPr>
          <w:b/>
          <w:u w:val="single"/>
        </w:rPr>
        <w:t xml:space="preserve"> 6, Split, kabinet br. 203/II</w:t>
      </w:r>
      <w:r w:rsidR="00E76F87">
        <w:rPr>
          <w:b/>
          <w:u w:val="single"/>
        </w:rPr>
        <w:t>.</w:t>
      </w:r>
      <w:r w:rsidR="00DA590C">
        <w:t xml:space="preserve">                  </w:t>
      </w:r>
    </w:p>
    <w:p w:rsidRDefault="00955F32" w:rsidP="00955F32" w:rsidR="00955F32">
      <w:pPr>
        <w:jc w:val="center"/>
      </w:pPr>
    </w:p>
    <w:p w:rsidRDefault="00C12105" w:rsidP="00955F32" w:rsidR="00C12105" w:rsidRPr="001536D6">
      <w:pPr>
        <w:jc w:val="center"/>
      </w:pPr>
      <w:r w:rsidRPr="001536D6">
        <w:t xml:space="preserve">U Splitu, </w:t>
      </w:r>
      <w:r w:rsidR="00980890">
        <w:t>02. ožujka 2017</w:t>
      </w:r>
      <w:r w:rsidR="00955F32">
        <w:t>. godine</w:t>
      </w:r>
    </w:p>
    <w:p w:rsidRDefault="00C12105" w:rsidP="00C12105" w:rsidR="00C12105" w:rsidRPr="001536D6">
      <w:pPr>
        <w:tabs>
          <w:tab w:pos="6949" w:val="left"/>
        </w:tabs>
      </w:pPr>
    </w:p>
    <w:p w:rsidRDefault="005F0D18" w:rsidP="005F0D18" w:rsidR="00C12105">
      <w:pPr>
        <w:ind w:left="6372"/>
        <w:jc w:val="center"/>
        <w:rPr>
          <w:bCs/>
        </w:rPr>
      </w:pPr>
      <w:r w:rsidRPr="001536D6">
        <w:rPr>
          <w:bCs/>
        </w:rPr>
        <w:t xml:space="preserve">  </w:t>
      </w:r>
      <w:r w:rsidR="008525AA">
        <w:rPr>
          <w:bCs/>
        </w:rPr>
        <w:t xml:space="preserve">  </w:t>
      </w:r>
      <w:r w:rsidRPr="001536D6">
        <w:rPr>
          <w:bCs/>
        </w:rPr>
        <w:t xml:space="preserve"> </w:t>
      </w:r>
      <w:r w:rsidR="00021299">
        <w:rPr>
          <w:bCs/>
        </w:rPr>
        <w:tab/>
      </w:r>
      <w:r w:rsidR="00021299">
        <w:rPr>
          <w:bCs/>
        </w:rPr>
        <w:tab/>
        <w:t>SUDAC</w:t>
      </w:r>
    </w:p>
    <w:p w:rsidRDefault="00021299" w:rsidP="005F0D18" w:rsidR="00021299">
      <w:pPr>
        <w:ind w:left="6372"/>
        <w:jc w:val="center"/>
        <w:rPr>
          <w:bCs/>
        </w:rPr>
      </w:pPr>
    </w:p>
    <w:p w:rsidRDefault="00021299" w:rsidP="005F0D18" w:rsidR="00021299" w:rsidRPr="001536D6">
      <w:pPr>
        <w:ind w:left="6372"/>
        <w:jc w:val="center"/>
        <w:rPr>
          <w:bCs/>
        </w:rPr>
      </w:pPr>
    </w:p>
    <w:p w:rsidRDefault="00021299" w:rsidP="00E74386" w:rsidR="00E74386" w:rsidRPr="001536D6">
      <w:pPr>
        <w:jc w:val="right"/>
      </w:pPr>
      <w:r>
        <w:rPr>
          <w:bCs/>
        </w:rPr>
        <w:t>Katarina Mikulić</w:t>
      </w:r>
    </w:p>
    <w:p w:rsidRDefault="00C12105" w:rsidP="00C12105" w:rsidR="00C12105" w:rsidRPr="001536D6">
      <w:pPr>
        <w:jc w:val="both"/>
        <w:rPr>
          <w:bCs/>
        </w:rPr>
      </w:pPr>
    </w:p>
    <w:p w:rsidRDefault="00622E57" w:rsidP="00C12105" w:rsidR="00622E57" w:rsidRPr="001536D6">
      <w:pPr>
        <w:jc w:val="both"/>
        <w:rPr>
          <w:bCs/>
        </w:rPr>
      </w:pPr>
    </w:p>
    <w:p w:rsidRDefault="00C12105" w:rsidP="00C12105" w:rsidR="00C12105" w:rsidRPr="001536D6">
      <w:pPr>
        <w:jc w:val="both"/>
        <w:rPr>
          <w:bCs/>
        </w:rPr>
      </w:pPr>
      <w:r w:rsidRPr="001536D6">
        <w:rPr>
          <w:bCs/>
        </w:rPr>
        <w:t>POUKA O PRAVNOM LIJEKU:</w:t>
      </w:r>
    </w:p>
    <w:p w:rsidRDefault="00C656DE" w:rsidP="00C12105" w:rsidR="00C12105" w:rsidRPr="001536D6">
      <w:pPr>
        <w:jc w:val="both"/>
      </w:pPr>
      <w:r>
        <w:t xml:space="preserve">Protiv ovog </w:t>
      </w:r>
      <w:r w:rsidR="003203D7">
        <w:t>zaključka</w:t>
      </w:r>
      <w:r w:rsidR="00C12105" w:rsidRPr="001536D6">
        <w:t xml:space="preserve"> nije dopuštena žalb</w:t>
      </w:r>
      <w:r w:rsidR="00C12105" w:rsidRPr="00C656DE">
        <w:t>a</w:t>
      </w:r>
      <w:r>
        <w:t>.</w:t>
      </w:r>
    </w:p>
    <w:p w:rsidRDefault="00C12105" w:rsidP="00C12105" w:rsidR="00C12105" w:rsidRPr="001536D6"/>
    <w:p w:rsidRDefault="003203D7" w:rsidP="003203D7" w:rsidR="003203D7">
      <w:pPr>
        <w:jc w:val="both"/>
        <w:rPr>
          <w:rFonts w:eastAsia="Calibri"/>
          <w:lang w:eastAsia="en-US"/>
        </w:rPr>
      </w:pPr>
    </w:p>
    <w:p w:rsidRDefault="003203D7" w:rsidP="003203D7" w:rsidR="003203D7">
      <w:pPr>
        <w:jc w:val="both"/>
        <w:rPr>
          <w:rFonts w:eastAsia="Calibri"/>
          <w:lang w:eastAsia="en-US"/>
        </w:rPr>
      </w:pPr>
      <w:r>
        <w:rPr>
          <w:rFonts w:eastAsia="Calibri"/>
          <w:lang w:eastAsia="en-US"/>
        </w:rPr>
        <w:t>DNA:</w:t>
      </w:r>
    </w:p>
    <w:p w:rsidRDefault="00DA590C" w:rsidP="003203D7" w:rsidR="003203D7">
      <w:pPr>
        <w:pStyle w:val="Odlomakpopisa"/>
        <w:numPr>
          <w:ilvl w:val="0"/>
          <w:numId w:val="7"/>
        </w:numPr>
        <w:jc w:val="both"/>
      </w:pPr>
      <w:r>
        <w:t xml:space="preserve">stečajni upravitelj </w:t>
      </w:r>
    </w:p>
    <w:p w:rsidRDefault="00117521" w:rsidP="003203D7" w:rsidR="00117521">
      <w:pPr>
        <w:pStyle w:val="Odlomakpopisa"/>
        <w:numPr>
          <w:ilvl w:val="0"/>
          <w:numId w:val="7"/>
        </w:numPr>
        <w:jc w:val="both"/>
      </w:pPr>
      <w:r>
        <w:t xml:space="preserve">e-oglasna ploča suda </w:t>
      </w:r>
    </w:p>
    <w:p w:rsidRDefault="003203D7" w:rsidP="003203D7" w:rsidR="003203D7">
      <w:pPr>
        <w:pStyle w:val="Odlomakpopisa"/>
        <w:numPr>
          <w:ilvl w:val="0"/>
          <w:numId w:val="7"/>
        </w:numPr>
        <w:jc w:val="both"/>
      </w:pPr>
      <w:r>
        <w:t>u spis</w:t>
      </w:r>
    </w:p>
    <w:p w:rsidRDefault="003203D7" w:rsidP="003203D7" w:rsidR="003203D7" w:rsidRPr="00C40B81">
      <w:pPr>
        <w:rPr>
          <w:b/>
          <w:bCs/>
          <w:color w:val="C00000"/>
        </w:rPr>
      </w:pPr>
    </w:p>
    <w:p w:rsidRDefault="00AC7EDC" w:rsidR="00AC7EDC" w:rsidRPr="001536D6"/>
    <w:sectPr w:rsidSect="005F0D18" w:rsidR="00AC7EDC" w:rsidRPr="001536D6">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44E" w:rsidR="00D0344E">
      <w:r>
        <w:separator/>
      </w:r>
    </w:p>
  </w:endnote>
  <w:endnote w:id="0" w:type="continuationSeparator">
    <w:p w:rsidRDefault="00D0344E" w:rsidR="00D034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44E" w:rsidR="00D0344E">
      <w:r>
        <w:separator/>
      </w:r>
    </w:p>
  </w:footnote>
  <w:footnote w:id="0" w:type="continuationSeparator">
    <w:p w:rsidRDefault="00D0344E" w:rsidR="00D034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299" w:rsidP="00E74386" w:rsidR="00E74386" w:rsidRPr="00A83EBE">
    <w:pPr>
      <w:pStyle w:val="Zaglavlje"/>
      <w:jc w:val="right"/>
    </w:pPr>
    <w:r>
      <w:t>4.</w:t>
    </w:r>
    <w:r w:rsidR="00955F32">
      <w:t>St</w:t>
    </w:r>
    <w:r w:rsidR="00187406">
      <w:t>-</w:t>
    </w:r>
    <w:r w:rsidR="00642BAB">
      <w:t>220</w:t>
    </w:r>
    <w:r w:rsidR="00DA590C">
      <w:t>/2013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21299"/>
    <w:rsid w:val="00036E7B"/>
    <w:rsid w:val="00040D56"/>
    <w:rsid w:val="00042910"/>
    <w:rsid w:val="000D3459"/>
    <w:rsid w:val="000F4DE5"/>
    <w:rsid w:val="001150C1"/>
    <w:rsid w:val="00117521"/>
    <w:rsid w:val="0014686E"/>
    <w:rsid w:val="001536D6"/>
    <w:rsid w:val="0016336C"/>
    <w:rsid w:val="00165B54"/>
    <w:rsid w:val="00166BD1"/>
    <w:rsid w:val="00174A90"/>
    <w:rsid w:val="00187406"/>
    <w:rsid w:val="001A69A5"/>
    <w:rsid w:val="001E65C2"/>
    <w:rsid w:val="00286EF8"/>
    <w:rsid w:val="002A47D9"/>
    <w:rsid w:val="002B2CE3"/>
    <w:rsid w:val="002C2422"/>
    <w:rsid w:val="002D24BA"/>
    <w:rsid w:val="002F4DA4"/>
    <w:rsid w:val="002F74CC"/>
    <w:rsid w:val="003203D7"/>
    <w:rsid w:val="00341686"/>
    <w:rsid w:val="0035772B"/>
    <w:rsid w:val="00387D0A"/>
    <w:rsid w:val="003E598E"/>
    <w:rsid w:val="00466597"/>
    <w:rsid w:val="00466DD1"/>
    <w:rsid w:val="00496761"/>
    <w:rsid w:val="004A019C"/>
    <w:rsid w:val="004A7A8D"/>
    <w:rsid w:val="004D4E07"/>
    <w:rsid w:val="004E6A3C"/>
    <w:rsid w:val="004F4308"/>
    <w:rsid w:val="00557055"/>
    <w:rsid w:val="00580C41"/>
    <w:rsid w:val="00592E28"/>
    <w:rsid w:val="005A24F2"/>
    <w:rsid w:val="005F0D18"/>
    <w:rsid w:val="00602AB1"/>
    <w:rsid w:val="00622E57"/>
    <w:rsid w:val="00642BAB"/>
    <w:rsid w:val="00645D4E"/>
    <w:rsid w:val="00676393"/>
    <w:rsid w:val="00693D2B"/>
    <w:rsid w:val="006B1C7C"/>
    <w:rsid w:val="006C3A59"/>
    <w:rsid w:val="006C489E"/>
    <w:rsid w:val="00707DDE"/>
    <w:rsid w:val="00726B5E"/>
    <w:rsid w:val="007308A0"/>
    <w:rsid w:val="00730D04"/>
    <w:rsid w:val="0076738F"/>
    <w:rsid w:val="007766FD"/>
    <w:rsid w:val="00792667"/>
    <w:rsid w:val="007A4EE9"/>
    <w:rsid w:val="007A5981"/>
    <w:rsid w:val="007B4AAD"/>
    <w:rsid w:val="007B6631"/>
    <w:rsid w:val="007D4413"/>
    <w:rsid w:val="007D6524"/>
    <w:rsid w:val="007D6B54"/>
    <w:rsid w:val="00811DC8"/>
    <w:rsid w:val="00831454"/>
    <w:rsid w:val="008457A6"/>
    <w:rsid w:val="008525AA"/>
    <w:rsid w:val="0088678F"/>
    <w:rsid w:val="00893DFA"/>
    <w:rsid w:val="0089595F"/>
    <w:rsid w:val="008A7A23"/>
    <w:rsid w:val="008B2DD7"/>
    <w:rsid w:val="00903A43"/>
    <w:rsid w:val="00955F32"/>
    <w:rsid w:val="0096437B"/>
    <w:rsid w:val="00980890"/>
    <w:rsid w:val="009B3D31"/>
    <w:rsid w:val="009B4A11"/>
    <w:rsid w:val="009B6B77"/>
    <w:rsid w:val="009C50E9"/>
    <w:rsid w:val="009F066F"/>
    <w:rsid w:val="00A27C6E"/>
    <w:rsid w:val="00A77160"/>
    <w:rsid w:val="00A81D5F"/>
    <w:rsid w:val="00A83EBE"/>
    <w:rsid w:val="00AC5624"/>
    <w:rsid w:val="00AC7BF1"/>
    <w:rsid w:val="00AC7EDC"/>
    <w:rsid w:val="00AD48A2"/>
    <w:rsid w:val="00AF3C39"/>
    <w:rsid w:val="00B50560"/>
    <w:rsid w:val="00B727C6"/>
    <w:rsid w:val="00B74B06"/>
    <w:rsid w:val="00B76076"/>
    <w:rsid w:val="00BA7E62"/>
    <w:rsid w:val="00BC0D76"/>
    <w:rsid w:val="00C04733"/>
    <w:rsid w:val="00C12105"/>
    <w:rsid w:val="00C25CFF"/>
    <w:rsid w:val="00C42D43"/>
    <w:rsid w:val="00C656DE"/>
    <w:rsid w:val="00C844B8"/>
    <w:rsid w:val="00CA3B82"/>
    <w:rsid w:val="00CA7C9A"/>
    <w:rsid w:val="00CB4AD1"/>
    <w:rsid w:val="00CF0F94"/>
    <w:rsid w:val="00D0344E"/>
    <w:rsid w:val="00D40C23"/>
    <w:rsid w:val="00D60771"/>
    <w:rsid w:val="00D63C5B"/>
    <w:rsid w:val="00DA590C"/>
    <w:rsid w:val="00DC4015"/>
    <w:rsid w:val="00E320AB"/>
    <w:rsid w:val="00E37760"/>
    <w:rsid w:val="00E513FE"/>
    <w:rsid w:val="00E74386"/>
    <w:rsid w:val="00E76F87"/>
    <w:rsid w:val="00E85570"/>
    <w:rsid w:val="00F41932"/>
    <w:rsid w:val="00F46E76"/>
    <w:rsid w:val="00F67631"/>
    <w:rsid w:val="00F72C1C"/>
    <w:rsid w:val="00F90EB9"/>
    <w:rsid w:val="00FB5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true"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0F4DE5"/>
    <w:rPr>
      <w:color w:val="808080"/>
      <w:bdr w:space="0" w:sz="0" w:color="auto" w:val="none"/>
      <w:shd w:fill="auto" w:color="auto" w:val="clear"/>
    </w:rPr>
  </w:style>
  <w:style w:customStyle="true" w:styleId="eSPISCCParagraphDefaultFont" w:type="character">
    <w:name w:val="eSPIS_CC_Paragraph Default Font"/>
    <w:basedOn w:val="Zadanifontodlomka"/>
    <w:rsid w:val="000F4D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4DE5"/>
    <w:rPr>
      <w:bdr w:space="0" w:sz="0" w:color="auto" w:val="none"/>
      <w:shd w:fill="FFFFCC" w:color="auto" w:val="clear"/>
      <w:lang w:val="hr-HR"/>
    </w:rPr>
  </w:style>
  <w:style w:customStyle="true" w:styleId="PozadinaSvijetloCrvena" w:type="character">
    <w:name w:val="Pozadina_SvijetloCrvena"/>
    <w:basedOn w:val="eSPISCCParagraphDefaultFont"/>
    <w:rsid w:val="000F4D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4D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1"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0F4DE5"/>
    <w:rPr>
      <w:color w:val="808080"/>
      <w:bdr w:color="auto" w:space="0" w:sz="0" w:val="none"/>
      <w:shd w:color="auto" w:fill="auto" w:val="clear"/>
    </w:rPr>
  </w:style>
  <w:style w:customStyle="1" w:styleId="eSPISCCParagraphDefaultFont" w:type="character">
    <w:name w:val="eSPIS_CC_Paragraph Default Font"/>
    <w:basedOn w:val="Zadanifontodlomka"/>
    <w:rsid w:val="000F4D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4DE5"/>
    <w:rPr>
      <w:bdr w:color="auto" w:space="0" w:sz="0" w:val="none"/>
      <w:shd w:color="auto" w:fill="FFFFCC" w:val="clear"/>
      <w:lang w:val="hr-HR"/>
    </w:rPr>
  </w:style>
  <w:style w:customStyle="1" w:styleId="PozadinaSvijetloCrvena" w:type="character">
    <w:name w:val="Pozadina_SvijetloCrvena"/>
    <w:basedOn w:val="eSPISCCParagraphDefaultFont"/>
    <w:rsid w:val="000F4D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4D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St-220/2013</izvorni_sadrzaj>
    <derivirana_varijabla naziv="DomainObject.Predmet.OznakaBroj_1">St-220/2013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LAVČEVIĆ-MONTAŽA društvo s ograničenom odgovornošću za graditeljstvo i trgovinu u stečaju zastupanog po punomoćniku Tomislav Krka</izvorni_sadrzaj>
    <derivirana_varijabla naziv="DomainObject.Predmet.ProtustrankaFormated_1">  LAVČEVIĆ-MONTAŽA društvo s ograničenom odgovornošću za graditeljstvo i trgovinu u stečaju zastupanog po punomoćniku Tomislav Krka</derivirana_varijabla>
  </DomainObject.Predmet.ProtustrankaFormated>
  <DomainObject.Predmet.ProtustrankaFormatedOIB>
    <izvorni_sadrzaj>  LAVČEVIĆ-MONTAŽA društvo s ograničenom odgovornošću za graditeljstvo i trgovinu u stečaju, OIB 73222982621 zastupanog po punomoćniku Tomislav Krka</izvorni_sadrzaj>
    <derivirana_varijabla naziv="DomainObject.Predmet.ProtustrankaFormatedOIB_1">  LAVČEVIĆ-MONTAŽA društvo s ograničenom odgovornošću za graditeljstvo i trgovinu u stečaju, OIB 73222982621 zastupanog po punomoćniku Tomislav Krka</derivirana_varijabla>
  </DomainObject.Predmet.ProtustrankaFormatedOIB>
  <DomainObject.Predmet.ProtustrankaFormatedWithAdress>
    <izvorni_sadrzaj> LAVČEVIĆ-MONTAŽA društvo s ograničenom odgovornošću za graditeljstvo i trgovinu u stečaju, Bihaćka 2, 21000 Split zastupanog po punomoćniku Tomislav Krka</izvorni_sadrzaj>
    <derivirana_varijabla naziv="DomainObject.Predmet.ProtustrankaFormatedWithAdress_1"> LAVČEVIĆ-MONTAŽA društvo s ograničenom odgovornošću za graditeljstvo i trgovinu u stečaju, Bihaćka 2, 21000 Split zastupanog po punomoćniku Tomislav Krka</derivirana_varijabla>
  </DomainObject.Predmet.ProtustrankaFormatedWithAdress>
  <DomainObject.Predmet.ProtustrankaFormatedWithAdressOIB>
    <izvorni_sadrzaj> LAVČEVIĆ-MONTAŽA društvo s ograničenom odgovornošću za graditeljstvo i trgovinu u stečaju, OIB 73222982621, Bihaćka 2, 21000 Split zastupanog po punomoćniku Tomislav Krka</izvorni_sadrzaj>
    <derivirana_varijabla naziv="DomainObject.Predmet.ProtustrankaFormatedWithAdressOIB_1"> LAVČEVIĆ-MONTAŽA društvo s ograničenom odgovornošću za graditeljstvo i trgovinu u stečaju, OIB 73222982621, Bihaćka 2, 21000 Split zastupanog po punomoćniku Tomislav Krka</derivirana_varijabla>
  </DomainObject.Predmet.ProtustrankaFormatedWithAdressOIB>
  <DomainObject.Predmet.ProtustrankaWithAdress>
    <izvorni_sadrzaj>LAVČEVIĆ-MONTAŽA društvo s ograničenom odgovornošću za graditeljstvo i trgovinu u stečaju Bihaćka 2, 21000 Split</izvorni_sadrzaj>
    <derivirana_varijabla naziv="DomainObject.Predmet.ProtustrankaWithAdress_1">LAVČEVIĆ-MONTAŽA društvo s ograničenom odgovornošću za graditeljstvo i trgovinu u stečaju Bihaćka 2, 21000 Split</derivirana_varijabla>
  </DomainObject.Predmet.ProtustrankaWithAdress>
  <DomainObject.Predmet.ProtustrankaWithAdressOIB>
    <izvorni_sadrzaj>LAVČEVIĆ-MONTAŽA društvo s ograničenom odgovornošću za graditeljstvo i trgovinu u stečaju, OIB 73222982621, Bihaćka 2, 21000 Split</izvorni_sadrzaj>
    <derivirana_varijabla naziv="DomainObject.Predmet.ProtustrankaWithAdressOIB_1">LAVČEVIĆ-MONTAŽA društvo s ograničenom odgovornošću za graditeljstvo i trgovinu u stečaju, OIB 73222982621, Bihaćka 2, 21000 Split</derivirana_varijabla>
  </DomainObject.Predmet.ProtustrankaWithAdressOIB>
  <DomainObject.Predmet.ProtustrankaNazivFormated>
    <izvorni_sadrzaj>LAVČEVIĆ-MONTAŽA društvo s ograničenom odgovornošću za graditeljstvo i trgovinu u stečaju</izvorni_sadrzaj>
    <derivirana_varijabla naziv="DomainObject.Predmet.ProtustrankaNazivFormated_1">LAVČEVIĆ-MONTAŽA društvo s ograničenom odgovornošću za graditeljstvo i trgovinu u stečaju</derivirana_varijabla>
  </DomainObject.Predmet.ProtustrankaNazivFormated>
  <DomainObject.Predmet.ProtustrankaNazivFormatedOIB>
    <izvorni_sadrzaj>LAVČEVIĆ-MONTAŽA društvo s ograničenom odgovornošću za graditeljstvo i trgovinu u stečaju, OIB 73222982621</izvorni_sadrzaj>
    <derivirana_varijabla naziv="DomainObject.Predmet.ProtustrankaNazivFormatedOIB_1">LAVČEVIĆ-MONTAŽA društvo s ograničenom odgovornošću za graditeljstvo i trgovinu u stečaju, OIB 73222982621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Ministarstvo financija RH zastupanog po punomoćniku Županijsko državno odvjetništvo u Splitu; Mario Baković; Marija Balić; Jagoda Barišić; Željka Bašić; Ivica Bezmalinović; Mira Bošnjak; Cvita Čelebija; Ivan Ćosić; Petar Dedić; Jasminka Dimitrijević; Željka Dragović; Olgica Galić; Sead Hajdarević; Stjepo Iličić; Ivan Ivišić; Ivica Jakšić; Ankica Karaman; Marica Kokeza; Ivica Kolumbić; Jozo Kosor; Petar Matešić; Marina Mijić-Krstanović; Marija Milanović-Litre; Ivan Milin; Dijana Mužinić Goić; Anđelka Nejašmić; Sanja Pavić; Jure Piplica; Davor Prižmić; Teo Prvinić; Sanja Renić; Ivan Runtić, Duje zastupanog po punomoćniku Milan Remetin; Ivan Runtić pok. Ante; Jozo Salapić; Jasmin Stančin-Lukas; Ante Šućur; Marijana Šućur; Jakov Šunjić; Barbara Teležar; Mara Tokić; Renata Varvodić; Diana Vodanović; Ljiljanka Vojković; Nada Vukušić; Veseljko Vodanović; CIVIS d.o.o. za gradjevinarstvo, trgovinu i inženjering; LAVČEVIĆ - GRADITELJSTVO društvo s ograničenom odgovornošću za graditeljstvo i trgovinu u stečaju; LAVČEVIĆ dioničko društvo za inženjering i izgradnju; Financijska agencija; CROATIA osiguranje d.d.; JADRANSKO OSIGURANJE dioničko društvo; HRVATSKE ŠUME društvo s ograničenom odgovornošću zastupanog po punomoćniku Odvjetničko društvo KLIŠANIN &amp; PARTNERI društvo s ograničenom odgovornošću; Ivan Križanac; Predrag Nerlović</izvorni_sadrzaj>
    <derivirana_varijabla naziv="DomainObject.Predmet.StrankaFormated_1">  FINA ZAGREB; Ministarstvo financija RH zastupanog po punomoćniku Županijsko državno odvjetništvo u Splitu; Mario Baković; Marija Balić; Jagoda Barišić; Željka Bašić; Ivica Bezmalinović; Mira Bošnjak; Cvita Čelebija; Ivan Ćosić; Petar Dedić; Jasminka Dimitrijević; Željka Dragović; Olgica Galić; Sead Hajdarević; Stjepo Iličić; Ivan Ivišić; Ivica Jakšić; Ankica Karaman; Marica Kokeza; Ivica Kolumbić; Jozo Kosor; Petar Matešić; Marina Mijić-Krstanović; Marija Milanović-Litre; Ivan Milin; Dijana Mužinić Goić; Anđelka Nejašmić; Sanja Pavić; Jure Piplica; Davor Prižmić; Teo Prvinić; Sanja Renić; Ivan Runtić, Duje zastupanog po punomoćniku Milan Remetin; Ivan Runtić pok. Ante; Jozo Salapić; Jasmin Stančin-Lukas; Ante Šućur; Marijana Šućur; Jakov Šunjić; Barbara Teležar; Mara Tokić; Renata Varvodić; Diana Vodanović; Ljiljanka Vojković; Nada Vukušić; Veseljko Vodanović; CIVIS d.o.o. za gradjevinarstvo, trgovinu i inženjering; LAVČEVIĆ - GRADITELJSTVO društvo s ograničenom odgovornošću za graditeljstvo i trgovinu u stečaju; LAVČEVIĆ dioničko društvo za inženjering i izgradnju; Financijska agencija; CROATIA osiguranje d.d.; JADRANSKO OSIGURANJE dioničko društvo; HRVATSKE ŠUME društvo s ograničenom odgovornošću zastupanog po punomoćniku Odvjetničko društvo KLIŠANIN &amp; PARTNERI društvo s ograničenom odgovornošću; Ivan Križanac; Predrag Nerlović</derivirana_varijabla>
  </DomainObject.Predmet.StrankaFormated>
  <DomainObject.Predmet.StrankaFormatedOIB>
    <izvorni_sadrzaj>  FINA ZAGREB, OIB 85821130368; Ministarstvo financija RH, OIB 18683136487 zastupanog po punomoćniku Županijsko državno odvjetništvo u Splitu; Mario Baković, OIB 00286962151; Marija Balić, OIB 72290805711; Jagoda Barišić, OIB 70521192864; Željka Bašić, OIB 07169375005; Ivica Bezmalinović, OIB 86454922886; Mira Bošnjak, OIB 78244082657; Cvita Čelebija, OIB 62965683182; Ivan Ćosić, OIB 54220298745; Petar Dedić, OIB 88790913719; Jasminka Dimitrijević, OIB 00358134180; Željka Dragović, OIB 26534171041; Olgica Galić, OIB 73221453507; Sead Hajdarević, OIB 40277328341; Stjepo Iličić, OIB 48022164778; Ivan Ivišić, OIB 03619335303; Ivica Jakšić, OIB 00286962151; Ankica Karaman, OIB 96267036673; Marica Kokeza, OIB 12838677007; Ivica Kolumbić, OIB 86482193765; Jozo Kosor, OIB 09395371048; Petar Matešić, OIB 90880603989; Marina Mijić-Krstanović, OIB 24920045998; Marija Milanović-Litre, OIB 37493537079; Ivan Milin, OIB 16336491196; Dijana Mužinić Goić, OIB 16629610692; Anđelka Nejašmić, OIB 16099384203; Sanja Pavić, OIB 49919392034; Jure Piplica, OIB 58469928447; Davor Prižmić, OIB 89861022519; Teo Prvinić, OIB 43643922140; Sanja Renić, OIB 12704933886; Ivan Runtić, Duje, OIB 10663098577 zastupanog po punomoćniku Milan Remetin; Ivan Runtić pok. Ante, OIB 51557208848; Jozo Salapić, OIB 05151989474; Jasmin Stančin-Lukas, OIB 82242268412; Ante Šućur, OIB 80771614793; Marijana Šućur, OIB 86439775584; Jakov Šunjić, OIB 33630383643; Barbara Teležar, OIB 53670263970; Mara Tokić, OIB 95431001088; Renata Varvodić, OIB 41042628735; Diana Vodanović, OIB 52048663943; Ljiljanka Vojković, OIB 23489061282; Nada Vukušić, OIB 56589230294; Veseljko Vodanović, OIB 16318266581; CIVIS d.o.o. za gradjevinarstvo, trgovinu i inženjering, OIB 74066299724; LAVČEVIĆ - GRADITELJSTVO društvo s ograničenom odgovornošću za graditeljstvo i trgovinu u stečaju, OIB 54872671722; LAVČEVIĆ dioničko društvo za inženjering i izgradnju, OIB 71421617824; Financijska agencija, OIB 85821130368; CROATIA osiguranje d.d., OIB 26187994862; JADRANSKO OSIGURANJE dioničko društvo, OIB 94472454976; HRVATSKE ŠUME društvo s ograničenom odgovornošću, OIB 69693144506 zastupanog po punomoćniku Odvjetničko društvo KLIŠANIN &amp; PARTNERI društvo s ograničenom odgovornošću; Ivan Križanac, OIB 59878006403; Predrag Nerlović, OIB 10134701017</izvorni_sadrzaj>
    <derivirana_varijabla naziv="DomainObject.Predmet.StrankaFormatedOIB_1">  FINA ZAGREB, OIB 85821130368; Ministarstvo financija RH, OIB 18683136487 zastupanog po punomoćniku Županijsko državno odvjetništvo u Splitu; Mario Baković, OIB 00286962151; Marija Balić, OIB 72290805711; Jagoda Barišić, OIB 70521192864; Željka Bašić, OIB 07169375005; Ivica Bezmalinović, OIB 86454922886; Mira Bošnjak, OIB 78244082657; Cvita Čelebija, OIB 62965683182; Ivan Ćosić, OIB 54220298745; Petar Dedić, OIB 88790913719; Jasminka Dimitrijević, OIB 00358134180; Željka Dragović, OIB 26534171041; Olgica Galić, OIB 73221453507; Sead Hajdarević, OIB 40277328341; Stjepo Iličić, OIB 48022164778; Ivan Ivišić, OIB 03619335303; Ivica Jakšić, OIB 00286962151; Ankica Karaman, OIB 96267036673; Marica Kokeza, OIB 12838677007; Ivica Kolumbić, OIB 86482193765; Jozo Kosor, OIB 09395371048; Petar Matešić, OIB 90880603989; Marina Mijić-Krstanović, OIB 24920045998; Marija Milanović-Litre, OIB 37493537079; Ivan Milin, OIB 16336491196; Dijana Mužinić Goić, OIB 16629610692; Anđelka Nejašmić, OIB 16099384203; Sanja Pavić, OIB 49919392034; Jure Piplica, OIB 58469928447; Davor Prižmić, OIB 89861022519; Teo Prvinić, OIB 43643922140; Sanja Renić, OIB 12704933886; Ivan Runtić, Duje, OIB 10663098577 zastupanog po punomoćniku Milan Remetin; Ivan Runtić pok. Ante, OIB 51557208848; Jozo Salapić, OIB 05151989474; Jasmin Stančin-Lukas, OIB 82242268412; Ante Šućur, OIB 80771614793; Marijana Šućur, OIB 86439775584; Jakov Šunjić, OIB 33630383643; Barbara Teležar, OIB 53670263970; Mara Tokić, OIB 95431001088; Renata Varvodić, OIB 41042628735; Diana Vodanović, OIB 52048663943; Ljiljanka Vojković, OIB 23489061282; Nada Vukušić, OIB 56589230294; Veseljko Vodanović, OIB 16318266581; CIVIS d.o.o. za gradjevinarstvo, trgovinu i inženjering, OIB 74066299724; LAVČEVIĆ - GRADITELJSTVO društvo s ograničenom odgovornošću za graditeljstvo i trgovinu u stečaju, OIB 54872671722; LAVČEVIĆ dioničko društvo za inženjering i izgradnju, OIB 71421617824; Financijska agencija, OIB 85821130368; CROATIA osiguranje d.d., OIB 26187994862; JADRANSKO OSIGURANJE dioničko društvo, OIB 94472454976; HRVATSKE ŠUME društvo s ograničenom odgovornošću, OIB 69693144506 zastupanog po punomoćniku Odvjetničko društvo KLIŠANIN &amp; PARTNERI društvo s ograničenom odgovornošću; Ivan Križanac, OIB 59878006403; Predrag Nerlović, OIB 10134701017</derivirana_varijabla>
  </DomainObject.Predmet.StrankaFormatedOIB>
  <DomainObject.Predmet.StrankaFormatedWithAdress>
    <izvorni_sadrzaj> FINA ZAGREB, Albrechtova 42, 10000 Zagreb; Ministarstvo financija RH, Katančićeva 5, 10000 Zagreb zastupanog po punomoćniku Županijsko državno odvjetništvo u Splitu; Mario Baković, Vukovarska 110, 21000 Split; Marija Balić, Mihovilovići 45, 21231 Klis; Jagoda Barišić, Mike Tripala 2, 21000 Split; Željka Bašić, Hercegovačka 44, 21000 Split; Ivica Bezmalinović, Doverska 33, 21000 Split; Mira Bošnjak, Ante Anića 23, 22300 Knin; Cvita Čelebija, Klaićeva poljana 3, 21000 Split; Ivan Ćosić, Smojina 1, 21000 Split; Petar Dedić, Gospe od mira 20, 21311 Stobreč; Jasminka Dimitrijević, Benkovačka 11, 21000 Split; Željka Dragović, Omiška 24, 21000 Split; Olgica Galić, Nadbiskupa Scotija 8, 21217 Kaštel Stari; Sead Hajdarević, Mandićeva 110, 21311 Stobreč; Stjepo Iličić, Dragoševića bb, 21212 Kaštel Sućurac; Ivan Ivišić, Košute, 21240 Trilj; Ivica Jakšić, Domovinskog rata 18, 21210 Solin; Ankica Karaman, Srijane, 21310 Omiš; Marica Kokeza, Pujanke 31, 21000 Split; Ivica Kolumbić, Tršćanska 35, 21000 Split; Jozo Kosor, Matoševa 73, 21210 Solin; Petar Matešić, Babina 5, 21000 Split; Marina Mijić-Krstanović, Hercegovačka 100, 21000 Split; Marija Milanović-Litre, Otok, 21238 Otok; Ivan Milin, Vukovarska 117, 21000 Split; Dijana Mužinić Goić, Mosorska 28, 21292 Srinjine; Anđelka Nejašmić, Marušićić 17, 21250 Šestanovac; Sanja Pavić, Put Vrila 19, 21311 Žrnovnica; Jure Piplica, Hrvatskih velikana 53, 21311 Žrnovnica; Davor Prižmić, Ulica 64 10, 20270 Vela Luka; Teo Prvinić, Obala sv.Tereze 33, 21430 Rogač; Sanja Renić, Vukasova 14, 21000 Split; Ivan Runtić, Duje, Podstinice 50, 21214 Kaštel Gomilica zastupanog po punomoćniku Milan Remetin; Ivan Runtić pok. Ante, Bunje 5, 21210 Solin; Jozo Salapić, Braće Radić 27, 21210 Solin; Jasmin Stančin-Lukas, Josipa Omašića 55, 21214 Kaštel Lukšić; Ante Šućur, Brnik 14, 21000 Split; Marijana Šućur, Vrh visoke 113, 21000 Split; Jakov Šunjić, Gizdavac bb, 21203 Gizdavac; Barbara Teležar, Starčevićeva 4, 21311 Žrnovnica; Mara Tokić, Šenoina 15, 21000 Split; Renata Varvodić, Imotska 30, 21000 Split; Diana Vodanović, Pavla Šubića 8, 22211 Vodice; Ljiljanka Vojković, Gala, 21238 Otok; Nada Vukušić, Vojka Krstulovića 4, 21000 Split; Veseljko Vodanović, Ulica Pavla Šubića 8, 22211 Vodice; CIVIS d.o.o. za gradjevinarstvo, trgovinu i inženjering, Put Plokita 57, 21000 Split; LAVČEVIĆ - GRADITELJSTVO društvo s ograničenom odgovornošću za graditeljstvo i trgovinu u stečaju, Bihaćka 2, 21000 Split; LAVČEVIĆ dioničko društvo za inženjering i izgradnju, Bihaćka 2, 21000 Split; Financijska agencija, Vrtni put 3, 10000 Zagreb; CROATIA osiguranje d.d., Miramarska 22, Zagreb; JADRANSKO OSIGURANJE dioničko društvo, Listopadska 2, Zagreb; HRVATSKE ŠUME društvo s ograničenom odgovornošću, Ul.Ljudevita Farkaša Vukotinovića 2, Zagreb zastupanog po punomoćniku Odvjetničko društvo KLIŠANIN &amp; PARTNERI društvo s ograničenom odgovornošću; Ivan Križanac, Radošić 109, 21230 Radošić; Predrag Nerlović, Fra F.Careva 48, 21214 Kaštel Gomilica</izvorni_sadrzaj>
    <derivirana_varijabla naziv="DomainObject.Predmet.StrankaFormatedWithAdress_1"> FINA ZAGREB, Albrechtova 42, 10000 Zagreb; Ministarstvo financija RH, Katančićeva 5, 10000 Zagreb zastupanog po punomoćniku Županijsko državno odvjetništvo u Splitu; Mario Baković, Vukovarska 110, 21000 Split; Marija Balić, Mihovilovići 45, 21231 Klis; Jagoda Barišić, Mike Tripala 2, 21000 Split; Željka Bašić, Hercegovačka 44, 21000 Split; Ivica Bezmalinović, Doverska 33, 21000 Split; Mira Bošnjak, Ante Anića 23, 22300 Knin; Cvita Čelebija, Klaićeva poljana 3, 21000 Split; Ivan Ćosić, Smojina 1, 21000 Split; Petar Dedić, Gospe od mira 20, 21311 Stobreč; Jasminka Dimitrijević, Benkovačka 11, 21000 Split; Željka Dragović, Omiška 24, 21000 Split; Olgica Galić, Nadbiskupa Scotija 8, 21217 Kaštel Stari; Sead Hajdarević, Mandićeva 110, 21311 Stobreč; Stjepo Iličić, Dragoševića bb, 21212 Kaštel Sućurac; Ivan Ivišić, Košute, 21240 Trilj; Ivica Jakšić, Domovinskog rata 18, 21210 Solin; Ankica Karaman, Srijane, 21310 Omiš; Marica Kokeza, Pujanke 31, 21000 Split; Ivica Kolumbić, Tršćanska 35, 21000 Split; Jozo Kosor, Matoševa 73, 21210 Solin; Petar Matešić, Babina 5, 21000 Split; Marina Mijić-Krstanović, Hercegovačka 100, 21000 Split; Marija Milanović-Litre, Otok, 21238 Otok; Ivan Milin, Vukovarska 117, 21000 Split; Dijana Mužinić Goić, Mosorska 28, 21292 Srinjine; Anđelka Nejašmić, Marušićić 17, 21250 Šestanovac; Sanja Pavić, Put Vrila 19, 21311 Žrnovnica; Jure Piplica, Hrvatskih velikana 53, 21311 Žrnovnica; Davor Prižmić, Ulica 64 10, 20270 Vela Luka; Teo Prvinić, Obala sv.Tereze 33, 21430 Rogač; Sanja Renić, Vukasova 14, 21000 Split; Ivan Runtić, Duje, Podstinice 50, 21214 Kaštel Gomilica zastupanog po punomoćniku Milan Remetin; Ivan Runtić pok. Ante, Bunje 5, 21210 Solin; Jozo Salapić, Braće Radić 27, 21210 Solin; Jasmin Stančin-Lukas, Josipa Omašića 55, 21214 Kaštel Lukšić; Ante Šućur, Brnik 14, 21000 Split; Marijana Šućur, Vrh visoke 113, 21000 Split; Jakov Šunjić, Gizdavac bb, 21203 Gizdavac; Barbara Teležar, Starčevićeva 4, 21311 Žrnovnica; Mara Tokić, Šenoina 15, 21000 Split; Renata Varvodić, Imotska 30, 21000 Split; Diana Vodanović, Pavla Šubića 8, 22211 Vodice; Ljiljanka Vojković, Gala, 21238 Otok; Nada Vukušić, Vojka Krstulovića 4, 21000 Split; Veseljko Vodanović, Ulica Pavla Šubića 8, 22211 Vodice; CIVIS d.o.o. za gradjevinarstvo, trgovinu i inženjering, Put Plokita 57, 21000 Split; LAVČEVIĆ - GRADITELJSTVO društvo s ograničenom odgovornošću za graditeljstvo i trgovinu u stečaju, Bihaćka 2, 21000 Split; LAVČEVIĆ dioničko društvo za inženjering i izgradnju, Bihaćka 2, 21000 Split; Financijska agencija, Vrtni put 3, 10000 Zagreb; CROATIA osiguranje d.d., Miramarska 22, Zagreb; JADRANSKO OSIGURANJE dioničko društvo, Listopadska 2, Zagreb; HRVATSKE ŠUME društvo s ograničenom odgovornošću, Ul.Ljudevita Farkaša Vukotinovića 2, Zagreb zastupanog po punomoćniku Odvjetničko društvo KLIŠANIN &amp; PARTNERI društvo s ograničenom odgovornošću; Ivan Križanac, Radošić 109, 21230 Radošić; Predrag Nerlović, Fra F.Careva 48, 21214 Kaštel Gomilica</derivirana_varijabla>
  </DomainObject.Predmet.StrankaFormatedWithAdress>
  <DomainObject.Predmet.StrankaFormatedWithAdressOIB>
    <izvorni_sadrzaj> FINA ZAGREB, OIB 85821130368, Albrechtova 42, 10000 Zagreb; Ministarstvo financija RH, OIB 18683136487, Katančićeva 5, 10000 Zagreb zastupanog po punomoćniku Županijsko državno odvjetništvo u Splitu; Mario Baković, OIB 00286962151, Vukovarska 110, 21000 Split; Marija Balić, OIB 72290805711, Mihovilovići 45, 21231 Klis; Jagoda Barišić, OIB 70521192864, Mike Tripala 2, 21000 Split; Željka Bašić, OIB 07169375005, Hercegovačka 44, 21000 Split; Ivica Bezmalinović, OIB 86454922886, Doverska 33, 21000 Split; Mira Bošnjak, OIB 78244082657, Ante Anića 23, 22300 Knin; Cvita Čelebija, OIB 62965683182, Klaićeva poljana 3, 21000 Split; Ivan Ćosić, OIB 54220298745, Smojina 1, 21000 Split; Petar Dedić, OIB 88790913719, Gospe od mira 20, 21311 Stobreč; Jasminka Dimitrijević, OIB 00358134180, Benkovačka 11, 21000 Split; Željka Dragović, OIB 26534171041, Omiška 24, 21000 Split; Olgica Galić, OIB 73221453507, Nadbiskupa Scotija 8, 21217 Kaštel Stari; Sead Hajdarević, OIB 40277328341, Mandićeva 110, 21311 Stobreč; Stjepo Iličić, OIB 48022164778, Dragoševića bb, 21212 Kaštel Sućurac; Ivan Ivišić, OIB 03619335303, Košute, 21240 Trilj; Ivica Jakšić, OIB 00286962151, Domovinskog rata 18, 21210 Solin; Ankica Karaman, OIB 96267036673, Srijane, 21310 Omiš; Marica Kokeza, OIB 12838677007, Pujanke 31, 21000 Split; Ivica Kolumbić, OIB 86482193765, Tršćanska 35, 21000 Split; Jozo Kosor, OIB 09395371048, Matoševa 73, 21210 Solin; Petar Matešić, OIB 90880603989, Babina 5, 21000 Split; Marina Mijić-Krstanović, OIB 24920045998, Hercegovačka 100, 21000 Split; Marija Milanović-Litre, OIB 37493537079, Otok, 21238 Otok; Ivan Milin, OIB 16336491196, Vukovarska 117, 21000 Split; Dijana Mužinić Goić, OIB 16629610692, Mosorska 28, 21292 Srinjine; Anđelka Nejašmić, OIB 16099384203, Marušićić 17, 21250 Šestanovac; Sanja Pavić, OIB 49919392034, Put Vrila 19, 21311 Žrnovnica; Jure Piplica, OIB 58469928447, Hrvatskih velikana 53, 21311 Žrnovnica; Davor Prižmić, OIB 89861022519, Ulica 64 10, 20270 Vela Luka; Teo Prvinić, OIB 43643922140, Obala sv.Tereze 33, 21430 Rogač; Sanja Renić, OIB 12704933886, Vukasova 14, 21000 Split; Ivan Runtić, Duje, OIB 10663098577, Podstinice 50, 21214 Kaštel Gomilica zastupanog po punomoćniku Milan Remetin; Ivan Runtić pok. Ante, OIB 51557208848, Bunje 5, 21210 Solin; Jozo Salapić, OIB 05151989474, Braće Radić 27, 21210 Solin; Jasmin Stančin-Lukas, OIB 82242268412, Josipa Omašića 55, 21214 Kaštel Lukšić; Ante Šućur, OIB 80771614793, Brnik 14, 21000 Split; Marijana Šućur, OIB 86439775584, Vrh visoke 113, 21000 Split; Jakov Šunjić, OIB 33630383643, Gizdavac bb, 21203 Gizdavac; Barbara Teležar, OIB 53670263970, Starčevićeva 4, 21311 Žrnovnica; Mara Tokić, OIB 95431001088, Šenoina 15, 21000 Split; Renata Varvodić, OIB 41042628735, Imotska 30, 21000 Split; Diana Vodanović, OIB 52048663943, Pavla Šubića 8, 22211 Vodice; Ljiljanka Vojković, OIB 23489061282, Gala, 21238 Otok; Nada Vukušić, OIB 56589230294, Vojka Krstulovića 4, 21000 Split; Veseljko Vodanović, OIB 16318266581, Ulica Pavla Šubića 8, 22211 Vodice; CIVIS d.o.o. za gradjevinarstvo, trgovinu i inženjering, OIB 74066299724, Put Plokita 57, 21000 Split; LAVČEVIĆ - GRADITELJSTVO društvo s ograničenom odgovornošću za graditeljstvo i trgovinu u stečaju, OIB 54872671722, Bihaćka 2, 21000 Split; LAVČEVIĆ dioničko društvo za inženjering i izgradnju, OIB 71421617824, Bihaćka 2, 21000 Split; Financijska agencija, OIB 85821130368, Vrtni put 3, 10000 Zagreb; CROATIA osiguranje d.d., OIB 26187994862, Miramarska 22, Zagreb; JADRANSKO OSIGURANJE dioničko društvo, OIB 94472454976, Listopadska 2, Zagreb; HRVATSKE ŠUME društvo s ograničenom odgovornošću, OIB 69693144506, Ul.Ljudevita Farkaša Vukotinovića 2, Zagreb zastupanog po punomoćniku Odvjetničko društvo KLIŠANIN &amp; PARTNERI društvo s ograničenom odgovornošću; Ivan Križanac, OIB 59878006403, Radošić 109, 21230 Radošić; Predrag Nerlović, OIB 10134701017, Fra F.Careva 48, 21214 Kaštel Gomilica</izvorni_sadrzaj>
    <derivirana_varijabla naziv="DomainObject.Predmet.StrankaFormatedWithAdressOIB_1"> FINA ZAGREB, OIB 85821130368, Albrechtova 42, 10000 Zagreb; Ministarstvo financija RH, OIB 18683136487, Katančićeva 5, 10000 Zagreb zastupanog po punomoćniku Županijsko državno odvjetništvo u Splitu; Mario Baković, OIB 00286962151, Vukovarska 110, 21000 Split; Marija Balić, OIB 72290805711, Mihovilovići 45, 21231 Klis; Jagoda Barišić, OIB 70521192864, Mike Tripala 2, 21000 Split; Željka Bašić, OIB 07169375005, Hercegovačka 44, 21000 Split; Ivica Bezmalinović, OIB 86454922886, Doverska 33, 21000 Split; Mira Bošnjak, OIB 78244082657, Ante Anića 23, 22300 Knin; Cvita Čelebija, OIB 62965683182, Klaićeva poljana 3, 21000 Split; Ivan Ćosić, OIB 54220298745, Smojina 1, 21000 Split; Petar Dedić, OIB 88790913719, Gospe od mira 20, 21311 Stobreč; Jasminka Dimitrijević, OIB 00358134180, Benkovačka 11, 21000 Split; Željka Dragović, OIB 26534171041, Omiška 24, 21000 Split; Olgica Galić, OIB 73221453507, Nadbiskupa Scotija 8, 21217 Kaštel Stari; Sead Hajdarević, OIB 40277328341, Mandićeva 110, 21311 Stobreč; Stjepo Iličić, OIB 48022164778, Dragoševića bb, 21212 Kaštel Sućurac; Ivan Ivišić, OIB 03619335303, Košute, 21240 Trilj; Ivica Jakšić, OIB 00286962151, Domovinskog rata 18, 21210 Solin; Ankica Karaman, OIB 96267036673, Srijane, 21310 Omiš; Marica Kokeza, OIB 12838677007, Pujanke 31, 21000 Split; Ivica Kolumbić, OIB 86482193765, Tršćanska 35, 21000 Split; Jozo Kosor, OIB 09395371048, Matoševa 73, 21210 Solin; Petar Matešić, OIB 90880603989, Babina 5, 21000 Split; Marina Mijić-Krstanović, OIB 24920045998, Hercegovačka 100, 21000 Split; Marija Milanović-Litre, OIB 37493537079, Otok, 21238 Otok; Ivan Milin, OIB 16336491196, Vukovarska 117, 21000 Split; Dijana Mužinić Goić, OIB 16629610692, Mosorska 28, 21292 Srinjine; Anđelka Nejašmić, OIB 16099384203, Marušićić 17, 21250 Šestanovac; Sanja Pavić, OIB 49919392034, Put Vrila 19, 21311 Žrnovnica; Jure Piplica, OIB 58469928447, Hrvatskih velikana 53, 21311 Žrnovnica; Davor Prižmić, OIB 89861022519, Ulica 64 10, 20270 Vela Luka; Teo Prvinić, OIB 43643922140, Obala sv.Tereze 33, 21430 Rogač; Sanja Renić, OIB 12704933886, Vukasova 14, 21000 Split; Ivan Runtić, Duje, OIB 10663098577, Podstinice 50, 21214 Kaštel Gomilica zastupanog po punomoćniku Milan Remetin; Ivan Runtić pok. Ante, OIB 51557208848, Bunje 5, 21210 Solin; Jozo Salapić, OIB 05151989474, Braće Radić 27, 21210 Solin; Jasmin Stančin-Lukas, OIB 82242268412, Josipa Omašića 55, 21214 Kaštel Lukšić; Ante Šućur, OIB 80771614793, Brnik 14, 21000 Split; Marijana Šućur, OIB 86439775584, Vrh visoke 113, 21000 Split; Jakov Šunjić, OIB 33630383643, Gizdavac bb, 21203 Gizdavac; Barbara Teležar, OIB 53670263970, Starčevićeva 4, 21311 Žrnovnica; Mara Tokić, OIB 95431001088, Šenoina 15, 21000 Split; Renata Varvodić, OIB 41042628735, Imotska 30, 21000 Split; Diana Vodanović, OIB 52048663943, Pavla Šubića 8, 22211 Vodice; Ljiljanka Vojković, OIB 23489061282, Gala, 21238 Otok; Nada Vukušić, OIB 56589230294, Vojka Krstulovića 4, 21000 Split; Veseljko Vodanović, OIB 16318266581, Ulica Pavla Šubića 8, 22211 Vodice; CIVIS d.o.o. za gradjevinarstvo, trgovinu i inženjering, OIB 74066299724, Put Plokita 57, 21000 Split; LAVČEVIĆ - GRADITELJSTVO društvo s ograničenom odgovornošću za graditeljstvo i trgovinu u stečaju, OIB 54872671722, Bihaćka 2, 21000 Split; LAVČEVIĆ dioničko društvo za inženjering i izgradnju, OIB 71421617824, Bihaćka 2, 21000 Split; Financijska agencija, OIB 85821130368, Vrtni put 3, 10000 Zagreb; CROATIA osiguranje d.d., OIB 26187994862, Miramarska 22, Zagreb; JADRANSKO OSIGURANJE dioničko društvo, OIB 94472454976, Listopadska 2, Zagreb; HRVATSKE ŠUME društvo s ograničenom odgovornošću, OIB 69693144506, Ul.Ljudevita Farkaša Vukotinovića 2, Zagreb zastupanog po punomoćniku Odvjetničko društvo KLIŠANIN &amp; PARTNERI društvo s ograničenom odgovornošću; Ivan Križanac, OIB 59878006403, Radošić 109, 21230 Radošić; Predrag Nerlović, OIB 10134701017, Fra F.Careva 48, 21214 Kaštel Gomilica</derivirana_varijabla>
  </DomainObject.Predmet.StrankaFormatedWithAdressOIB>
  <DomainObject.Predmet.StrankaWithAdress>
    <izvorni_sadrzaj>FINA ZAGREB Albrechtova 42,10000 Zagreb,Ministarstvo financija RH Katančićeva 5,10000 Zagreb,Mario Baković Vukovarska 110,21000 Split,Marija Balić Mihovilovići 45,21231 Klis,Jagoda Barišić Mike Tripala 2,21000 Split,Željka Bašić Hercegovačka 44,21000 Split,Ivica Bezmalinović Doverska 33,21000 Split,Mira Bošnjak Ante Anića 23,22300 Knin,Cvita Čelebija Klaićeva poljana 3,21000 Split,Ivan Ćosić Smojina 1,21000 Split,Petar Dedić Gospe od mira 20,21311 Stobreč,Jasminka Dimitrijević Benkovačka 11,21000 Split,Željka Dragović Omiška 24,21000 Split,Olgica Galić Nadbiskupa Scotija 8,21217 Kaštel Stari,Sead Hajdarević Mandićeva 110,21311 Stobreč,Stjepo Iličić Dragoševića bb,21212 Kaštel Sućurac,Ivan Ivišić Košute,21240 Trilj,Ivica Jakšić Domovinskog rata 18,21210 Solin,Ankica Karaman Srijane,21310 Omiš,Marica Kokeza Pujanke 31,21000 Split,Ivica Kolumbić Tršćanska 35,21000 Split,Jozo Kosor Matoševa 73,21210 Solin,Petar Matešić Babina 5,21000 Split,Marina Mijić-Krstanović Hercegovačka 100,21000 Split,Marija Milanović-Litre Otok,21238 Otok,Ivan Milin Vukovarska 117,21000 Split,Dijana Mužinić Goić Mosorska 28,21292 Srinjine,Anđelka Nejašmić Marušićić 17,21250 Šestanovac,Sanja Pavić Put Vrila 19,21311 Žrnovnica,Jure Piplica Hrvatskih velikana 53,21311 Žrnovnica,Davor Prižmić Ulica 64 10,20270 Vela Luka,Teo Prvinić Obala sv.Tereze 33,21430 Rogač,Sanja Renić Vukasova 14,21000 Split,Ivan Runtić, Duje Podstinice 50,21214 Kaštel Gomilica,Ivan Runtić pok. Ante Bunje 5,21210 Solin,Jozo Salapić Braće Radić 27,21210 Solin,Jasmin Stančin-Lukas Josipa Omašića 55,21214 Kaštel Lukšić,Ante Šućur Brnik 14,21000 Split,Marijana Šućur Vrh visoke 113,21000 Split,Jakov Šunjić Gizdavac bb,21203 Gizdavac,Barbara Teležar Starčevićeva 4,21311 Žrnovnica,Mara Tokić Šenoina 15,21000 Split,Renata Varvodić Imotska 30,21000 Split,Diana Vodanović Pavla Šubića 8,22211 Vodice,Ljiljanka Vojković Gala,21238 Otok,Nada Vukušić Vojka Krstulovića 4,21000 Split,Veseljko Vodanović Ulica Pavla Šubića 8,22211 Vodice,CIVIS d.o.o. za gradjevinarstvo, trgovinu i inženjering Put Plokita 57,21000 Split,LAVČEVIĆ - GRADITELJSTVO društvo s ograničenom odgovornošću za graditeljstvo i trgovinu u stečaju Bihaćka 2,21000 Split,LAVČEVIĆ dioničko društvo za inženjering i izgradnju Bihaćka 2,21000 Split,Financijska agencija Vrtni put 3,10000 Zagreb,CROATIA osiguranje d.d. Miramarska 22,Zagreb,JADRANSKO OSIGURANJE dioničko društvo Listopadska 2,Zagreb,HRVATSKE ŠUME društvo s ograničenom odgovornošću Ul.Ljudevita Farkaša Vukotinovića 2,Zagreb,Ivan Križanac Radošić 109,21230 Radošić,Predrag Nerlović Fra F.Careva 48,21214 Kaštel Gomilica</izvorni_sadrzaj>
    <derivirana_varijabla naziv="DomainObject.Predmet.StrankaWithAdress_1">FINA ZAGREB Albrechtova 42,10000 Zagreb,Ministarstvo financija RH Katančićeva 5,10000 Zagreb,Mario Baković Vukovarska 110,21000 Split,Marija Balić Mihovilovići 45,21231 Klis,Jagoda Barišić Mike Tripala 2,21000 Split,Željka Bašić Hercegovačka 44,21000 Split,Ivica Bezmalinović Doverska 33,21000 Split,Mira Bošnjak Ante Anića 23,22300 Knin,Cvita Čelebija Klaićeva poljana 3,21000 Split,Ivan Ćosić Smojina 1,21000 Split,Petar Dedić Gospe od mira 20,21311 Stobreč,Jasminka Dimitrijević Benkovačka 11,21000 Split,Željka Dragović Omiška 24,21000 Split,Olgica Galić Nadbiskupa Scotija 8,21217 Kaštel Stari,Sead Hajdarević Mandićeva 110,21311 Stobreč,Stjepo Iličić Dragoševića bb,21212 Kaštel Sućurac,Ivan Ivišić Košute,21240 Trilj,Ivica Jakšić Domovinskog rata 18,21210 Solin,Ankica Karaman Srijane,21310 Omiš,Marica Kokeza Pujanke 31,21000 Split,Ivica Kolumbić Tršćanska 35,21000 Split,Jozo Kosor Matoševa 73,21210 Solin,Petar Matešić Babina 5,21000 Split,Marina Mijić-Krstanović Hercegovačka 100,21000 Split,Marija Milanović-Litre Otok,21238 Otok,Ivan Milin Vukovarska 117,21000 Split,Dijana Mužinić Goić Mosorska 28,21292 Srinjine,Anđelka Nejašmić Marušićić 17,21250 Šestanovac,Sanja Pavić Put Vrila 19,21311 Žrnovnica,Jure Piplica Hrvatskih velikana 53,21311 Žrnovnica,Davor Prižmić Ulica 64 10,20270 Vela Luka,Teo Prvinić Obala sv.Tereze 33,21430 Rogač,Sanja Renić Vukasova 14,21000 Split,Ivan Runtić, Duje Podstinice 50,21214 Kaštel Gomilica,Ivan Runtić pok. Ante Bunje 5,21210 Solin,Jozo Salapić Braće Radić 27,21210 Solin,Jasmin Stančin-Lukas Josipa Omašića 55,21214 Kaštel Lukšić,Ante Šućur Brnik 14,21000 Split,Marijana Šućur Vrh visoke 113,21000 Split,Jakov Šunjić Gizdavac bb,21203 Gizdavac,Barbara Teležar Starčevićeva 4,21311 Žrnovnica,Mara Tokić Šenoina 15,21000 Split,Renata Varvodić Imotska 30,21000 Split,Diana Vodanović Pavla Šubića 8,22211 Vodice,Ljiljanka Vojković Gala,21238 Otok,Nada Vukušić Vojka Krstulovića 4,21000 Split,Veseljko Vodanović Ulica Pavla Šubića 8,22211 Vodice,CIVIS d.o.o. za gradjevinarstvo, trgovinu i inženjering Put Plokita 57,21000 Split,LAVČEVIĆ - GRADITELJSTVO društvo s ograničenom odgovornošću za graditeljstvo i trgovinu u stečaju Bihaćka 2,21000 Split,LAVČEVIĆ dioničko društvo za inženjering i izgradnju Bihaćka 2,21000 Split,Financijska agencija Vrtni put 3,10000 Zagreb,CROATIA osiguranje d.d. Miramarska 22,Zagreb,JADRANSKO OSIGURANJE dioničko društvo Listopadska 2,Zagreb,HRVATSKE ŠUME društvo s ograničenom odgovornošću Ul.Ljudevita Farkaša Vukotinovića 2,Zagreb,Ivan Križanac Radošić 109,21230 Radošić,Predrag Nerlović Fra F.Careva 48,21214 Kaštel Gomilica</derivirana_varijabla>
  </DomainObject.Predmet.StrankaWithAdress>
  <DomainObject.Predmet.StrankaWithAdressOIB>
    <izvorni_sadrzaj>FINA ZAGREB, OIB 85821130368, Albrechtova 42,10000 Zagreb,Ministarstvo financija RH, OIB 18683136487, Katančićeva 5,10000 Zagreb,Mario Baković, OIB 00286962151, Vukovarska 110,21000 Split,Marija Balić, OIB 72290805711, Mihovilovići 45,21231 Klis,Jagoda Barišić, OIB 70521192864, Mike Tripala 2,21000 Split,Željka Bašić, OIB 07169375005, Hercegovačka 44,21000 Split,Ivica Bezmalinović, OIB 86454922886, Doverska 33,21000 Split,Mira Bošnjak, OIB 78244082657, Ante Anića 23,22300 Knin,Cvita Čelebija, OIB 62965683182, Klaićeva poljana 3,21000 Split,Ivan Ćosić, OIB 54220298745, Smojina 1,21000 Split,Petar Dedić, OIB 88790913719, Gospe od mira 20,21311 Stobreč,Jasminka Dimitrijević, OIB 00358134180, Benkovačka 11,21000 Split,Željka Dragović, OIB 26534171041, Omiška 24,21000 Split,Olgica Galić, OIB 73221453507, Nadbiskupa Scotija 8,21217 Kaštel Stari,Sead Hajdarević, OIB 40277328341, Mandićeva 110,21311 Stobreč,Stjepo Iličić, OIB 48022164778, Dragoševića bb,21212 Kaštel Sućurac,Ivan Ivišić, OIB 03619335303, Košute,21240 Trilj,Ivica Jakšić, OIB 00286962151, Domovinskog rata 18,21210 Solin,Ankica Karaman, OIB 96267036673, Srijane,21310 Omiš,Marica Kokeza, OIB 12838677007, Pujanke 31,21000 Split,Ivica Kolumbić, OIB 86482193765, Tršćanska 35,21000 Split,Jozo Kosor, OIB 09395371048, Matoševa 73,21210 Solin,Petar Matešić, OIB 90880603989, Babina 5,21000 Split,Marina Mijić-Krstanović, OIB 24920045998, Hercegovačka 100,21000 Split,Marija Milanović-Litre, OIB 37493537079, Otok,21238 Otok,Ivan Milin, OIB 16336491196, Vukovarska 117,21000 Split,Dijana Mužinić Goić, OIB 16629610692, Mosorska 28,21292 Srinjine,Anđelka Nejašmić, OIB 16099384203, Marušićić 17,21250 Šestanovac,Sanja Pavić, OIB 49919392034, Put Vrila 19,21311 Žrnovnica,Jure Piplica, OIB 58469928447, Hrvatskih velikana 53,21311 Žrnovnica,Davor Prižmić, OIB 89861022519, Ulica 64 10,20270 Vela Luka,Teo Prvinić, OIB 43643922140, Obala sv.Tereze 33,21430 Rogač,Sanja Renić, OIB 12704933886, Vukasova 14,21000 Split,Ivan Runtić, Duje, OIB 10663098577, Podstinice 50,21214 Kaštel Gomilica,Ivan Runtić pok. Ante, OIB 51557208848, Bunje 5,21210 Solin,Jozo Salapić, OIB 05151989474, Braće Radić 27,21210 Solin,Jasmin Stančin-Lukas, OIB 82242268412, Josipa Omašića 55,21214 Kaštel Lukšić,Ante Šućur, OIB 80771614793, Brnik 14,21000 Split,Marijana Šućur, OIB 86439775584, Vrh visoke 113,21000 Split,Jakov Šunjić, OIB 33630383643, Gizdavac bb,21203 Gizdavac,Barbara Teležar, OIB 53670263970, Starčevićeva 4,21311 Žrnovnica,Mara Tokić, OIB 95431001088, Šenoina 15,21000 Split,Renata Varvodić, OIB 41042628735, Imotska 30,21000 Split,Diana Vodanović, OIB 52048663943, Pavla Šubića 8,22211 Vodice,Ljiljanka Vojković, OIB 23489061282, Gala,21238 Otok,Nada Vukušić, OIB 56589230294, Vojka Krstulovića 4,21000 Split,Veseljko Vodanović, OIB 16318266581, Ulica Pavla Šubića 8,22211 Vodice,CIVIS d.o.o. za gradjevinarstvo, trgovinu i inženjering, OIB 74066299724, Put Plokita 57,21000 Split,LAVČEVIĆ - GRADITELJSTVO društvo s ograničenom odgovornošću za graditeljstvo i trgovinu u stečaju, OIB 54872671722, Bihaćka 2,21000 Split,LAVČEVIĆ dioničko društvo za inženjering i izgradnju, OIB 71421617824, Bihaćka 2,21000 Split,Financijska agencija, OIB 85821130368, Vrtni put 3,10000 Zagreb,CROATIA osiguranje d.d., OIB 26187994862, Miramarska 22,Zagreb,JADRANSKO OSIGURANJE dioničko društvo, OIB 94472454976, Listopadska 2,Zagreb,HRVATSKE ŠUME društvo s ograničenom odgovornošću, OIB 69693144506, Ul.Ljudevita Farkaša Vukotinovića 2,Zagreb,Ivan Križanac, OIB 59878006403, Radošić 109,21230 Radošić,Predrag Nerlović, OIB 10134701017, Fra F.Careva 48,21214 Kaštel Gomilica</izvorni_sadrzaj>
    <derivirana_varijabla naziv="DomainObject.Predmet.StrankaWithAdressOIB_1">FINA ZAGREB, OIB 85821130368, Albrechtova 42,10000 Zagreb,Ministarstvo financija RH, OIB 18683136487, Katančićeva 5,10000 Zagreb,Mario Baković, OIB 00286962151, Vukovarska 110,21000 Split,Marija Balić, OIB 72290805711, Mihovilovići 45,21231 Klis,Jagoda Barišić, OIB 70521192864, Mike Tripala 2,21000 Split,Željka Bašić, OIB 07169375005, Hercegovačka 44,21000 Split,Ivica Bezmalinović, OIB 86454922886, Doverska 33,21000 Split,Mira Bošnjak, OIB 78244082657, Ante Anića 23,22300 Knin,Cvita Čelebija, OIB 62965683182, Klaićeva poljana 3,21000 Split,Ivan Ćosić, OIB 54220298745, Smojina 1,21000 Split,Petar Dedić, OIB 88790913719, Gospe od mira 20,21311 Stobreč,Jasminka Dimitrijević, OIB 00358134180, Benkovačka 11,21000 Split,Željka Dragović, OIB 26534171041, Omiška 24,21000 Split,Olgica Galić, OIB 73221453507, Nadbiskupa Scotija 8,21217 Kaštel Stari,Sead Hajdarević, OIB 40277328341, Mandićeva 110,21311 Stobreč,Stjepo Iličić, OIB 48022164778, Dragoševića bb,21212 Kaštel Sućurac,Ivan Ivišić, OIB 03619335303, Košute,21240 Trilj,Ivica Jakšić, OIB 00286962151, Domovinskog rata 18,21210 Solin,Ankica Karaman, OIB 96267036673, Srijane,21310 Omiš,Marica Kokeza, OIB 12838677007, Pujanke 31,21000 Split,Ivica Kolumbić, OIB 86482193765, Tršćanska 35,21000 Split,Jozo Kosor, OIB 09395371048, Matoševa 73,21210 Solin,Petar Matešić, OIB 90880603989, Babina 5,21000 Split,Marina Mijić-Krstanović, OIB 24920045998, Hercegovačka 100,21000 Split,Marija Milanović-Litre, OIB 37493537079, Otok,21238 Otok,Ivan Milin, OIB 16336491196, Vukovarska 117,21000 Split,Dijana Mužinić Goić, OIB 16629610692, Mosorska 28,21292 Srinjine,Anđelka Nejašmić, OIB 16099384203, Marušićić 17,21250 Šestanovac,Sanja Pavić, OIB 49919392034, Put Vrila 19,21311 Žrnovnica,Jure Piplica, OIB 58469928447, Hrvatskih velikana 53,21311 Žrnovnica,Davor Prižmić, OIB 89861022519, Ulica 64 10,20270 Vela Luka,Teo Prvinić, OIB 43643922140, Obala sv.Tereze 33,21430 Rogač,Sanja Renić, OIB 12704933886, Vukasova 14,21000 Split,Ivan Runtić, Duje, OIB 10663098577, Podstinice 50,21214 Kaštel Gomilica,Ivan Runtić pok. Ante, OIB 51557208848, Bunje 5,21210 Solin,Jozo Salapić, OIB 05151989474, Braće Radić 27,21210 Solin,Jasmin Stančin-Lukas, OIB 82242268412, Josipa Omašića 55,21214 Kaštel Lukšić,Ante Šućur, OIB 80771614793, Brnik 14,21000 Split,Marijana Šućur, OIB 86439775584, Vrh visoke 113,21000 Split,Jakov Šunjić, OIB 33630383643, Gizdavac bb,21203 Gizdavac,Barbara Teležar, OIB 53670263970, Starčevićeva 4,21311 Žrnovnica,Mara Tokić, OIB 95431001088, Šenoina 15,21000 Split,Renata Varvodić, OIB 41042628735, Imotska 30,21000 Split,Diana Vodanović, OIB 52048663943, Pavla Šubića 8,22211 Vodice,Ljiljanka Vojković, OIB 23489061282, Gala,21238 Otok,Nada Vukušić, OIB 56589230294, Vojka Krstulovića 4,21000 Split,Veseljko Vodanović, OIB 16318266581, Ulica Pavla Šubića 8,22211 Vodice,CIVIS d.o.o. za gradjevinarstvo, trgovinu i inženjering, OIB 74066299724, Put Plokita 57,21000 Split,LAVČEVIĆ - GRADITELJSTVO društvo s ograničenom odgovornošću za graditeljstvo i trgovinu u stečaju, OIB 54872671722, Bihaćka 2,21000 Split,LAVČEVIĆ dioničko društvo za inženjering i izgradnju, OIB 71421617824, Bihaćka 2,21000 Split,Financijska agencija, OIB 85821130368, Vrtni put 3,10000 Zagreb,CROATIA osiguranje d.d., OIB 26187994862, Miramarska 22,Zagreb,JADRANSKO OSIGURANJE dioničko društvo, OIB 94472454976, Listopadska 2,Zagreb,HRVATSKE ŠUME društvo s ograničenom odgovornošću, OIB 69693144506, Ul.Ljudevita Farkaša Vukotinovića 2,Zagreb,Ivan Križanac, OIB 59878006403, Radošić 109,21230 Radošić,Predrag Nerlović, OIB 10134701017, Fra F.Careva 48,21214 Kaštel Gomilica</derivirana_varijabla>
  </DomainObject.Predmet.StrankaWithAdressOIB>
  <DomainObject.Predmet.StrankaNazivFormated>
    <izvorni_sadrzaj>FINA ZAGREB,Ministarstvo financija RH,Mario Baković,Marija Balić,Jagoda Barišić,Željka Bašić,Ivica Bezmalinović,Mira Bošnjak,Cvita Čelebija,Ivan Ćosić,Petar Dedić,Jasminka Dimitrijević,Željka Dragović,Olgica Galić,Sead Hajdarević,Stjepo Iličić,Ivan Ivišić,Ivica Jakšić,Ankica Karaman,Marica Kokeza,Ivica Kolumbić,Jozo Kosor,Petar Matešić,Marina Mijić-Krstanović,Marija Milanović-Litre,Ivan Milin,Dijana Mužinić Goić,Anđelka Nejašmić,Sanja Pavić,Jure Piplica,Davor Prižmić,Teo Prvinić,Sanja Renić,Ivan Runtić, Duje,Ivan Runtić pok. Ante,Jozo Salapić,Jasmin Stančin-Lukas,Ante Šućur,Marijana Šućur,Jakov Šunjić,Barbara Teležar,Mara Tokić,Renata Varvodić,Diana Vodanović,Ljiljanka Vojković,Nada Vukušić,Veseljko Vodanović,CIVIS d.o.o. za gradjevinarstvo, trgovinu i inženjering,LAVČEVIĆ - GRADITELJSTVO društvo s ograničenom odgovornošću za graditeljstvo i trgovinu u stečaju,LAVČEVIĆ dioničko društvo za inženjering i izgradnju,Financijska agencija,CROATIA osiguranje d.d.,JADRANSKO OSIGURANJE dioničko društvo,HRVATSKE ŠUME društvo s ograničenom odgovornošću,Ivan Križanac,Predrag Nerlović</izvorni_sadrzaj>
    <derivirana_varijabla naziv="DomainObject.Predmet.StrankaNazivFormated_1">FINA ZAGREB,Ministarstvo financija RH,Mario Baković,Marija Balić,Jagoda Barišić,Željka Bašić,Ivica Bezmalinović,Mira Bošnjak,Cvita Čelebija,Ivan Ćosić,Petar Dedić,Jasminka Dimitrijević,Željka Dragović,Olgica Galić,Sead Hajdarević,Stjepo Iličić,Ivan Ivišić,Ivica Jakšić,Ankica Karaman,Marica Kokeza,Ivica Kolumbić,Jozo Kosor,Petar Matešić,Marina Mijić-Krstanović,Marija Milanović-Litre,Ivan Milin,Dijana Mužinić Goić,Anđelka Nejašmić,Sanja Pavić,Jure Piplica,Davor Prižmić,Teo Prvinić,Sanja Renić,Ivan Runtić, Duje,Ivan Runtić pok. Ante,Jozo Salapić,Jasmin Stančin-Lukas,Ante Šućur,Marijana Šućur,Jakov Šunjić,Barbara Teležar,Mara Tokić,Renata Varvodić,Diana Vodanović,Ljiljanka Vojković,Nada Vukušić,Veseljko Vodanović,CIVIS d.o.o. za gradjevinarstvo, trgovinu i inženjering,LAVČEVIĆ - GRADITELJSTVO društvo s ograničenom odgovornošću za graditeljstvo i trgovinu u stečaju,LAVČEVIĆ dioničko društvo za inženjering i izgradnju,Financijska agencija,CROATIA osiguranje d.d.,JADRANSKO OSIGURANJE dioničko društvo,HRVATSKE ŠUME društvo s ograničenom odgovornošću,Ivan Križanac,Predrag Nerlović</derivirana_varijabla>
  </DomainObject.Predmet.StrankaNazivFormated>
  <DomainObject.Predmet.StrankaNazivFormatedOIB>
    <izvorni_sadrzaj>FINA ZAGREB, OIB 85821130368,Ministarstvo financija RH, OIB 18683136487,Mario Baković, OIB 00286962151,Marija Balić, OIB 72290805711,Jagoda Barišić, OIB 70521192864,Željka Bašić, OIB 07169375005,Ivica Bezmalinović, OIB 86454922886,Mira Bošnjak, OIB 78244082657,Cvita Čelebija, OIB 62965683182,Ivan Ćosić, OIB 54220298745,Petar Dedić, OIB 88790913719,Jasminka Dimitrijević, OIB 00358134180,Željka Dragović, OIB 26534171041,Olgica Galić, OIB 73221453507,Sead Hajdarević, OIB 40277328341,Stjepo Iličić, OIB 48022164778,Ivan Ivišić, OIB 03619335303,Ivica Jakšić, OIB 00286962151,Ankica Karaman, OIB 96267036673,Marica Kokeza, OIB 12838677007,Ivica Kolumbić, OIB 86482193765,Jozo Kosor, OIB 09395371048,Petar Matešić, OIB 90880603989,Marina Mijić-Krstanović, OIB 24920045998,Marija Milanović-Litre, OIB 37493537079,Ivan Milin, OIB 16336491196,Dijana Mužinić Goić, OIB 16629610692,Anđelka Nejašmić, OIB 16099384203,Sanja Pavić, OIB 49919392034,Jure Piplica, OIB 58469928447,Davor Prižmić, OIB 89861022519,Teo Prvinić, OIB 43643922140,Sanja Renić, OIB 12704933886,Ivan Runtić, Duje, OIB 10663098577,Ivan Runtić pok. Ante, OIB 51557208848,Jozo Salapić, OIB 05151989474,Jasmin Stančin-Lukas, OIB 82242268412,Ante Šućur, OIB 80771614793,Marijana Šućur, OIB 86439775584,Jakov Šunjić, OIB 33630383643,Barbara Teležar, OIB 53670263970,Mara Tokić, OIB 95431001088,Renata Varvodić, OIB 41042628735,Diana Vodanović, OIB 52048663943,Ljiljanka Vojković, OIB 23489061282,Nada Vukušić, OIB 56589230294,Veseljko Vodanović, OIB 16318266581,CIVIS d.o.o. za gradjevinarstvo, trgovinu i inženjering, OIB 74066299724,LAVČEVIĆ - GRADITELJSTVO društvo s ograničenom odgovornošću za graditeljstvo i trgovinu u stečaju, OIB 54872671722,LAVČEVIĆ dioničko društvo za inženjering i izgradnju, OIB 71421617824,Financijska agencija, OIB 85821130368,CROATIA osiguranje d.d., OIB 26187994862,JADRANSKO OSIGURANJE dioničko društvo, OIB 94472454976,HRVATSKE ŠUME društvo s ograničenom odgovornošću, OIB 69693144506,Ivan Križanac, OIB 59878006403,Predrag Nerlović, OIB 10134701017</izvorni_sadrzaj>
    <derivirana_varijabla naziv="DomainObject.Predmet.StrankaNazivFormatedOIB_1">FINA ZAGREB, OIB 85821130368,Ministarstvo financija RH, OIB 18683136487,Mario Baković, OIB 00286962151,Marija Balić, OIB 72290805711,Jagoda Barišić, OIB 70521192864,Željka Bašić, OIB 07169375005,Ivica Bezmalinović, OIB 86454922886,Mira Bošnjak, OIB 78244082657,Cvita Čelebija, OIB 62965683182,Ivan Ćosić, OIB 54220298745,Petar Dedić, OIB 88790913719,Jasminka Dimitrijević, OIB 00358134180,Željka Dragović, OIB 26534171041,Olgica Galić, OIB 73221453507,Sead Hajdarević, OIB 40277328341,Stjepo Iličić, OIB 48022164778,Ivan Ivišić, OIB 03619335303,Ivica Jakšić, OIB 00286962151,Ankica Karaman, OIB 96267036673,Marica Kokeza, OIB 12838677007,Ivica Kolumbić, OIB 86482193765,Jozo Kosor, OIB 09395371048,Petar Matešić, OIB 90880603989,Marina Mijić-Krstanović, OIB 24920045998,Marija Milanović-Litre, OIB 37493537079,Ivan Milin, OIB 16336491196,Dijana Mužinić Goić, OIB 16629610692,Anđelka Nejašmić, OIB 16099384203,Sanja Pavić, OIB 49919392034,Jure Piplica, OIB 58469928447,Davor Prižmić, OIB 89861022519,Teo Prvinić, OIB 43643922140,Sanja Renić, OIB 12704933886,Ivan Runtić, Duje, OIB 10663098577,Ivan Runtić pok. Ante, OIB 51557208848,Jozo Salapić, OIB 05151989474,Jasmin Stančin-Lukas, OIB 82242268412,Ante Šućur, OIB 80771614793,Marijana Šućur, OIB 86439775584,Jakov Šunjić, OIB 33630383643,Barbara Teležar, OIB 53670263970,Mara Tokić, OIB 95431001088,Renata Varvodić, OIB 41042628735,Diana Vodanović, OIB 52048663943,Ljiljanka Vojković, OIB 23489061282,Nada Vukušić, OIB 56589230294,Veseljko Vodanović, OIB 16318266581,CIVIS d.o.o. za gradjevinarstvo, trgovinu i inženjering, OIB 74066299724,LAVČEVIĆ - GRADITELJSTVO društvo s ograničenom odgovornošću za graditeljstvo i trgovinu u stečaju, OIB 54872671722,LAVČEVIĆ dioničko društvo za inženjering i izgradnju, OIB 71421617824,Financijska agencija, OIB 85821130368,CROATIA osiguranje d.d., OIB 26187994862,JADRANSKO OSIGURANJE dioničko društvo, OIB 94472454976,HRVATSKE ŠUME društvo s ograničenom odgovornošću, OIB 69693144506,Ivan Križanac, OIB 59878006403,Predrag Nerlović, OIB 10134701017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Ministarstvo financija RH zastupanog po punomoćniku 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 zastupanog po punomoćniku 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 zastupanog po punomoćniku Odvjetničko društvo KLIŠANIN &amp; PARTNERI društvo s ograničenom odgovornošću</item>
      <item>Ivan Križanac</item>
      <item>Predrag Nerlović</item>
    </izvorni_sadrzaj>
    <derivirana_varijabla naziv="DomainObject.Predmet.StrankaListFormated_1">
      <item>FINA ZAGREB</item>
      <item>Ministarstvo financija RH zastupanog po punomoćniku 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 zastupanog po punomoćniku 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 zastupanog po punomoćniku Odvjetničko društvo KLIŠANIN &amp; PARTNERI društvo s ograničenom odgovornošću</item>
      <item>Ivan Križanac</item>
      <item>Predrag Nerlović</item>
    </derivirana_varijabla>
  </DomainObject.Predmet.StrankaListFormated>
  <DomainObject.Predmet.StrankaListFormatedOIB>
    <izvorni_sadrzaj>
      <item>FINA ZAGREB, OIB 85821130368</item>
      <item>Ministarstvo financija RH, OIB 18683136487 zastupanog po punomoćniku Županijsko državno odvjetništvo u Splitu</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 zastupanog po punomoćniku Milan Remetin</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 zastupanog po punomoćniku Odvjetničko društvo KLIŠANIN &amp; PARTNERI društvo s ograničenom odgovornošću</item>
      <item>Ivan Križanac, OIB 59878006403</item>
      <item>Predrag Nerlović, OIB 10134701017</item>
    </izvorni_sadrzaj>
    <derivirana_varijabla naziv="DomainObject.Predmet.StrankaListFormatedOIB_1">
      <item>FINA ZAGREB, OIB 85821130368</item>
      <item>Ministarstvo financija RH, OIB 18683136487 zastupanog po punomoćniku Županijsko državno odvjetništvo u Splitu</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 zastupanog po punomoćniku Milan Remetin</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 zastupanog po punomoćniku Odvjetničko društvo KLIŠANIN &amp; PARTNERI društvo s ograničenom odgovornošću</item>
      <item>Ivan Križanac, OIB 59878006403</item>
      <item>Predrag Nerlović, OIB 10134701017</item>
    </derivirana_varijabla>
  </DomainObject.Predmet.StrankaListFormatedOIB>
  <DomainObject.Predmet.StrankaListFormatedWithAdress>
    <izvorni_sadrzaj>
      <item>FINA ZAGREB, Albrechtova 42, 10000 Zagreb</item>
      <item>Ministarstvo financija RH, Katančićeva 5, 10000 Zagreb zastupanog po punomoćniku Županijsko državno odvjetništvo u Splitu</item>
      <item>Mario Baković, Vukovarska 110, 21000 Split</item>
      <item>Marija Balić, Mihovilovići 45, 21231 Klis</item>
      <item>Jagoda Barišić, Mike Tripala 2, 21000 Split</item>
      <item>Željka Bašić, Hercegovačka 44, 21000 Split</item>
      <item>Ivica Bezmalinović, Doverska 33, 21000 Split</item>
      <item>Mira Bošnjak, Ante Anića 23, 22300 Knin</item>
      <item>Cvita Čelebija, Klaićeva poljana 3, 21000 Split</item>
      <item>Ivan Ćosić, Smojina 1, 21000 Split</item>
      <item>Petar Dedić, Gospe od mira 20, 21311 Stobreč</item>
      <item>Jasminka Dimitrijević, Benkovačka 11, 21000 Split</item>
      <item>Željka Dragović, Omiška 24, 21000 Split</item>
      <item>Olgica Galić, Nadbiskupa Scotija 8, 21217 Kaštel Stari</item>
      <item>Sead Hajdarević, Mandićeva 110, 21311 Stobreč</item>
      <item>Stjepo Iličić, Dragoševića bb, 21212 Kaštel Sućurac</item>
      <item>Ivan Ivišić, Košute, 21240 Trilj</item>
      <item>Ivica Jakšić, Domovinskog rata 18, 21210 Solin</item>
      <item>Ankica Karaman, Srijane, 21310 Omiš</item>
      <item>Marica Kokeza, Pujanke 31, 21000 Split</item>
      <item>Ivica Kolumbić, Tršćanska 35, 21000 Split</item>
      <item>Jozo Kosor, Matoševa 73, 21210 Solin</item>
      <item>Petar Matešić, Babina 5, 21000 Split</item>
      <item>Marina Mijić-Krstanović, Hercegovačka 100, 21000 Split</item>
      <item>Marija Milanović-Litre, Otok, 21238 Otok</item>
      <item>Ivan Milin, Vukovarska 117, 21000 Split</item>
      <item>Dijana Mužinić Goić, Mosorska 28, 21292 Srinjine</item>
      <item>Anđelka Nejašmić, Marušićić 17, 21250 Šestanovac</item>
      <item>Sanja Pavić, Put Vrila 19, 21311 Žrnovnica</item>
      <item>Jure Piplica, Hrvatskih velikana 53, 21311 Žrnovnica</item>
      <item>Davor Prižmić, Ulica 64 10, 20270 Vela Luka</item>
      <item>Teo Prvinić, Obala sv.Tereze 33, 21430 Rogač</item>
      <item>Sanja Renić, Vukasova 14, 21000 Split</item>
      <item>Ivan Runtić, Duje, Podstinice 50, 21214 Kaštel Gomilica zastupanog po punomoćniku Milan Remetin</item>
      <item>Ivan Runtić pok. Ante, Bunje 5, 21210 Solin</item>
      <item>Jozo Salapić, Braće Radić 27, 21210 Solin</item>
      <item>Jasmin Stančin-Lukas, Josipa Omašića 55, 21214 Kaštel Lukšić</item>
      <item>Ante Šućur, Brnik 14, 21000 Split</item>
      <item>Marijana Šućur, Vrh visoke 113, 21000 Split</item>
      <item>Jakov Šunjić, Gizdavac bb, 21203 Gizdavac</item>
      <item>Barbara Teležar, Starčevićeva 4, 21311 Žrnovnica</item>
      <item>Mara Tokić, Šenoina 15, 21000 Split</item>
      <item>Renata Varvodić, Imotska 30, 21000 Split</item>
      <item>Diana Vodanović, Pavla Šubića 8, 22211 Vodice</item>
      <item>Ljiljanka Vojković, Gala, 21238 Otok</item>
      <item>Nada Vukušić, Vojka Krstulovića 4, 21000 Split</item>
      <item>Veseljko Vodanović, Ulica Pavla Šubića 8, 22211 Vodice</item>
      <item>CIVIS d.o.o. za gradjevinarstvo, trgovinu i inženjering, Put Plokita 57, 21000 Split</item>
      <item>LAVČEVIĆ - GRADITELJSTVO društvo s ograničenom odgovornošću za graditeljstvo i trgovinu u stečaju, Bihaćka 2, 21000 Split</item>
      <item>LAVČEVIĆ dioničko društvo za inženjering i izgradnju, Bihaćka 2, 21000 Split</item>
      <item>Financijska agencija, Vrtni put 3, 10000 Zagreb</item>
      <item>CROATIA osiguranje d.d., Miramarska 22, Zagreb</item>
      <item>JADRANSKO OSIGURANJE dioničko društvo, Listopadska 2, Zagreb</item>
      <item>HRVATSKE ŠUME društvo s ograničenom odgovornošću, Ul.Ljudevita Farkaša Vukotinovića 2, Zagreb zastupanog po punomoćniku Odvjetničko društvo KLIŠANIN &amp; PARTNERI društvo s ograničenom odgovornošću</item>
      <item>Ivan Križanac, Radošić 109, 21230 Radošić</item>
      <item>Predrag Nerlović, Fra F.Careva 48, 21214 Kaštel Gomilica</item>
    </izvorni_sadrzaj>
    <derivirana_varijabla naziv="DomainObject.Predmet.StrankaListFormatedWithAdress_1">
      <item>FINA ZAGREB, Albrechtova 42, 10000 Zagreb</item>
      <item>Ministarstvo financija RH, Katančićeva 5, 10000 Zagreb zastupanog po punomoćniku Županijsko državno odvjetništvo u Splitu</item>
      <item>Mario Baković, Vukovarska 110, 21000 Split</item>
      <item>Marija Balić, Mihovilovići 45, 21231 Klis</item>
      <item>Jagoda Barišić, Mike Tripala 2, 21000 Split</item>
      <item>Željka Bašić, Hercegovačka 44, 21000 Split</item>
      <item>Ivica Bezmalinović, Doverska 33, 21000 Split</item>
      <item>Mira Bošnjak, Ante Anića 23, 22300 Knin</item>
      <item>Cvita Čelebija, Klaićeva poljana 3, 21000 Split</item>
      <item>Ivan Ćosić, Smojina 1, 21000 Split</item>
      <item>Petar Dedić, Gospe od mira 20, 21311 Stobreč</item>
      <item>Jasminka Dimitrijević, Benkovačka 11, 21000 Split</item>
      <item>Željka Dragović, Omiška 24, 21000 Split</item>
      <item>Olgica Galić, Nadbiskupa Scotija 8, 21217 Kaštel Stari</item>
      <item>Sead Hajdarević, Mandićeva 110, 21311 Stobreč</item>
      <item>Stjepo Iličić, Dragoševića bb, 21212 Kaštel Sućurac</item>
      <item>Ivan Ivišić, Košute, 21240 Trilj</item>
      <item>Ivica Jakšić, Domovinskog rata 18, 21210 Solin</item>
      <item>Ankica Karaman, Srijane, 21310 Omiš</item>
      <item>Marica Kokeza, Pujanke 31, 21000 Split</item>
      <item>Ivica Kolumbić, Tršćanska 35, 21000 Split</item>
      <item>Jozo Kosor, Matoševa 73, 21210 Solin</item>
      <item>Petar Matešić, Babina 5, 21000 Split</item>
      <item>Marina Mijić-Krstanović, Hercegovačka 100, 21000 Split</item>
      <item>Marija Milanović-Litre, Otok, 21238 Otok</item>
      <item>Ivan Milin, Vukovarska 117, 21000 Split</item>
      <item>Dijana Mužinić Goić, Mosorska 28, 21292 Srinjine</item>
      <item>Anđelka Nejašmić, Marušićić 17, 21250 Šestanovac</item>
      <item>Sanja Pavić, Put Vrila 19, 21311 Žrnovnica</item>
      <item>Jure Piplica, Hrvatskih velikana 53, 21311 Žrnovnica</item>
      <item>Davor Prižmić, Ulica 64 10, 20270 Vela Luka</item>
      <item>Teo Prvinić, Obala sv.Tereze 33, 21430 Rogač</item>
      <item>Sanja Renić, Vukasova 14, 21000 Split</item>
      <item>Ivan Runtić, Duje, Podstinice 50, 21214 Kaštel Gomilica zastupanog po punomoćniku Milan Remetin</item>
      <item>Ivan Runtić pok. Ante, Bunje 5, 21210 Solin</item>
      <item>Jozo Salapić, Braće Radić 27, 21210 Solin</item>
      <item>Jasmin Stančin-Lukas, Josipa Omašića 55, 21214 Kaštel Lukšić</item>
      <item>Ante Šućur, Brnik 14, 21000 Split</item>
      <item>Marijana Šućur, Vrh visoke 113, 21000 Split</item>
      <item>Jakov Šunjić, Gizdavac bb, 21203 Gizdavac</item>
      <item>Barbara Teležar, Starčevićeva 4, 21311 Žrnovnica</item>
      <item>Mara Tokić, Šenoina 15, 21000 Split</item>
      <item>Renata Varvodić, Imotska 30, 21000 Split</item>
      <item>Diana Vodanović, Pavla Šubića 8, 22211 Vodice</item>
      <item>Ljiljanka Vojković, Gala, 21238 Otok</item>
      <item>Nada Vukušić, Vojka Krstulovića 4, 21000 Split</item>
      <item>Veseljko Vodanović, Ulica Pavla Šubića 8, 22211 Vodice</item>
      <item>CIVIS d.o.o. za gradjevinarstvo, trgovinu i inženjering, Put Plokita 57, 21000 Split</item>
      <item>LAVČEVIĆ - GRADITELJSTVO društvo s ograničenom odgovornošću za graditeljstvo i trgovinu u stečaju, Bihaćka 2, 21000 Split</item>
      <item>LAVČEVIĆ dioničko društvo za inženjering i izgradnju, Bihaćka 2, 21000 Split</item>
      <item>Financijska agencija, Vrtni put 3, 10000 Zagreb</item>
      <item>CROATIA osiguranje d.d., Miramarska 22, Zagreb</item>
      <item>JADRANSKO OSIGURANJE dioničko društvo, Listopadska 2, Zagreb</item>
      <item>HRVATSKE ŠUME društvo s ograničenom odgovornošću, Ul.Ljudevita Farkaša Vukotinovića 2, Zagreb zastupanog po punomoćniku Odvjetničko društvo KLIŠANIN &amp; PARTNERI društvo s ograničenom odgovornošću</item>
      <item>Ivan Križanac, Radošić 109, 21230 Radošić</item>
      <item>Predrag Nerlović, Fra F.Careva 48, 21214 Kaštel Gomilica</item>
    </derivirana_varijabla>
  </DomainObject.Predmet.StrankaListFormatedWithAdress>
  <DomainObject.Predmet.StrankaListFormatedWithAdressOIB>
    <izvorni_sadrzaj>
      <item>FINA ZAGREB, OIB 85821130368, Albrechtova 42, 10000 Zagreb</item>
      <item>Ministarstvo financija RH, OIB 18683136487, Katančićeva 5, 10000 Zagreb zastupanog po punomoćniku Županijsko državno odvjetništvo u Splitu</item>
      <item>Mario Baković, OIB 00286962151, Vukovarska 110, 21000 Split</item>
      <item>Marija Balić, OIB 72290805711, Mihovilovići 45, 21231 Klis</item>
      <item>Jagoda Barišić, OIB 70521192864, Mike Tripala 2, 21000 Split</item>
      <item>Željka Bašić, OIB 07169375005, Hercegovačka 44, 21000 Split</item>
      <item>Ivica Bezmalinović, OIB 86454922886, Doverska 33, 21000 Split</item>
      <item>Mira Bošnjak, OIB 78244082657, Ante Anića 23, 22300 Knin</item>
      <item>Cvita Čelebija, OIB 62965683182, Klaićeva poljana 3, 21000 Split</item>
      <item>Ivan Ćosić, OIB 54220298745, Smojina 1, 21000 Split</item>
      <item>Petar Dedić, OIB 88790913719, Gospe od mira 20, 21311 Stobreč</item>
      <item>Jasminka Dimitrijević, OIB 00358134180, Benkovačka 11, 21000 Split</item>
      <item>Željka Dragović, OIB 26534171041, Omiška 24, 21000 Split</item>
      <item>Olgica Galić, OIB 73221453507, Nadbiskupa Scotija 8, 21217 Kaštel Stari</item>
      <item>Sead Hajdarević, OIB 40277328341, Mandićeva 110, 21311 Stobreč</item>
      <item>Stjepo Iličić, OIB 48022164778, Dragoševića bb, 21212 Kaštel Sućurac</item>
      <item>Ivan Ivišić, OIB 03619335303, Košute, 21240 Trilj</item>
      <item>Ivica Jakšić, OIB 00286962151, Domovinskog rata 18, 21210 Solin</item>
      <item>Ankica Karaman, OIB 96267036673, Srijane, 21310 Omiš</item>
      <item>Marica Kokeza, OIB 12838677007, Pujanke 31, 21000 Split</item>
      <item>Ivica Kolumbić, OIB 86482193765, Tršćanska 35, 21000 Split</item>
      <item>Jozo Kosor, OIB 09395371048, Matoševa 73, 21210 Solin</item>
      <item>Petar Matešić, OIB 90880603989, Babina 5, 21000 Split</item>
      <item>Marina Mijić-Krstanović, OIB 24920045998, Hercegovačka 100, 21000 Split</item>
      <item>Marija Milanović-Litre, OIB 37493537079, Otok, 21238 Otok</item>
      <item>Ivan Milin, OIB 16336491196, Vukovarska 117, 21000 Split</item>
      <item>Dijana Mužinić Goić, OIB 16629610692, Mosorska 28, 21292 Srinjine</item>
      <item>Anđelka Nejašmić, OIB 16099384203, Marušićić 17, 21250 Šestanovac</item>
      <item>Sanja Pavić, OIB 49919392034, Put Vrila 19, 21311 Žrnovnica</item>
      <item>Jure Piplica, OIB 58469928447, Hrvatskih velikana 53, 21311 Žrnovnica</item>
      <item>Davor Prižmić, OIB 89861022519, Ulica 64 10, 20270 Vela Luka</item>
      <item>Teo Prvinić, OIB 43643922140, Obala sv.Tereze 33, 21430 Rogač</item>
      <item>Sanja Renić, OIB 12704933886, Vukasova 14, 21000 Split</item>
      <item>Ivan Runtić, Duje, OIB 10663098577, Podstinice 50, 21214 Kaštel Gomilica zastupanog po punomoćniku Milan Remetin</item>
      <item>Ivan Runtić pok. Ante, OIB 51557208848, Bunje 5, 21210 Solin</item>
      <item>Jozo Salapić, OIB 05151989474, Braće Radić 27, 21210 Solin</item>
      <item>Jasmin Stančin-Lukas, OIB 82242268412, Josipa Omašića 55, 21214 Kaštel Lukšić</item>
      <item>Ante Šućur, OIB 80771614793, Brnik 14, 21000 Split</item>
      <item>Marijana Šućur, OIB 86439775584, Vrh visoke 113, 21000 Split</item>
      <item>Jakov Šunjić, OIB 33630383643, Gizdavac bb, 21203 Gizdavac</item>
      <item>Barbara Teležar, OIB 53670263970, Starčevićeva 4, 21311 Žrnovnica</item>
      <item>Mara Tokić, OIB 95431001088, Šenoina 15, 21000 Split</item>
      <item>Renata Varvodić, OIB 41042628735, Imotska 30, 21000 Split</item>
      <item>Diana Vodanović, OIB 52048663943, Pavla Šubića 8, 22211 Vodice</item>
      <item>Ljiljanka Vojković, OIB 23489061282, Gala, 21238 Otok</item>
      <item>Nada Vukušić, OIB 56589230294, Vojka Krstulovića 4, 21000 Split</item>
      <item>Veseljko Vodanović, OIB 16318266581, Ulica Pavla Šubića 8, 22211 Vodice</item>
      <item>CIVIS d.o.o. za gradjevinarstvo, trgovinu i inženjering, OIB 74066299724, Put Plokita 57, 21000 Split</item>
      <item>LAVČEVIĆ - GRADITELJSTVO društvo s ograničenom odgovornošću za graditeljstvo i trgovinu u stečaju, OIB 54872671722, Bihaćka 2, 21000 Split</item>
      <item>LAVČEVIĆ dioničko društvo za inženjering i izgradnju, OIB 71421617824, Bihaćka 2, 21000 Split</item>
      <item>Financijska agencija, OIB 85821130368, Vrtni put 3, 10000 Zagreb</item>
      <item>CROATIA osiguranje d.d., OIB 26187994862, Miramarska 22, Zagreb</item>
      <item>JADRANSKO OSIGURANJE dioničko društvo, OIB 94472454976, Listopadska 2, Zagreb</item>
      <item>HRVATSKE ŠUME društvo s ograničenom odgovornošću, OIB 69693144506, Ul.Ljudevita Farkaša Vukotinovića 2, Zagreb zastupanog po punomoćniku Odvjetničko društvo KLIŠANIN &amp; PARTNERI društvo s ograničenom odgovornošću</item>
      <item>Ivan Križanac, OIB 59878006403, Radošić 109, 21230 Radošić</item>
      <item>Predrag Nerlović, OIB 10134701017, Fra F.Careva 48, 21214 Kaštel Gomilica</item>
    </izvorni_sadrzaj>
    <derivirana_varijabla naziv="DomainObject.Predmet.StrankaListFormatedWithAdressOIB_1">
      <item>FINA ZAGREB, OIB 85821130368, Albrechtova 42, 10000 Zagreb</item>
      <item>Ministarstvo financija RH, OIB 18683136487, Katančićeva 5, 10000 Zagreb zastupanog po punomoćniku Županijsko državno odvjetništvo u Splitu</item>
      <item>Mario Baković, OIB 00286962151, Vukovarska 110, 21000 Split</item>
      <item>Marija Balić, OIB 72290805711, Mihovilovići 45, 21231 Klis</item>
      <item>Jagoda Barišić, OIB 70521192864, Mike Tripala 2, 21000 Split</item>
      <item>Željka Bašić, OIB 07169375005, Hercegovačka 44, 21000 Split</item>
      <item>Ivica Bezmalinović, OIB 86454922886, Doverska 33, 21000 Split</item>
      <item>Mira Bošnjak, OIB 78244082657, Ante Anića 23, 22300 Knin</item>
      <item>Cvita Čelebija, OIB 62965683182, Klaićeva poljana 3, 21000 Split</item>
      <item>Ivan Ćosić, OIB 54220298745, Smojina 1, 21000 Split</item>
      <item>Petar Dedić, OIB 88790913719, Gospe od mira 20, 21311 Stobreč</item>
      <item>Jasminka Dimitrijević, OIB 00358134180, Benkovačka 11, 21000 Split</item>
      <item>Željka Dragović, OIB 26534171041, Omiška 24, 21000 Split</item>
      <item>Olgica Galić, OIB 73221453507, Nadbiskupa Scotija 8, 21217 Kaštel Stari</item>
      <item>Sead Hajdarević, OIB 40277328341, Mandićeva 110, 21311 Stobreč</item>
      <item>Stjepo Iličić, OIB 48022164778, Dragoševića bb, 21212 Kaštel Sućurac</item>
      <item>Ivan Ivišić, OIB 03619335303, Košute, 21240 Trilj</item>
      <item>Ivica Jakšić, OIB 00286962151, Domovinskog rata 18, 21210 Solin</item>
      <item>Ankica Karaman, OIB 96267036673, Srijane, 21310 Omiš</item>
      <item>Marica Kokeza, OIB 12838677007, Pujanke 31, 21000 Split</item>
      <item>Ivica Kolumbić, OIB 86482193765, Tršćanska 35, 21000 Split</item>
      <item>Jozo Kosor, OIB 09395371048, Matoševa 73, 21210 Solin</item>
      <item>Petar Matešić, OIB 90880603989, Babina 5, 21000 Split</item>
      <item>Marina Mijić-Krstanović, OIB 24920045998, Hercegovačka 100, 21000 Split</item>
      <item>Marija Milanović-Litre, OIB 37493537079, Otok, 21238 Otok</item>
      <item>Ivan Milin, OIB 16336491196, Vukovarska 117, 21000 Split</item>
      <item>Dijana Mužinić Goić, OIB 16629610692, Mosorska 28, 21292 Srinjine</item>
      <item>Anđelka Nejašmić, OIB 16099384203, Marušićić 17, 21250 Šestanovac</item>
      <item>Sanja Pavić, OIB 49919392034, Put Vrila 19, 21311 Žrnovnica</item>
      <item>Jure Piplica, OIB 58469928447, Hrvatskih velikana 53, 21311 Žrnovnica</item>
      <item>Davor Prižmić, OIB 89861022519, Ulica 64 10, 20270 Vela Luka</item>
      <item>Teo Prvinić, OIB 43643922140, Obala sv.Tereze 33, 21430 Rogač</item>
      <item>Sanja Renić, OIB 12704933886, Vukasova 14, 21000 Split</item>
      <item>Ivan Runtić, Duje, OIB 10663098577, Podstinice 50, 21214 Kaštel Gomilica zastupanog po punomoćniku Milan Remetin</item>
      <item>Ivan Runtić pok. Ante, OIB 51557208848, Bunje 5, 21210 Solin</item>
      <item>Jozo Salapić, OIB 05151989474, Braće Radić 27, 21210 Solin</item>
      <item>Jasmin Stančin-Lukas, OIB 82242268412, Josipa Omašića 55, 21214 Kaštel Lukšić</item>
      <item>Ante Šućur, OIB 80771614793, Brnik 14, 21000 Split</item>
      <item>Marijana Šućur, OIB 86439775584, Vrh visoke 113, 21000 Split</item>
      <item>Jakov Šunjić, OIB 33630383643, Gizdavac bb, 21203 Gizdavac</item>
      <item>Barbara Teležar, OIB 53670263970, Starčevićeva 4, 21311 Žrnovnica</item>
      <item>Mara Tokić, OIB 95431001088, Šenoina 15, 21000 Split</item>
      <item>Renata Varvodić, OIB 41042628735, Imotska 30, 21000 Split</item>
      <item>Diana Vodanović, OIB 52048663943, Pavla Šubića 8, 22211 Vodice</item>
      <item>Ljiljanka Vojković, OIB 23489061282, Gala, 21238 Otok</item>
      <item>Nada Vukušić, OIB 56589230294, Vojka Krstulovića 4, 21000 Split</item>
      <item>Veseljko Vodanović, OIB 16318266581, Ulica Pavla Šubića 8, 22211 Vodice</item>
      <item>CIVIS d.o.o. za gradjevinarstvo, trgovinu i inženjering, OIB 74066299724, Put Plokita 57, 21000 Split</item>
      <item>LAVČEVIĆ - GRADITELJSTVO društvo s ograničenom odgovornošću za graditeljstvo i trgovinu u stečaju, OIB 54872671722, Bihaćka 2, 21000 Split</item>
      <item>LAVČEVIĆ dioničko društvo za inženjering i izgradnju, OIB 71421617824, Bihaćka 2, 21000 Split</item>
      <item>Financijska agencija, OIB 85821130368, Vrtni put 3, 10000 Zagreb</item>
      <item>CROATIA osiguranje d.d., OIB 26187994862, Miramarska 22, Zagreb</item>
      <item>JADRANSKO OSIGURANJE dioničko društvo, OIB 94472454976, Listopadska 2, Zagreb</item>
      <item>HRVATSKE ŠUME društvo s ograničenom odgovornošću, OIB 69693144506, Ul.Ljudevita Farkaša Vukotinovića 2, Zagreb zastupanog po punomoćniku Odvjetničko društvo KLIŠANIN &amp; PARTNERI društvo s ograničenom odgovornošću</item>
      <item>Ivan Križanac, OIB 59878006403, Radošić 109, 21230 Radošić</item>
      <item>Predrag Nerlović, OIB 10134701017, Fra F.Careva 48, 21214 Kaštel Gomilica</item>
    </derivirana_varijabla>
  </DomainObject.Predmet.StrankaListFormatedWithAdressOIB>
  <DomainObject.Predmet.StrankaListNazivFormated>
    <izvorni_sadrzaj>
      <item>FINA ZAGREB</item>
      <item>Ministarstvo financija RH</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Ivan Križanac</item>
      <item>Predrag Nerlović</item>
    </izvorni_sadrzaj>
    <derivirana_varijabla naziv="DomainObject.Predmet.StrankaListNazivFormated_1">
      <item>FINA ZAGREB</item>
      <item>Ministarstvo financija RH</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Ivan Križanac</item>
      <item>Predrag Nerlović</item>
    </derivirana_varijabla>
  </DomainObject.Predmet.StrankaListNazivFormated>
  <DomainObject.Predmet.StrankaListNazivFormatedOIB>
    <izvorni_sadrzaj>
      <item>FINA ZAGREB, OIB 85821130368</item>
      <item>Ministarstvo financija RH, OIB 18683136487</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item>
      <item>Ivan Križanac, OIB 59878006403</item>
      <item>Predrag Nerlović, OIB 10134701017</item>
    </izvorni_sadrzaj>
    <derivirana_varijabla naziv="DomainObject.Predmet.StrankaListNazivFormatedOIB_1">
      <item>FINA ZAGREB, OIB 85821130368</item>
      <item>Ministarstvo financija RH, OIB 18683136487</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item>
      <item>Ivan Križanac, OIB 59878006403</item>
      <item>Predrag Nerlović, OIB 10134701017</item>
    </derivirana_varijabla>
  </DomainObject.Predmet.StrankaListNazivFormatedOIB>
  <DomainObject.Predmet.ProtuStrankaListFormated>
    <izvorni_sadrzaj>
      <item>LAVČEVIĆ-MONTAŽA društvo s ograničenom odgovornošću za graditeljstvo i trgovinu u stečaju zastupanog po punomoćniku Tomislav Krka</item>
    </izvorni_sadrzaj>
    <derivirana_varijabla naziv="DomainObject.Predmet.ProtuStrankaListFormated_1">
      <item>LAVČEVIĆ-MONTAŽA društvo s ograničenom odgovornošću za graditeljstvo i trgovinu u stečaju zastupanog po punomoćniku Tomislav Krka</item>
    </derivirana_varijabla>
  </DomainObject.Predmet.ProtuStrankaListFormated>
  <DomainObject.Predmet.ProtuStrankaListFormatedOIB>
    <izvorni_sadrzaj>
      <item>LAVČEVIĆ-MONTAŽA društvo s ograničenom odgovornošću za graditeljstvo i trgovinu u stečaju, OIB 73222982621 zastupanog po punomoćniku Tomislav Krka</item>
    </izvorni_sadrzaj>
    <derivirana_varijabla naziv="DomainObject.Predmet.ProtuStrankaListFormatedOIB_1">
      <item>LAVČEVIĆ-MONTAŽA društvo s ograničenom odgovornošću za graditeljstvo i trgovinu u stečaju, OIB 73222982621 zastupanog po punomoćniku Tomislav Krka</item>
    </derivirana_varijabla>
  </DomainObject.Predmet.ProtuStrankaListFormatedOIB>
  <DomainObject.Predmet.ProtuStrankaListFormatedWithAdress>
    <izvorni_sadrzaj>
      <item>LAVČEVIĆ-MONTAŽA društvo s ograničenom odgovornošću za graditeljstvo i trgovinu u stečaju, Bihaćka 2, 21000 Split zastupanog po punomoćniku Tomislav Krka</item>
    </izvorni_sadrzaj>
    <derivirana_varijabla naziv="DomainObject.Predmet.ProtuStrankaListFormatedWithAdress_1">
      <item>LAVČEVIĆ-MONTAŽA društvo s ograničenom odgovornošću za graditeljstvo i trgovinu u stečaju, Bihaćka 2, 21000 Split zastupanog po punomoćniku Tomislav Krka</item>
    </derivirana_varijabla>
  </DomainObject.Predmet.ProtuStrankaListFormatedWithAdress>
  <DomainObject.Predmet.ProtuStrankaListFormatedWithAdressOIB>
    <izvorni_sadrzaj>
      <item>LAVČEVIĆ-MONTAŽA društvo s ograničenom odgovornošću za graditeljstvo i trgovinu u stečaju, OIB 73222982621, Bihaćka 2, 21000 Split zastupanog po punomoćniku Tomislav Krka</item>
    </izvorni_sadrzaj>
    <derivirana_varijabla naziv="DomainObject.Predmet.ProtuStrankaListFormatedWithAdressOIB_1">
      <item>LAVČEVIĆ-MONTAŽA društvo s ograničenom odgovornošću za graditeljstvo i trgovinu u stečaju, OIB 73222982621, Bihaćka 2, 21000 Split zastupanog po punomoćniku Tomislav Krka</item>
    </derivirana_varijabla>
  </DomainObject.Predmet.ProtuStrankaListFormatedWithAdressOIB>
  <DomainObject.Predmet.ProtuStrankaListNazivFormated>
    <izvorni_sadrzaj>
      <item>LAVČEVIĆ-MONTAŽA društvo s ograničenom odgovornošću za graditeljstvo i trgovinu u stečaju</item>
    </izvorni_sadrzaj>
    <derivirana_varijabla naziv="DomainObject.Predmet.ProtuStrankaListNazivFormated_1">
      <item>LAVČEVIĆ-MONTAŽA društvo s ograničenom odgovornošću za graditeljstvo i trgovinu u stečaju</item>
    </derivirana_varijabla>
  </DomainObject.Predmet.ProtuStrankaListNazivFormated>
  <DomainObject.Predmet.ProtuStrankaListNazivFormatedOIB>
    <izvorni_sadrzaj>
      <item>LAVČEVIĆ-MONTAŽA društvo s ograničenom odgovornošću za graditeljstvo i trgovinu u stečaju, OIB 73222982621</item>
    </izvorni_sadrzaj>
    <derivirana_varijabla naziv="DomainObject.Predmet.ProtuStrankaListNazivFormatedOIB_1">
      <item>LAVČEVIĆ-MONTAŽA društvo s ograničenom odgovornošću za graditeljstvo i trgovinu u stečaju, OIB 73222982621</item>
    </derivirana_varijabla>
  </DomainObject.Predmet.ProtuStrankaListNazivFormatedOIB>
  <DomainObject.Predmet.OstaliListFormated>
    <izvorni_sadrzaj>
      <item>IVICA JAKŠIĆ</item>
      <item>Tomislav Krka punomoćnik sudionika u postupku LAVČEVIĆ-MONTAŽA društvo s ograničenom odgovornošću za graditeljstvo i trgovinu u stečaju</item>
      <item>Mira Hajdić</item>
      <item>Županijsko državno odvjetništvo u Splitu punomoćnik sudionika u postupku Ministarstvo financija RH</item>
      <item>Milan Remetin punomoćnik sudionika u postupku Ivan Runtić, Duje</item>
      <item>Miroslav Šarić</item>
      <item>Odvjetničko društvo KLIŠANIN &amp; PARTNERI društvo s ograničenom odgovornošću punomoćnik sudionika u postupku HRVATSKE ŠUME društvo s ograničenom odgovornošću</item>
      <item>Miroslav Šarić</item>
    </izvorni_sadrzaj>
    <derivirana_varijabla naziv="DomainObject.Predmet.OstaliListFormated_1">
      <item>IVICA JAKŠIĆ</item>
      <item>Tomislav Krka punomoćnik sudionika u postupku LAVČEVIĆ-MONTAŽA društvo s ograničenom odgovornošću za graditeljstvo i trgovinu u stečaju</item>
      <item>Mira Hajdić</item>
      <item>Županijsko državno odvjetništvo u Splitu punomoćnik sudionika u postupku Ministarstvo financija RH</item>
      <item>Milan Remetin punomoćnik sudionika u postupku Ivan Runtić, Duje</item>
      <item>Miroslav Šarić</item>
      <item>Odvjetničko društvo KLIŠANIN &amp; PARTNERI društvo s ograničenom odgovornošću punomoćnik sudionika u postupku HRVATSKE ŠUME društvo s ograničenom odgovornošću</item>
      <item>Miroslav Šarić</item>
    </derivirana_varijabla>
  </DomainObject.Predmet.OstaliListFormated>
  <DomainObject.Predmet.OstaliListFormatedOIB>
    <izvorni_sadrzaj>
      <item>IVICA JAKŠIĆ, OIB 68812102730</item>
      <item>Tomislav Krka punomoćnik sudionika u postupku LAVČEVIĆ-MONTAŽA društvo s ograničenom odgovornošću za graditeljstvo i trgovinu u stečaju</item>
      <item>Mira Hajdić, OIB 33624188331</item>
      <item>Županijsko državno odvjetništvo u Splitu punomoćnik sudionika u postupku Ministarstvo financija RH</item>
      <item>Milan Remetin punomoćnik sudionika u postupku Ivan Runtić, Duje</item>
      <item>Miroslav Šarić</item>
      <item>Odvjetničko društvo KLIŠANIN &amp; PARTNERI društvo s ograničenom odgovornošću, OIB 06259076695 punomoćnik sudionika u postupku HRVATSKE ŠUME društvo s ograničenom odgovornošću</item>
      <item>Miroslav Šarić</item>
    </izvorni_sadrzaj>
    <derivirana_varijabla naziv="DomainObject.Predmet.OstaliListFormatedOIB_1">
      <item>IVICA JAKŠIĆ, OIB 68812102730</item>
      <item>Tomislav Krka punomoćnik sudionika u postupku LAVČEVIĆ-MONTAŽA društvo s ograničenom odgovornošću za graditeljstvo i trgovinu u stečaju</item>
      <item>Mira Hajdić, OIB 33624188331</item>
      <item>Županijsko državno odvjetništvo u Splitu punomoćnik sudionika u postupku Ministarstvo financija RH</item>
      <item>Milan Remetin punomoćnik sudionika u postupku Ivan Runtić, Duje</item>
      <item>Miroslav Šarić</item>
      <item>Odvjetničko društvo KLIŠANIN &amp; PARTNERI društvo s ograničenom odgovornošću, OIB 06259076695 punomoćnik sudionika u postupku HRVATSKE ŠUME društvo s ograničenom odgovornošću</item>
      <item>Miroslav Šarić</item>
    </derivirana_varijabla>
  </DomainObject.Predmet.OstaliListFormatedOIB>
  <DomainObject.Predmet.OstaliListFormatedWithAdress>
    <izvorni_sadrzaj>
      <item>IVICA JAKŠIĆ, Ulica domovinskog rata 18, 21210 Solin</item>
      <item>Tomislav Krka, Starčevićeva 13/I, 21000 Split punomoćnik sudionika u postupku LAVČEVIĆ-MONTAŽA društvo s ograničenom odgovornošću za graditeljstvo i trgovinu u stečaju</item>
      <item>Mira Hajdić,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item>
      <item>Odvjetničko društvo KLIŠANIN &amp; PARTNERI društvo s ograničenom odgovornošću, Zelinska 2/I, Zagreb punomoćnik sudionika u postupku HRVATSKE ŠUME društvo s ograničenom odgovornošću</item>
      <item>Miroslav Šarić, Trg hrvatske bratske zajednice 2 B, 21000 Split</item>
    </izvorni_sadrzaj>
    <derivirana_varijabla naziv="DomainObject.Predmet.OstaliListFormatedWithAdress_1">
      <item>IVICA JAKŠIĆ, Ulica domovinskog rata 18, 21210 Solin</item>
      <item>Tomislav Krka, Starčevićeva 13/I, 21000 Split punomoćnik sudionika u postupku LAVČEVIĆ-MONTAŽA društvo s ograničenom odgovornošću za graditeljstvo i trgovinu u stečaju</item>
      <item>Mira Hajdić,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item>
      <item>Odvjetničko društvo KLIŠANIN &amp; PARTNERI društvo s ograničenom odgovornošću, Zelinska 2/I, Zagreb punomoćnik sudionika u postupku HRVATSKE ŠUME društvo s ograničenom odgovornošću</item>
      <item>Miroslav Šarić, Trg hrvatske bratske zajednice 2 B, 21000 Split</item>
    </derivirana_varijabla>
  </DomainObject.Predmet.OstaliListFormatedWithAdress>
  <DomainObject.Predmet.OstaliListFormatedWithAdressOIB>
    <izvorni_sadrzaj>
      <item>IVICA JAKŠIĆ, OIB 68812102730, Ulica domovinskog rata 18, 21210 Solin</item>
      <item>Tomislav Krka, Starčevićeva 13/I, 21000 Split punomoćnik sudionika u postupku LAVČEVIĆ-MONTAŽA društvo s ograničenom odgovornošću za graditeljstvo i trgovinu u stečaju</item>
      <item>Mira Hajdić, OIB 33624188331,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item>
      <item>Odvjetničko društvo KLIŠANIN &amp; PARTNERI društvo s ograničenom odgovornošću, OIB 06259076695, Zelinska 2/I, Zagreb punomoćnik sudionika u postupku HRVATSKE ŠUME društvo s ograničenom odgovornošću</item>
      <item>Miroslav Šarić, Trg hrvatske bratske zajednice 2 B, 21000 Split</item>
    </izvorni_sadrzaj>
    <derivirana_varijabla naziv="DomainObject.Predmet.OstaliListFormatedWithAdressOIB_1">
      <item>IVICA JAKŠIĆ, OIB 68812102730, Ulica domovinskog rata 18, 21210 Solin</item>
      <item>Tomislav Krka, Starčevićeva 13/I, 21000 Split punomoćnik sudionika u postupku LAVČEVIĆ-MONTAŽA društvo s ograničenom odgovornošću za graditeljstvo i trgovinu u stečaju</item>
      <item>Mira Hajdić, OIB 33624188331,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item>
      <item>Odvjetničko društvo KLIŠANIN &amp; PARTNERI društvo s ograničenom odgovornošću, OIB 06259076695, Zelinska 2/I, Zagreb punomoćnik sudionika u postupku HRVATSKE ŠUME društvo s ograničenom odgovornošću</item>
      <item>Miroslav Šarić, Trg hrvatske bratske zajednice 2 B, 21000 Split</item>
    </derivirana_varijabla>
  </DomainObject.Predmet.OstaliListFormatedWithAdressOIB>
  <DomainObject.Predmet.OstaliListNazivFormated>
    <izvorni_sadrzaj>
      <item>IVICA JAKŠIĆ</item>
      <item>Tomislav Krka</item>
      <item>Mira Hajdić</item>
      <item>Županijsko državno odvjetništvo u Splitu</item>
      <item>Milan Remetin</item>
      <item>Miroslav Šarić</item>
      <item>Odvjetničko društvo KLIŠANIN &amp; PARTNERI društvo s ograničenom odgovornošću</item>
      <item>Miroslav Šarić</item>
    </izvorni_sadrzaj>
    <derivirana_varijabla naziv="DomainObject.Predmet.OstaliListNazivFormated_1">
      <item>IVICA JAKŠIĆ</item>
      <item>Tomislav Krka</item>
      <item>Mira Hajdić</item>
      <item>Županijsko državno odvjetništvo u Splitu</item>
      <item>Milan Remetin</item>
      <item>Miroslav Šarić</item>
      <item>Odvjetničko društvo KLIŠANIN &amp; PARTNERI društvo s ograničenom odgovornošću</item>
      <item>Miroslav Šarić</item>
    </derivirana_varijabla>
  </DomainObject.Predmet.OstaliListNazivFormated>
  <DomainObject.Predmet.OstaliListNazivFormatedOIB>
    <izvorni_sadrzaj>
      <item>IVICA JAKŠIĆ, OIB 68812102730</item>
      <item>Tomislav Krka</item>
      <item>Mira Hajdić, OIB 33624188331</item>
      <item>Županijsko državno odvjetništvo u Splitu</item>
      <item>Milan Remetin</item>
      <item>Miroslav Šarić</item>
      <item>Odvjetničko društvo KLIŠANIN &amp; PARTNERI društvo s ograničenom odgovornošću, OIB 06259076695</item>
      <item>Miroslav Šarić</item>
    </izvorni_sadrzaj>
    <derivirana_varijabla naziv="DomainObject.Predmet.OstaliListNazivFormatedOIB_1">
      <item>IVICA JAKŠIĆ, OIB 68812102730</item>
      <item>Tomislav Krka</item>
      <item>Mira Hajdić, OIB 33624188331</item>
      <item>Županijsko državno odvjetništvo u Splitu</item>
      <item>Milan Remetin</item>
      <item>Miroslav Šarić</item>
      <item>Odvjetničko društvo KLIŠANIN &amp; PARTNERI društvo s ograničenom odgovornošću, OIB 06259076695</item>
      <item>Miroslav Šarić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LAVČEVIĆ-MONTAŽA društvo s ograničenom odgovornošću za graditeljstvo i trgovinu u stečaju</izvorni_sadrzaj>
    <derivirana_varijabla naziv="DomainObject.Predmet.ProtustrankaIDrugi_1">LAVČEVIĆ-MONTAŽA društvo s ograničenom odgovornošću za graditeljstvo i trgovinu u stečaju</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LAVČEVIĆ-MONTAŽA društvo s ograničenom odgovornošću za graditeljstvo i trgovinu u stečaju, OIB 73222982621, Bihaćka 2, 21000 Split</izvorni_sadrzaj>
    <derivirana_varijabla naziv="DomainObject.Predmet.ProtustrankaIDrugiAdressOIB_1">LAVČEVIĆ-MONTAŽA društvo s ograničenom odgovornošću za graditeljstvo i trgovinu u stečaju, OIB 73222982621, Bihaćka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LAVČEVIĆ-MONTAŽA društvo s ograničenom odgovornošću za graditeljstvo i trgovinu u stečaju</item>
      <item>IVICA JAKŠIĆ</item>
      <item>Tomislav Krka</item>
      <item>Mira Hajdić</item>
      <item>Ministarstvo financija RH</item>
      <item>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Miroslav Šarić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Odvjetničko društvo KLIŠANIN &amp; PARTNERI društvo s ograničenom odgovornošću</item>
      <item>Miroslav Šarić</item>
      <item>Ivan Križanac</item>
      <item>Predrag Nerlović</item>
    </izvorni_sadrzaj>
    <derivirana_varijabla naziv="DomainObject.Predmet.SudioniciListNaziv_1">
      <item>FINA ZAGREB</item>
      <item>LAVČEVIĆ-MONTAŽA društvo s ograničenom odgovornošću za graditeljstvo i trgovinu u stečaju</item>
      <item>IVICA JAKŠIĆ</item>
      <item>Tomislav Krka</item>
      <item>Mira Hajdić</item>
      <item>Ministarstvo financija RH</item>
      <item>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Miroslav Šarić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Odvjetničko društvo KLIŠANIN &amp; PARTNERI društvo s ograničenom odgovornošću</item>
      <item>Miroslav Šarić</item>
      <item>Ivan Križanac</item>
      <item>Predrag Nerlović</item>
    </derivirana_varijabla>
  </DomainObject.Predmet.SudioniciListNaziv>
  <DomainObject.Predmet.SudioniciListAdressOIB>
    <izvorni_sadrzaj>
      <item>FINA ZAGREB, OIB 85821130368, Albrechtova 42,10000 Zagreb</item>
      <item>LAVČEVIĆ-MONTAŽA društvo s ograničenom odgovornošću za graditeljstvo i trgovinu u stečaju, OIB 73222982621, Bihaćka 2,21000 Split</item>
      <item>IVICA JAKŠIĆ, OIB 68812102730, Ulica domovinskog rata 18,21210 Solin</item>
      <item>Tomislav Krka, Starčevićeva 13/I,21000 Split</item>
      <item>Mira Hajdić, OIB 33624188331, Smiljanićeva 2,21000 Split</item>
      <item>Ministarstvo financija RH, OIB 18683136487, Katančićeva 5,10000 Zagreb</item>
      <item>Županijsko državno odvjetništvo u Splitu, Gundulićeva 29a,21000 Split</item>
      <item>Mario Baković, OIB 00286962151, Vukovarska 110,21000 Split</item>
      <item>Marija Balić, OIB 72290805711, Mihovilovići 45,21231 Klis</item>
      <item>Jagoda Barišić, OIB 70521192864, Mike Tripala 2,21000 Split</item>
      <item>Željka Bašić, OIB 07169375005, Hercegovačka 44,21000 Split</item>
      <item>Ivica Bezmalinović, OIB 86454922886, Doverska 33,21000 Split</item>
      <item>Mira Bošnjak, OIB 78244082657, Ante Anića 23,22300 Knin</item>
      <item>Cvita Čelebija, OIB 62965683182, Klaićeva poljana 3,21000 Split</item>
      <item>Ivan Ćosić, OIB 54220298745, Smojina 1,21000 Split</item>
      <item>Petar Dedić, OIB 88790913719, Gospe od mira 20,21311 Stobreč</item>
      <item>Jasminka Dimitrijević, OIB 00358134180, Benkovačka 11,21000 Split</item>
      <item>Željka Dragović, OIB 26534171041, Omiška 24,21000 Split</item>
      <item>Olgica Galić, OIB 73221453507, Nadbiskupa Scotija 8,21217 Kaštel Stari</item>
      <item>Sead Hajdarević, OIB 40277328341, Mandićeva 110,21311 Stobreč</item>
      <item>Stjepo Iličić, OIB 48022164778, Dragoševića bb,21212 Kaštel Sućurac</item>
      <item>Ivan Ivišić, OIB 03619335303, Košute,21240 Trilj</item>
      <item>Ivica Jakšić, OIB 00286962151, Domovinskog rata 18,21210 Solin</item>
      <item>Ankica Karaman, OIB 96267036673, Srijane,21310 Omiš</item>
      <item>Marica Kokeza, OIB 12838677007, Pujanke 31,21000 Split</item>
      <item>Ivica Kolumbić, OIB 86482193765, Tršćanska 35,21000 Split</item>
      <item>Jozo Kosor, OIB 09395371048, Matoševa 73,21210 Solin</item>
      <item>Petar Matešić, OIB 90880603989, Babina 5,21000 Split</item>
      <item>Marina Mijić-Krstanović, OIB 24920045998, Hercegovačka 100,21000 Split</item>
      <item>Marija Milanović-Litre, OIB 37493537079, Otok,21238 Otok</item>
      <item>Ivan Milin, OIB 16336491196, Vukovarska 117,21000 Split</item>
      <item>Dijana Mužinić Goić, OIB 16629610692, Mosorska 28,21292 Srinjine</item>
      <item>Anđelka Nejašmić, OIB 16099384203, Marušićić 17,21250 Šestanovac</item>
      <item>Sanja Pavić, OIB 49919392034, Put Vrila 19,21311 Žrnovnica</item>
      <item>Jure Piplica, OIB 58469928447, Hrvatskih velikana 53,21311 Žrnovnica</item>
      <item>Davor Prižmić, OIB 89861022519, Ulica 64 10,20270 Vela Luka</item>
      <item>Teo Prvinić, OIB 43643922140, Obala sv.Tereze 33,21430 Rogač</item>
      <item>Sanja Renić, OIB 12704933886, Vukasova 14,21000 Split</item>
      <item>Ivan Runtić, Duje, OIB 10663098577, Podstinice 50,21214 Kaštel Gomilica</item>
      <item>Milan Remetin, Blaža Jurjeva Trogiranina 6,21220 Trogir</item>
      <item>Ivan Runtić pok. Ante, OIB 51557208848, Bunje 5,21210 Solin</item>
      <item>Jozo Salapić, OIB 05151989474, Braće Radić 27,21210 Solin</item>
      <item>Jasmin Stančin-Lukas, OIB 82242268412, Josipa Omašića 55,21214 Kaštel Lukšić</item>
      <item>Ante Šućur, OIB 80771614793, Brnik 14,21000 Split</item>
      <item>Marijana Šućur, OIB 86439775584, Vrh visoke 113,21000 Split</item>
      <item>Jakov Šunjić, OIB 33630383643, Gizdavac bb,21203 Gizdavac</item>
      <item>Barbara Teležar, OIB 53670263970, Starčevićeva 4,21311 Žrnovnica</item>
      <item>Mara Tokić, OIB 95431001088, Šenoina 15,21000 Split</item>
      <item>Renata Varvodić, OIB 41042628735, Imotska 30,21000 Split</item>
      <item>Diana Vodanović, OIB 52048663943, Pavla Šubića 8,22211 Vodice</item>
      <item>Ljiljanka Vojković, OIB 23489061282, Gala,21238 Otok</item>
      <item>Nada Vukušić, OIB 56589230294, Vojka Krstulovića 4,21000 Split</item>
      <item>Miroslav Šarić, Trg hrvatske bratske zajednice 2 B,21000 Split</item>
      <item>Veseljko Vodanović, OIB 16318266581, Ulica Pavla Šubića 8,22211 Vodice</item>
      <item>CIVIS d.o.o. za gradjevinarstvo, trgovinu i inženjering, OIB 74066299724, Put Plokita 57,21000 Split</item>
      <item>LAVČEVIĆ - GRADITELJSTVO društvo s ograničenom odgovornošću za graditeljstvo i trgovinu u stečaju, OIB 54872671722, Bihaćka 2,21000 Split</item>
      <item>LAVČEVIĆ dioničko društvo za inženjering i izgradnju, OIB 71421617824, Bihaćka 2,21000 Split</item>
      <item>Financijska agencija, OIB 85821130368, Vrtni put 3,10000 Zagreb</item>
      <item>CROATIA osiguranje d.d., OIB 26187994862, Miramarska 22,Zagreb</item>
      <item>JADRANSKO OSIGURANJE dioničko društvo, OIB 94472454976, Listopadska 2,Zagreb</item>
      <item>HRVATSKE ŠUME društvo s ograničenom odgovornošću, OIB 69693144506, Ul.Ljudevita Farkaša Vukotinovića 2,Zagreb</item>
      <item>Odvjetničko društvo KLIŠANIN &amp; PARTNERI društvo s ograničenom odgovornošću, OIB 06259076695, Zelinska 2/I,Zagreb</item>
      <item>Miroslav Šarić, Trg hrvatske bratske zajednice 2 B,21000 Split</item>
      <item>Ivan Križanac, OIB 59878006403, Radošić 109,21230 Radošić</item>
      <item>Predrag Nerlović, OIB 10134701017, Fra F.Careva 48,21214 Kaštel Gomilica</item>
    </izvorni_sadrzaj>
    <derivirana_varijabla naziv="DomainObject.Predmet.SudioniciListAdressOIB_1">
      <item>FINA ZAGREB, OIB 85821130368, Albrechtova 42,10000 Zagreb</item>
      <item>LAVČEVIĆ-MONTAŽA društvo s ograničenom odgovornošću za graditeljstvo i trgovinu u stečaju, OIB 73222982621, Bihaćka 2,21000 Split</item>
      <item>IVICA JAKŠIĆ, OIB 68812102730, Ulica domovinskog rata 18,21210 Solin</item>
      <item>Tomislav Krka, Starčevićeva 13/I,21000 Split</item>
      <item>Mira Hajdić, OIB 33624188331, Smiljanićeva 2,21000 Split</item>
      <item>Ministarstvo financija RH, OIB 18683136487, Katančićeva 5,10000 Zagreb</item>
      <item>Županijsko državno odvjetništvo u Splitu, Gundulićeva 29a,21000 Split</item>
      <item>Mario Baković, OIB 00286962151, Vukovarska 110,21000 Split</item>
      <item>Marija Balić, OIB 72290805711, Mihovilovići 45,21231 Klis</item>
      <item>Jagoda Barišić, OIB 70521192864, Mike Tripala 2,21000 Split</item>
      <item>Željka Bašić, OIB 07169375005, Hercegovačka 44,21000 Split</item>
      <item>Ivica Bezmalinović, OIB 86454922886, Doverska 33,21000 Split</item>
      <item>Mira Bošnjak, OIB 78244082657, Ante Anića 23,22300 Knin</item>
      <item>Cvita Čelebija, OIB 62965683182, Klaićeva poljana 3,21000 Split</item>
      <item>Ivan Ćosić, OIB 54220298745, Smojina 1,21000 Split</item>
      <item>Petar Dedić, OIB 88790913719, Gospe od mira 20,21311 Stobreč</item>
      <item>Jasminka Dimitrijević, OIB 00358134180, Benkovačka 11,21000 Split</item>
      <item>Željka Dragović, OIB 26534171041, Omiška 24,21000 Split</item>
      <item>Olgica Galić, OIB 73221453507, Nadbiskupa Scotija 8,21217 Kaštel Stari</item>
      <item>Sead Hajdarević, OIB 40277328341, Mandićeva 110,21311 Stobreč</item>
      <item>Stjepo Iličić, OIB 48022164778, Dragoševića bb,21212 Kaštel Sućurac</item>
      <item>Ivan Ivišić, OIB 03619335303, Košute,21240 Trilj</item>
      <item>Ivica Jakšić, OIB 00286962151, Domovinskog rata 18,21210 Solin</item>
      <item>Ankica Karaman, OIB 96267036673, Srijane,21310 Omiš</item>
      <item>Marica Kokeza, OIB 12838677007, Pujanke 31,21000 Split</item>
      <item>Ivica Kolumbić, OIB 86482193765, Tršćanska 35,21000 Split</item>
      <item>Jozo Kosor, OIB 09395371048, Matoševa 73,21210 Solin</item>
      <item>Petar Matešić, OIB 90880603989, Babina 5,21000 Split</item>
      <item>Marina Mijić-Krstanović, OIB 24920045998, Hercegovačka 100,21000 Split</item>
      <item>Marija Milanović-Litre, OIB 37493537079, Otok,21238 Otok</item>
      <item>Ivan Milin, OIB 16336491196, Vukovarska 117,21000 Split</item>
      <item>Dijana Mužinić Goić, OIB 16629610692, Mosorska 28,21292 Srinjine</item>
      <item>Anđelka Nejašmić, OIB 16099384203, Marušićić 17,21250 Šestanovac</item>
      <item>Sanja Pavić, OIB 49919392034, Put Vrila 19,21311 Žrnovnica</item>
      <item>Jure Piplica, OIB 58469928447, Hrvatskih velikana 53,21311 Žrnovnica</item>
      <item>Davor Prižmić, OIB 89861022519, Ulica 64 10,20270 Vela Luka</item>
      <item>Teo Prvinić, OIB 43643922140, Obala sv.Tereze 33,21430 Rogač</item>
      <item>Sanja Renić, OIB 12704933886, Vukasova 14,21000 Split</item>
      <item>Ivan Runtić, Duje, OIB 10663098577, Podstinice 50,21214 Kaštel Gomilica</item>
      <item>Milan Remetin, Blaža Jurjeva Trogiranina 6,21220 Trogir</item>
      <item>Ivan Runtić pok. Ante, OIB 51557208848, Bunje 5,21210 Solin</item>
      <item>Jozo Salapić, OIB 05151989474, Braće Radić 27,21210 Solin</item>
      <item>Jasmin Stančin-Lukas, OIB 82242268412, Josipa Omašića 55,21214 Kaštel Lukšić</item>
      <item>Ante Šućur, OIB 80771614793, Brnik 14,21000 Split</item>
      <item>Marijana Šućur, OIB 86439775584, Vrh visoke 113,21000 Split</item>
      <item>Jakov Šunjić, OIB 33630383643, Gizdavac bb,21203 Gizdavac</item>
      <item>Barbara Teležar, OIB 53670263970, Starčevićeva 4,21311 Žrnovnica</item>
      <item>Mara Tokić, OIB 95431001088, Šenoina 15,21000 Split</item>
      <item>Renata Varvodić, OIB 41042628735, Imotska 30,21000 Split</item>
      <item>Diana Vodanović, OIB 52048663943, Pavla Šubića 8,22211 Vodice</item>
      <item>Ljiljanka Vojković, OIB 23489061282, Gala,21238 Otok</item>
      <item>Nada Vukušić, OIB 56589230294, Vojka Krstulovića 4,21000 Split</item>
      <item>Miroslav Šarić, Trg hrvatske bratske zajednice 2 B,21000 Split</item>
      <item>Veseljko Vodanović, OIB 16318266581, Ulica Pavla Šubića 8,22211 Vodice</item>
      <item>CIVIS d.o.o. za gradjevinarstvo, trgovinu i inženjering, OIB 74066299724, Put Plokita 57,21000 Split</item>
      <item>LAVČEVIĆ - GRADITELJSTVO društvo s ograničenom odgovornošću za graditeljstvo i trgovinu u stečaju, OIB 54872671722, Bihaćka 2,21000 Split</item>
      <item>LAVČEVIĆ dioničko društvo za inženjering i izgradnju, OIB 71421617824, Bihaćka 2,21000 Split</item>
      <item>Financijska agencija, OIB 85821130368, Vrtni put 3,10000 Zagreb</item>
      <item>CROATIA osiguranje d.d., OIB 26187994862, Miramarska 22,Zagreb</item>
      <item>JADRANSKO OSIGURANJE dioničko društvo, OIB 94472454976, Listopadska 2,Zagreb</item>
      <item>HRVATSKE ŠUME društvo s ograničenom odgovornošću, OIB 69693144506, Ul.Ljudevita Farkaša Vukotinovića 2,Zagreb</item>
      <item>Odvjetničko društvo KLIŠANIN &amp; PARTNERI društvo s ograničenom odgovornošću, OIB 06259076695, Zelinska 2/I,Zagreb</item>
      <item>Miroslav Šarić, Trg hrvatske bratske zajednice 2 B,21000 Split</item>
      <item>Ivan Križanac, OIB 59878006403, Radošić 109,21230 Radošić</item>
      <item>Predrag Nerlović, OIB 10134701017, Fra F.Careva 48,21214 Kaštel Gomilica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73222982621</item>
      <item>, OIB 68812102730</item>
      <item>, OIB null</item>
      <item>, OIB 33624188331</item>
      <item>, OIB 18683136487</item>
      <item>, OIB null</item>
      <item>, OIB 00286962151</item>
      <item>, OIB 72290805711</item>
      <item>, OIB 70521192864</item>
      <item>, OIB 07169375005</item>
      <item>, OIB 86454922886</item>
      <item>, OIB 78244082657</item>
      <item>, OIB 62965683182</item>
      <item>, OIB 54220298745</item>
      <item>, OIB 88790913719</item>
      <item>, OIB 00358134180</item>
      <item>, OIB 26534171041</item>
      <item>, OIB 73221453507</item>
      <item>, OIB 40277328341</item>
      <item>, OIB 48022164778</item>
      <item>, OIB 03619335303</item>
      <item>, OIB 00286962151</item>
      <item>, OIB 96267036673</item>
      <item>, OIB 12838677007</item>
      <item>, OIB 86482193765</item>
      <item>, OIB 09395371048</item>
      <item>, OIB 90880603989</item>
      <item>, OIB 24920045998</item>
      <item>, OIB 37493537079</item>
      <item>, OIB 16336491196</item>
      <item>, OIB 16629610692</item>
      <item>, OIB 16099384203</item>
      <item>, OIB 49919392034</item>
      <item>, OIB 58469928447</item>
      <item>, OIB 89861022519</item>
      <item>, OIB 43643922140</item>
      <item>, OIB 12704933886</item>
      <item>, OIB 10663098577</item>
      <item>, OIB null</item>
      <item>, OIB 51557208848</item>
      <item>, OIB 05151989474</item>
      <item>, OIB 82242268412</item>
      <item>, OIB 80771614793</item>
      <item>, OIB 86439775584</item>
      <item>, OIB 33630383643</item>
      <item>, OIB 53670263970</item>
      <item>, OIB 95431001088</item>
      <item>, OIB 41042628735</item>
      <item>, OIB 52048663943</item>
      <item>, OIB 23489061282</item>
      <item>, OIB 56589230294</item>
      <item>, OIB null</item>
      <item>, OIB 16318266581</item>
      <item>, OIB 74066299724</item>
      <item>, OIB 54872671722</item>
      <item>, OIB 71421617824</item>
      <item>, OIB 85821130368</item>
      <item>, OIB 26187994862</item>
      <item>, OIB 94472454976</item>
      <item>, OIB 69693144506</item>
      <item>, OIB 06259076695</item>
      <item>, OIB null</item>
      <item>, OIB 59878006403</item>
      <item>, OIB 10134701017</item>
    </izvorni_sadrzaj>
    <derivirana_varijabla naziv="DomainObject.Predmet.SudioniciListNazivOIB_1">
      <item>, OIB 85821130368</item>
      <item>, OIB 73222982621</item>
      <item>, OIB 68812102730</item>
      <item>, OIB null</item>
      <item>, OIB 33624188331</item>
      <item>, OIB 18683136487</item>
      <item>, OIB null</item>
      <item>, OIB 00286962151</item>
      <item>, OIB 72290805711</item>
      <item>, OIB 70521192864</item>
      <item>, OIB 07169375005</item>
      <item>, OIB 86454922886</item>
      <item>, OIB 78244082657</item>
      <item>, OIB 62965683182</item>
      <item>, OIB 54220298745</item>
      <item>, OIB 88790913719</item>
      <item>, OIB 00358134180</item>
      <item>, OIB 26534171041</item>
      <item>, OIB 73221453507</item>
      <item>, OIB 40277328341</item>
      <item>, OIB 48022164778</item>
      <item>, OIB 03619335303</item>
      <item>, OIB 00286962151</item>
      <item>, OIB 96267036673</item>
      <item>, OIB 12838677007</item>
      <item>, OIB 86482193765</item>
      <item>, OIB 09395371048</item>
      <item>, OIB 90880603989</item>
      <item>, OIB 24920045998</item>
      <item>, OIB 37493537079</item>
      <item>, OIB 16336491196</item>
      <item>, OIB 16629610692</item>
      <item>, OIB 16099384203</item>
      <item>, OIB 49919392034</item>
      <item>, OIB 58469928447</item>
      <item>, OIB 89861022519</item>
      <item>, OIB 43643922140</item>
      <item>, OIB 12704933886</item>
      <item>, OIB 10663098577</item>
      <item>, OIB null</item>
      <item>, OIB 51557208848</item>
      <item>, OIB 05151989474</item>
      <item>, OIB 82242268412</item>
      <item>, OIB 80771614793</item>
      <item>, OIB 86439775584</item>
      <item>, OIB 33630383643</item>
      <item>, OIB 53670263970</item>
      <item>, OIB 95431001088</item>
      <item>, OIB 41042628735</item>
      <item>, OIB 52048663943</item>
      <item>, OIB 23489061282</item>
      <item>, OIB 56589230294</item>
      <item>, OIB null</item>
      <item>, OIB 16318266581</item>
      <item>, OIB 74066299724</item>
      <item>, OIB 54872671722</item>
      <item>, OIB 71421617824</item>
      <item>, OIB 85821130368</item>
      <item>, OIB 26187994862</item>
      <item>, OIB 94472454976</item>
      <item>, OIB 69693144506</item>
      <item>, OIB 06259076695</item>
      <item>, OIB null</item>
      <item>, OIB 59878006403</item>
      <item>, OIB 10134701017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144</properties:Words>
  <properties:Characters>614</properties:Characters>
  <properties:Lines>35</properties:Lines>
  <properties:Paragraphs>17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2016-11-24T13:15:00Z</dcterms:created>
  <dc:creator>nmarunica</dc:creator>
  <cp:lastModifiedBy>Katarina Mikulić</cp:lastModifiedBy>
  <cp:lastPrinted>2017-03-02T12:09:00Z</cp:lastPrinted>
  <dcterms:modified xmlns:xsi="http://www.w3.org/2001/XMLSchema-instance" xsi:type="dcterms:W3CDTF">2017-03-02T13:59:00Z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