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1f9140" w14:paraId="71f914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AB7592">
        <w:t>993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41D38">
        <w:t>KRUŠVAR d.o.o. za posredovanje u trgovini</w:t>
      </w:r>
      <w:r w:rsidR="00361DEF">
        <w:t>,</w:t>
      </w:r>
      <w:r w:rsidR="002B40D7">
        <w:t xml:space="preserve"> </w:t>
      </w:r>
      <w:r>
        <w:t xml:space="preserve">MBS: </w:t>
      </w:r>
      <w:r w:rsidR="00DB42B3">
        <w:t>030</w:t>
      </w:r>
      <w:r w:rsidR="00541D38">
        <w:t>096403</w:t>
      </w:r>
      <w:r>
        <w:t xml:space="preserve">, OIB: </w:t>
      </w:r>
      <w:r w:rsidR="00541D38">
        <w:t>95724708670</w:t>
      </w:r>
      <w:r w:rsidR="00B05FE1">
        <w:t>,</w:t>
      </w:r>
      <w:r>
        <w:t xml:space="preserve"> </w:t>
      </w:r>
      <w:r w:rsidR="00541D38">
        <w:t>Vukovar, Vijeća Europe 25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541D38">
        <w:t>KRUŠVAR d.o.o. za posredovanje u trgovini, MBS: 030096403, OIB: 95724708670, Vukovar, Vijeća Europe 25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541D38">
        <w:t>71.474,65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541D38">
        <w:t>Renato Bilandžić</w:t>
      </w:r>
      <w:r w:rsidR="001C29A0">
        <w:t xml:space="preserve">, </w:t>
      </w:r>
      <w:r w:rsidR="00FD4C38">
        <w:t xml:space="preserve">OIB: </w:t>
      </w:r>
      <w:r w:rsidR="005137D3">
        <w:t>84177518697, Osijek, Splavarska 23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541D38">
        <w:t>993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1088C">
        <w:t>2</w:t>
      </w:r>
      <w:r w:rsidR="00541D38">
        <w:t>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7DC" w:rsidP="00D95CE2" w:rsidR="00BF67DC">
      <w:r>
        <w:separator/>
      </w:r>
    </w:p>
  </w:endnote>
  <w:endnote w:id="0" w:type="continuationSeparator">
    <w:p w:rsidRDefault="00BF67DC" w:rsidP="00D95CE2" w:rsidR="00BF6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7DC" w:rsidP="00D95CE2" w:rsidR="00BF67DC">
      <w:r>
        <w:separator/>
      </w:r>
    </w:p>
  </w:footnote>
  <w:footnote w:id="0" w:type="continuationSeparator">
    <w:p w:rsidRDefault="00BF67DC" w:rsidP="00D95CE2" w:rsidR="00BF6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A6A46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7F7AAA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B7592"/>
    <w:rsid w:val="00AC76ED"/>
    <w:rsid w:val="00AD67F8"/>
    <w:rsid w:val="00AE0BF7"/>
    <w:rsid w:val="00B05FE1"/>
    <w:rsid w:val="00B153E2"/>
    <w:rsid w:val="00B6125C"/>
    <w:rsid w:val="00B81691"/>
    <w:rsid w:val="00B81BF6"/>
    <w:rsid w:val="00BE2F48"/>
    <w:rsid w:val="00BF67DC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St-993/2018</izvorni_sadrzaj>
    <derivirana_varijabla naziv="DomainObject.Predmet.OznakaBroj_1">St-993/2018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KRUŠVAR d.o.o. za posredovanje u trgovini</izvorni_sadrzaj>
    <derivirana_varijabla naziv="DomainObject.Predmet.ProtustrankaFormated_1">  KRUŠVAR d.o.o. za posredovanje u trgovini</derivirana_varijabla>
  </DomainObject.Predmet.ProtustrankaFormated>
  <DomainObject.Predmet.ProtustrankaFormatedOIB>
    <izvorni_sadrzaj>  KRUŠVAR d.o.o. za posredovanje u trgovini, OIB 95724708670</izvorni_sadrzaj>
    <derivirana_varijabla naziv="DomainObject.Predmet.ProtustrankaFormatedOIB_1">  KRUŠVAR d.o.o. za posredovanje u trgovini, OIB 95724708670</derivirana_varijabla>
  </DomainObject.Predmet.ProtustrankaFormatedOIB>
  <DomainObject.Predmet.ProtustrankaFormatedWithAdress>
    <izvorni_sadrzaj> KRUŠVAR d.o.o. za posredovanje u trgovini, Vijeća Europe 25, 32000 Vukovar</izvorni_sadrzaj>
    <derivirana_varijabla naziv="DomainObject.Predmet.ProtustrankaFormatedWithAdress_1"> KRUŠVAR d.o.o. za posredovanje u trgovini, Vijeća Europe 25, 32000 Vukovar</derivirana_varijabla>
  </DomainObject.Predmet.ProtustrankaFormatedWithAdress>
  <DomainObject.Predmet.ProtustrankaFormatedWithAdressOIB>
    <izvorni_sadrzaj> KRUŠVAR d.o.o. za posredovanje u trgovini, OIB 95724708670, Vijeća Europe 25, 32000 Vukovar</izvorni_sadrzaj>
    <derivirana_varijabla naziv="DomainObject.Predmet.ProtustrankaFormatedWithAdressOIB_1"> KRUŠVAR d.o.o. za posredovanje u trgovini, OIB 95724708670, Vijeća Europe 25, 32000 Vukovar</derivirana_varijabla>
  </DomainObject.Predmet.ProtustrankaFormatedWithAdressOIB>
  <DomainObject.Predmet.ProtustrankaWithAdress>
    <izvorni_sadrzaj>KRUŠVAR d.o.o. za posredovanje u trgovini Vijeća Europe 25, 32000 Vukovar</izvorni_sadrzaj>
    <derivirana_varijabla naziv="DomainObject.Predmet.ProtustrankaWithAdress_1">KRUŠVAR d.o.o. za posredovanje u trgovini Vijeća Europe 25, 32000 Vukovar</derivirana_varijabla>
  </DomainObject.Predmet.ProtustrankaWithAdress>
  <DomainObject.Predmet.ProtustrankaWithAdressOIB>
    <izvorni_sadrzaj>KRUŠVAR d.o.o. za posredovanje u trgovini, OIB 95724708670, Vijeća Europe 25, 32000 Vukovar</izvorni_sadrzaj>
    <derivirana_varijabla naziv="DomainObject.Predmet.ProtustrankaWithAdressOIB_1">KRUŠVAR d.o.o. za posredovanje u trgovini, OIB 95724708670, Vijeća Europe 25, 32000 Vukovar</derivirana_varijabla>
  </DomainObject.Predmet.ProtustrankaWithAdressOIB>
  <DomainObject.Predmet.ProtustrankaNazivFormated>
    <izvorni_sadrzaj>KRUŠVAR d.o.o. za posredovanje u trgovini</izvorni_sadrzaj>
    <derivirana_varijabla naziv="DomainObject.Predmet.ProtustrankaNazivFormated_1">KRUŠVAR d.o.o. za posredovanje u trgovini</derivirana_varijabla>
  </DomainObject.Predmet.ProtustrankaNazivFormated>
  <DomainObject.Predmet.ProtustrankaNazivFormatedOIB>
    <izvorni_sadrzaj>KRUŠVAR d.o.o. za posredovanje u trgovini, OIB 95724708670</izvorni_sadrzaj>
    <derivirana_varijabla naziv="DomainObject.Predmet.ProtustrankaNazivFormatedOIB_1">KRUŠVAR d.o.o. za posredovanje u trgovini, OIB 95724708670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KRUŠVAR d.o.o. za posredovanje u trgovini</item>
    </izvorni_sadrzaj>
    <derivirana_varijabla naziv="DomainObject.Predmet.ProtuStrankaListFormated_1">
      <item>KRUŠVAR d.o.o. za posredovanje u trgovini</item>
    </derivirana_varijabla>
  </DomainObject.Predmet.ProtuStrankaListFormated>
  <DomainObject.Predmet.ProtuStrankaListFormatedOIB>
    <izvorni_sadrzaj>
      <item>KRUŠVAR d.o.o. za posredovanje u trgovini, OIB 95724708670</item>
    </izvorni_sadrzaj>
    <derivirana_varijabla naziv="DomainObject.Predmet.ProtuStrankaListFormatedOIB_1">
      <item>KRUŠVAR d.o.o. za posredovanje u trgovini, OIB 95724708670</item>
    </derivirana_varijabla>
  </DomainObject.Predmet.ProtuStrankaListFormatedOIB>
  <DomainObject.Predmet.ProtuStrankaListFormatedWithAdress>
    <izvorni_sadrzaj>
      <item>KRUŠVAR d.o.o. za posredovanje u trgovini, Vijeća Europe 25, 32000 Vukovar</item>
    </izvorni_sadrzaj>
    <derivirana_varijabla naziv="DomainObject.Predmet.ProtuStrankaListFormatedWithAdress_1">
      <item>KRUŠVAR d.o.o. za posredovanje u trgovini, Vijeća Europe 25, 32000 Vukovar</item>
    </derivirana_varijabla>
  </DomainObject.Predmet.ProtuStrankaListFormatedWithAdress>
  <DomainObject.Predmet.ProtuStrankaListFormatedWithAdressOIB>
    <izvorni_sadrzaj>
      <item>KRUŠVAR d.o.o. za posredovanje u trgovini, OIB 95724708670, Vijeća Europe 25, 32000 Vukovar</item>
    </izvorni_sadrzaj>
    <derivirana_varijabla naziv="DomainObject.Predmet.ProtuStrankaListFormatedWithAdressOIB_1">
      <item>KRUŠVAR d.o.o. za posredovanje u trgovini, OIB 95724708670, Vijeća Europe 25, 32000 Vukovar</item>
    </derivirana_varijabla>
  </DomainObject.Predmet.ProtuStrankaListFormatedWithAdressOIB>
  <DomainObject.Predmet.ProtuStrankaListNazivFormated>
    <izvorni_sadrzaj>
      <item>KRUŠVAR d.o.o. za posredovanje u trgovini</item>
    </izvorni_sadrzaj>
    <derivirana_varijabla naziv="DomainObject.Predmet.ProtuStrankaListNazivFormated_1">
      <item>KRUŠVAR d.o.o. za posredovanje u trgovini</item>
    </derivirana_varijabla>
  </DomainObject.Predmet.ProtuStrankaListNazivFormated>
  <DomainObject.Predmet.ProtuStrankaListNazivFormatedOIB>
    <izvorni_sadrzaj>
      <item>KRUŠVAR d.o.o. za posredovanje u trgovini, OIB 95724708670</item>
    </izvorni_sadrzaj>
    <derivirana_varijabla naziv="DomainObject.Predmet.ProtuStrankaListNazivFormatedOIB_1">
      <item>KRUŠVAR d.o.o. za posredovanje u trgovini, OIB 95724708670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KRUŠVAR d.o.o. za posredovanje u trgovini</izvorni_sadrzaj>
    <derivirana_varijabla naziv="DomainObject.Predmet.ProtustrankaIDrugi_1">KRUŠVAR d.o.o. za posredovanje u trgovini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KRUŠVAR d.o.o. za posredovanje u trgovini, OIB 95724708670, Vijeća Europe 25, 32000 Vukovar</izvorni_sadrzaj>
    <derivirana_varijabla naziv="DomainObject.Predmet.ProtustrankaIDrugiAdressOIB_1">KRUŠVAR d.o.o. za posredovanje u trgovini, OIB 95724708670, Vijeća Europe 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KRUŠVAR d.o.o. za posredovanje u trgovini</item>
    </izvorni_sadrzaj>
    <derivirana_varijabla naziv="DomainObject.Predmet.SudioniciListNaziv_1">
      <item>FINA RC OSIJEK</item>
      <item>KRUŠVAR d.o.o. za posredovanje u trgovini</item>
    </derivirana_varijabla>
  </DomainObject.Predmet.SudioniciListNaziv>
  <DomainObject.Predmet.SudioniciListAdressOIB>
    <izvorni_sadrzaj>
      <item>FINA RC OSIJEK, OIB 85821130368</item>
      <item>KRUŠVAR d.o.o. za posredovanje u trgovini, OIB 95724708670, Vijeća Europe 25,32000 Vukovar</item>
    </izvorni_sadrzaj>
    <derivirana_varijabla naziv="DomainObject.Predmet.SudioniciListAdressOIB_1">
      <item>FINA RC OSIJEK, OIB 85821130368</item>
      <item>KRUŠVAR d.o.o. za posredovanje u trgovini, OIB 95724708670, Vijeća Europe 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95724708670</item>
    </izvorni_sadrzaj>
    <derivirana_varijabla naziv="DomainObject.Predmet.SudioniciListNazivOIB_1">
      <item>, OIB 85821130368</item>
      <item>, OIB 95724708670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09DA3-0DE9-48F2-B3DA-B985F08B7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2176</properties:Characters>
  <properties:Lines>56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2018-07-20T07:52:00Z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2018-07-20T08:04:00Z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(KRUŠTVAR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