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a05a" w14:paraId="47ea05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53EFD">
        <w:t>2</w:t>
      </w:r>
      <w:r w:rsidR="00446E15">
        <w:t>0</w:t>
      </w:r>
      <w:r w:rsidR="00AE41FD">
        <w:t>13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E41FD">
        <w:t>TRGOVEL d.o.o. Zagreb, Martićeva 43, OIB 93717797060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E41FD">
        <w:t>TRGOVEL d.o.o. Zagreb, Martićeva 43, OIB 93717797060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C53EFD">
        <w:t>10,</w:t>
      </w:r>
      <w:r w:rsidR="00446E15">
        <w:t>5</w:t>
      </w:r>
      <w:r w:rsidR="00AE41FD">
        <w:t>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7803DD">
        <w:t xml:space="preserve">Krešimir Maretić, Zagreb, Šimuna Starčevića 7, OIB </w:t>
      </w:r>
      <w:r w:rsidR="00AE41FD">
        <w:t>66108961276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E41FD">
        <w:t>TRGOVEL d.o.o. Zagreb, Martićeva 43, OIB 93717797060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E41FD">
        <w:t>TRGOVEL d.o.o. Zagreb, Martićeva 43, OIB 93717797060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67BBC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E41FD">
        <w:t>TRGOVEL d.o.o. Zagreb, Martićeva 43, OIB 93717797060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E41FD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AE41FD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E41FD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0E78DA" w:rsidR="008E28DC">
      <w:pPr>
        <w:jc w:val="right"/>
      </w:pPr>
      <w:r>
        <w:t xml:space="preserve">                                                                         Goranka Boljkovac</w:t>
      </w:r>
    </w:p>
    <w:p w:rsidRDefault="000E78DA" w:rsidP="000E78DA" w:rsidR="000E78DA">
      <w:pPr>
        <w:jc w:val="right"/>
      </w:pPr>
    </w:p>
    <w:p w:rsidRDefault="000E78DA" w:rsidP="000E78DA" w:rsidR="000E78DA">
      <w:pPr>
        <w:jc w:val="right"/>
      </w:pPr>
    </w:p>
    <w:p w:rsidRDefault="000E78DA" w:rsidP="000E78DA" w:rsidR="000E78DA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E41FD">
        <w:t>Krešimir Maretić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2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53EFD">
      <w:t>2</w:t>
    </w:r>
    <w:r w:rsidR="00446E15">
      <w:t>0</w:t>
    </w:r>
    <w:r w:rsidR="00AE41FD">
      <w:t>13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442D2"/>
    <w:rsid w:val="00446E15"/>
    <w:rsid w:val="0045631B"/>
    <w:rsid w:val="004B0E11"/>
    <w:rsid w:val="004B4514"/>
    <w:rsid w:val="004D27C4"/>
    <w:rsid w:val="004D7DF4"/>
    <w:rsid w:val="0053264E"/>
    <w:rsid w:val="0057485D"/>
    <w:rsid w:val="00577E41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53EFD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St-2013/2015</izvorni_sadrzaj>
    <derivirana_varijabla naziv="DomainObject.Predmet.OznakaBroj_1">St-2013/2015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TRGOVEL d.o.o.</izvorni_sadrzaj>
    <derivirana_varijabla naziv="DomainObject.Predmet.ProtustrankaFormated_1">  TRGOVEL d.o.o.</derivirana_varijabla>
  </DomainObject.Predmet.ProtustrankaFormated>
  <DomainObject.Predmet.ProtustrankaFormatedOIB>
    <izvorni_sadrzaj>  TRGOVEL d.o.o., OIB 93717797060</izvorni_sadrzaj>
    <derivirana_varijabla naziv="DomainObject.Predmet.ProtustrankaFormatedOIB_1">  TRGOVEL d.o.o., OIB 93717797060</derivirana_varijabla>
  </DomainObject.Predmet.ProtustrankaFormatedOIB>
  <DomainObject.Predmet.ProtustrankaFormatedWithAdress>
    <izvorni_sadrzaj> TRGOVEL d.o.o., Martićeva 43, 10000 Zagreb</izvorni_sadrzaj>
    <derivirana_varijabla naziv="DomainObject.Predmet.ProtustrankaFormatedWithAdress_1"> TRGOVEL d.o.o., Martićeva 43, 10000 Zagreb</derivirana_varijabla>
  </DomainObject.Predmet.ProtustrankaFormatedWithAdress>
  <DomainObject.Predmet.ProtustrankaFormatedWithAdressOIB>
    <izvorni_sadrzaj> TRGOVEL d.o.o., OIB 93717797060, Martićeva 43, 10000 Zagreb</izvorni_sadrzaj>
    <derivirana_varijabla naziv="DomainObject.Predmet.ProtustrankaFormatedWithAdressOIB_1"> TRGOVEL d.o.o., OIB 93717797060, Martićeva 43, 10000 Zagreb</derivirana_varijabla>
  </DomainObject.Predmet.ProtustrankaFormatedWithAdressOIB>
  <DomainObject.Predmet.ProtustrankaWithAdress>
    <izvorni_sadrzaj>TRGOVEL d.o.o. Martićeva 43, 10000 Zagreb</izvorni_sadrzaj>
    <derivirana_varijabla naziv="DomainObject.Predmet.ProtustrankaWithAdress_1">TRGOVEL d.o.o. Martićeva 43, 10000 Zagreb</derivirana_varijabla>
  </DomainObject.Predmet.ProtustrankaWithAdress>
  <DomainObject.Predmet.ProtustrankaWithAdressOIB>
    <izvorni_sadrzaj>TRGOVEL d.o.o., OIB 93717797060, Martićeva 43, 10000 Zagreb</izvorni_sadrzaj>
    <derivirana_varijabla naziv="DomainObject.Predmet.ProtustrankaWithAdressOIB_1">TRGOVEL d.o.o., OIB 93717797060, Martićeva 43, 10000 Zagreb</derivirana_varijabla>
  </DomainObject.Predmet.ProtustrankaWithAdressOIB>
  <DomainObject.Predmet.ProtustrankaNazivFormated>
    <izvorni_sadrzaj>TRGOVEL d.o.o.</izvorni_sadrzaj>
    <derivirana_varijabla naziv="DomainObject.Predmet.ProtustrankaNazivFormated_1">TRGOVEL d.o.o.</derivirana_varijabla>
  </DomainObject.Predmet.ProtustrankaNazivFormated>
  <DomainObject.Predmet.ProtustrankaNazivFormatedOIB>
    <izvorni_sadrzaj>TRGOVEL d.o.o., OIB 93717797060</izvorni_sadrzaj>
    <derivirana_varijabla naziv="DomainObject.Predmet.ProtustrankaNazivFormatedOIB_1">TRGOVEL d.o.o., OIB 93717797060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TRGOVEL d.o.o.</item>
    </izvorni_sadrzaj>
    <derivirana_varijabla naziv="DomainObject.Predmet.ProtuStrankaListFormated_1">
      <item>TRGOVEL d.o.o.</item>
    </derivirana_varijabla>
  </DomainObject.Predmet.ProtuStrankaListFormated>
  <DomainObject.Predmet.ProtuStrankaListFormatedOIB>
    <izvorni_sadrzaj>
      <item>TRGOVEL d.o.o., OIB 93717797060</item>
    </izvorni_sadrzaj>
    <derivirana_varijabla naziv="DomainObject.Predmet.ProtuStrankaListFormatedOIB_1">
      <item>TRGOVEL d.o.o., OIB 93717797060</item>
    </derivirana_varijabla>
  </DomainObject.Predmet.ProtuStrankaListFormatedOIB>
  <DomainObject.Predmet.ProtuStrankaListFormatedWithAdress>
    <izvorni_sadrzaj>
      <item>TRGOVEL d.o.o., Martićeva 43, 10000 Zagreb</item>
    </izvorni_sadrzaj>
    <derivirana_varijabla naziv="DomainObject.Predmet.ProtuStrankaListFormatedWithAdress_1">
      <item>TRGOVEL d.o.o., Martićeva 43, 10000 Zagreb</item>
    </derivirana_varijabla>
  </DomainObject.Predmet.ProtuStrankaListFormatedWithAdress>
  <DomainObject.Predmet.ProtuStrankaListFormatedWithAdressOIB>
    <izvorni_sadrzaj>
      <item>TRGOVEL d.o.o., OIB 93717797060, Martićeva 43, 10000 Zagreb</item>
    </izvorni_sadrzaj>
    <derivirana_varijabla naziv="DomainObject.Predmet.ProtuStrankaListFormatedWithAdressOIB_1">
      <item>TRGOVEL d.o.o., OIB 93717797060, Martićeva 43, 10000 Zagreb</item>
    </derivirana_varijabla>
  </DomainObject.Predmet.ProtuStrankaListFormatedWithAdressOIB>
  <DomainObject.Predmet.ProtuStrankaListNazivFormated>
    <izvorni_sadrzaj>
      <item>TRGOVEL d.o.o.</item>
    </izvorni_sadrzaj>
    <derivirana_varijabla naziv="DomainObject.Predmet.ProtuStrankaListNazivFormated_1">
      <item>TRGOVEL d.o.o.</item>
    </derivirana_varijabla>
  </DomainObject.Predmet.ProtuStrankaListNazivFormated>
  <DomainObject.Predmet.ProtuStrankaListNazivFormatedOIB>
    <izvorni_sadrzaj>
      <item>TRGOVEL d.o.o., OIB 93717797060</item>
    </izvorni_sadrzaj>
    <derivirana_varijabla naziv="DomainObject.Predmet.ProtuStrankaListNazivFormatedOIB_1">
      <item>TRGOVEL d.o.o., OIB 93717797060</item>
    </derivirana_varijabla>
  </DomainObject.Predmet.ProtuStrankaListNazivFormatedOIB>
  <DomainObject.Predmet.OstaliListFormated>
    <izvorni_sadrzaj>
      <item>Vujo Vrga</item>
      <item>Titan Mirošević</item>
    </izvorni_sadrzaj>
    <derivirana_varijabla naziv="DomainObject.Predmet.OstaliListFormated_1">
      <item>Vujo Vrga</item>
      <item>Titan Mirošević</item>
    </derivirana_varijabla>
  </DomainObject.Predmet.OstaliListFormated>
  <DomainObject.Predmet.OstaliListFormatedOIB>
    <izvorni_sadrzaj>
      <item>Vujo Vrga, OIB 22719923728</item>
      <item>Titan Mirošević, OIB 29481880333</item>
    </izvorni_sadrzaj>
    <derivirana_varijabla naziv="DomainObject.Predmet.OstaliListFormatedOIB_1">
      <item>Vujo Vrga, OIB 22719923728</item>
      <item>Titan Mirošević, OIB 29481880333</item>
    </derivirana_varijabla>
  </DomainObject.Predmet.OstaliListFormatedOIB>
  <DomainObject.Predmet.OstaliListFormatedWithAdress>
    <izvorni_sadrzaj>
      <item>Vujo Vrga, Nikole Hećimovića 1, 10000 Zagreb</item>
      <item>Titan Mirošević, Triporte 1, 20270 Vela Luka</item>
    </izvorni_sadrzaj>
    <derivirana_varijabla naziv="DomainObject.Predmet.OstaliListFormatedWithAdress_1">
      <item>Vujo Vrga, Nikole Hećimovića 1, 10000 Zagreb</item>
      <item>Titan Mirošević, Triporte 1, 20270 Vela Luka</item>
    </derivirana_varijabla>
  </DomainObject.Predmet.OstaliListFormatedWithAdress>
  <DomainObject.Predmet.OstaliListFormatedWithAdressOIB>
    <izvorni_sadrzaj>
      <item>Vujo Vrga, OIB 22719923728, Nikole Hećimovića 1, 10000 Zagreb</item>
      <item>Titan Mirošević, OIB 29481880333, Triporte 1, 20270 Vela Luka</item>
    </izvorni_sadrzaj>
    <derivirana_varijabla naziv="DomainObject.Predmet.OstaliListFormatedWithAdressOIB_1">
      <item>Vujo Vrga, OIB 22719923728, Nikole Hećimovića 1, 10000 Zagreb</item>
      <item>Titan Mirošević, OIB 29481880333, Triporte 1, 20270 Vela Luka</item>
    </derivirana_varijabla>
  </DomainObject.Predmet.OstaliListFormatedWithAdressOIB>
  <DomainObject.Predmet.OstaliListNazivFormated>
    <izvorni_sadrzaj>
      <item>Vujo Vrga</item>
      <item>Titan Mirošević</item>
    </izvorni_sadrzaj>
    <derivirana_varijabla naziv="DomainObject.Predmet.OstaliListNazivFormated_1">
      <item>Vujo Vrga</item>
      <item>Titan Mirošević</item>
    </derivirana_varijabla>
  </DomainObject.Predmet.OstaliListNazivFormated>
  <DomainObject.Predmet.OstaliListNazivFormatedOIB>
    <izvorni_sadrzaj>
      <item>Vujo Vrga, OIB 22719923728</item>
      <item>Titan Mirošević, OIB 29481880333</item>
    </izvorni_sadrzaj>
    <derivirana_varijabla naziv="DomainObject.Predmet.OstaliListNazivFormatedOIB_1">
      <item>Vujo Vrga, OIB 22719923728</item>
      <item>Titan Mirošević, OIB 29481880333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TRGOVEL d.o.o.</izvorni_sadrzaj>
    <derivirana_varijabla naziv="DomainObject.Predmet.ProtustrankaIDrugi_1">TRGOVEL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TRGOVEL d.o.o., OIB 93717797060, Martićeva 43, 10000 Zagreb</izvorni_sadrzaj>
    <derivirana_varijabla naziv="DomainObject.Predmet.ProtustrankaIDrugiAdressOIB_1">TRGOVEL d.o.o., OIB 93717797060, Martićeva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TRGOVEL d.o.o.</item>
      <item>FINA Regionalni centar Zagreb</item>
      <item>Vujo Vrga</item>
      <item>Titan Mirošević</item>
    </izvorni_sadrzaj>
    <derivirana_varijabla naziv="DomainObject.Predmet.SudioniciListNaziv_1">
      <item>TRGOVEL d.o.o.</item>
      <item>FINA Regionalni centar Zagreb</item>
      <item>Vujo Vrga</item>
      <item>Titan Mirošević</item>
    </derivirana_varijabla>
  </DomainObject.Predmet.SudioniciListNaziv>
  <DomainObject.Predmet.SudioniciListAdressOIB>
    <izvorni_sadrzaj>
      <item>TRGOVEL d.o.o., OIB 93717797060, Martićeva 43,10000 Zagreb</item>
      <item>FINA Regionalni centar Zagreb, OIB 85821130368, Trg Svibanjskih žrtava 1995. br. 1,10000 Zagreb</item>
      <item>Vujo Vrga, OIB 22719923728, Nikole Hećimovića 1,10000 Zagreb</item>
      <item>Titan Mirošević, OIB 29481880333, Triporte 1,20270 Vela Luka</item>
    </izvorni_sadrzaj>
    <derivirana_varijabla naziv="DomainObject.Predmet.SudioniciListAdressOIB_1">
      <item>TRGOVEL d.o.o., OIB 93717797060, Martićeva 43,10000 Zagreb</item>
      <item>FINA Regionalni centar Zagreb, OIB 85821130368, Trg Svibanjskih žrtava 1995. br. 1,10000 Zagreb</item>
      <item>Vujo Vrga, OIB 22719923728, Nikole Hećimovića 1,10000 Zagreb</item>
      <item>Titan Mirošević, OIB 29481880333, Triporte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93717797060</item>
      <item>, OIB 85821130368</item>
      <item>, OIB 22719923728</item>
      <item>, OIB 29481880333</item>
    </izvorni_sadrzaj>
    <derivirana_varijabla naziv="DomainObject.Predmet.SudioniciListNazivOIB_1">
      <item>, OIB 93717797060</item>
      <item>, OIB 85821130368</item>
      <item>, OIB 22719923728</item>
      <item>, OIB 29481880333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3127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2016-02-24T09:53:00Z</dcterms:created>
  <dc:creator>gboljkovac</dc:creator>
  <cp:lastModifiedBy>Goranka Boljkovac</cp:lastModifiedBy>
  <cp:lastPrinted>2016-02-24T09:53:00Z</cp:lastPrinted>
  <dcterms:modified xmlns:xsi="http://www.w3.org/2001/XMLSchema-instance" xsi:type="dcterms:W3CDTF">2016-02-24T09:54:00Z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