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8b8a" w14:paraId="3818b8a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E55C0F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543D0A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>1</w:t>
      </w:r>
      <w:r w:rsidR="00EB289D">
        <w:rPr>
          <w:rFonts w:cs="Times New Roman" w:eastAsia="MS Mincho" w:hAnsi="Times New Roman" w:ascii="Times New Roman"/>
          <w:sz w:val="24"/>
        </w:rPr>
        <w:t>5</w:t>
      </w:r>
      <w:r w:rsidR="00151BB5">
        <w:rPr>
          <w:rFonts w:cs="Times New Roman" w:eastAsia="MS Mincho" w:hAnsi="Times New Roman" w:ascii="Times New Roman"/>
          <w:sz w:val="24"/>
        </w:rPr>
        <w:t>.</w:t>
      </w:r>
      <w:r w:rsidR="00EB289D">
        <w:rPr>
          <w:rFonts w:cs="Times New Roman" w:eastAsia="MS Mincho" w:hAnsi="Times New Roman" w:ascii="Times New Roman"/>
          <w:sz w:val="24"/>
        </w:rPr>
        <w:t xml:space="preserve"> lipnja </w:t>
      </w:r>
      <w:r w:rsidR="005D0034">
        <w:rPr>
          <w:rFonts w:cs="Times New Roman" w:eastAsia="MS Mincho" w:hAnsi="Times New Roman" w:ascii="Times New Roman"/>
          <w:sz w:val="24"/>
        </w:rPr>
        <w:t xml:space="preserve"> </w:t>
      </w:r>
      <w:r w:rsidR="00CF4144">
        <w:rPr>
          <w:rFonts w:cs="Times New Roman" w:eastAsia="MS Mincho" w:hAnsi="Times New Roman" w:ascii="Times New Roman"/>
          <w:sz w:val="24"/>
        </w:rPr>
        <w:t>201</w:t>
      </w:r>
      <w:r w:rsidR="005D0034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00339" w:rsidP="00704453" w:rsidR="00000339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D67A05" w:rsidR="00EB289D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 xml:space="preserve">izjašnjenja o prijedlogu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EB289D">
        <w:rPr>
          <w:rFonts w:cs="Times New Roman" w:eastAsia="MS Mincho" w:hAnsi="Times New Roman" w:ascii="Times New Roman"/>
          <w:sz w:val="24"/>
        </w:rPr>
        <w:t xml:space="preserve"> ZLATNA ŠKOLJKA d.o.o. za ugosstiteljstvo Rijeka, Kruzžna 12/A (MBS 040156496  - OIB 04341177865)</w:t>
      </w:r>
    </w:p>
    <w:p w:rsidRDefault="00EB289D" w:rsidP="00D67A05" w:rsidR="00EB289D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5D5402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3C0905">
        <w:rPr>
          <w:rFonts w:cs="Times New Roman" w:eastAsia="MS Mincho" w:hAnsi="Times New Roman" w:ascii="Times New Roman"/>
          <w:sz w:val="24"/>
        </w:rPr>
        <w:t>10</w:t>
      </w:r>
      <w:r w:rsidR="00684655">
        <w:rPr>
          <w:rFonts w:cs="Times New Roman" w:eastAsia="MS Mincho" w:hAnsi="Times New Roman" w:ascii="Times New Roman"/>
          <w:sz w:val="24"/>
        </w:rPr>
        <w:t>.</w:t>
      </w:r>
      <w:r w:rsidR="00EB289D">
        <w:rPr>
          <w:rFonts w:cs="Times New Roman" w:eastAsia="MS Mincho" w:hAnsi="Times New Roman" w:ascii="Times New Roman"/>
          <w:sz w:val="24"/>
        </w:rPr>
        <w:t>3</w:t>
      </w:r>
      <w:r w:rsidR="005D0034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4D653B" w:rsidP="00704453" w:rsidR="004D653B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5B3410" w:rsidP="005B3410" w:rsidR="005B3410" w:rsidRPr="00CF4144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predlagatelja. Nitko, dostava poziva uredno iskazana</w:t>
      </w:r>
    </w:p>
    <w:p w:rsidRDefault="005B3410" w:rsidP="005B3410" w:rsidR="005B3410" w:rsidRPr="003B38FD">
      <w:pPr>
        <w:pStyle w:val="Odlomakpopisa"/>
        <w:numPr>
          <w:ilvl w:val="0"/>
          <w:numId w:val="1"/>
        </w:numPr>
      </w:pPr>
      <w:r>
        <w:rPr>
          <w:bCs/>
          <w:lang w:val="de-DE"/>
        </w:rPr>
        <w:t xml:space="preserve">za </w:t>
      </w:r>
      <w:r w:rsidRPr="003B38FD">
        <w:rPr>
          <w:bCs/>
          <w:lang w:val="de-DE"/>
        </w:rPr>
        <w:t xml:space="preserve"> dužnika – </w:t>
      </w:r>
      <w:r>
        <w:rPr>
          <w:bCs/>
          <w:lang w:val="de-DE"/>
        </w:rPr>
        <w:t xml:space="preserve">Nitko, dostava poziva uredno iskazana </w:t>
      </w:r>
    </w:p>
    <w:p w:rsidRDefault="005B3410" w:rsidP="005B3410" w:rsidR="005B3410">
      <w:pPr>
        <w:pStyle w:val="Odlomakpopisa"/>
        <w:ind w:left="360"/>
      </w:pPr>
    </w:p>
    <w:p w:rsidRDefault="005B3410" w:rsidP="005B3410" w:rsidR="005B3410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5B3410" w:rsidP="005B3410" w:rsidR="005B3410">
      <w:pPr>
        <w:ind w:firstLine="348" w:left="360"/>
      </w:pPr>
      <w:r>
        <w:t>Utvrđuje se da na današnje ročište stranke nisu pristupile  iako su poziv uredno primile.</w:t>
      </w:r>
    </w:p>
    <w:p w:rsidRDefault="005B3410" w:rsidP="005B3410" w:rsidR="005B3410">
      <w:pPr>
        <w:ind w:left="360"/>
      </w:pPr>
      <w:r>
        <w:tab/>
        <w:t>Utvrđuje se da se stranke nisu pismeno očitovale o prijedlogu za otvaranje stečajnog postupka.</w:t>
      </w:r>
    </w:p>
    <w:p w:rsidRDefault="005B3410" w:rsidP="005B3410" w:rsidR="005B3410">
      <w:pPr>
        <w:ind w:left="360"/>
      </w:pPr>
    </w:p>
    <w:p w:rsidRDefault="005B3410" w:rsidP="005B3410" w:rsidR="005B3410">
      <w:pPr>
        <w:ind w:firstLine="708"/>
        <w:jc w:val="both"/>
      </w:pPr>
      <w:r>
        <w:t>Sudac donosi</w:t>
      </w:r>
    </w:p>
    <w:p w:rsidRDefault="005B3410" w:rsidP="005B3410" w:rsidR="005B3410">
      <w:pPr>
        <w:ind w:firstLine="708"/>
        <w:jc w:val="both"/>
      </w:pPr>
    </w:p>
    <w:p w:rsidRDefault="005B3410" w:rsidP="005B3410" w:rsidR="005B3410">
      <w:pPr>
        <w:ind w:firstLine="708"/>
        <w:jc w:val="center"/>
      </w:pPr>
      <w:r>
        <w:t>r j e š e n j e</w:t>
      </w:r>
    </w:p>
    <w:p w:rsidRDefault="005B3410" w:rsidP="005B3410" w:rsidR="005B3410">
      <w:pPr>
        <w:jc w:val="both"/>
      </w:pPr>
    </w:p>
    <w:p w:rsidRDefault="005B3410" w:rsidP="005B3410" w:rsidR="005B3410">
      <w:pPr>
        <w:jc w:val="both"/>
      </w:pPr>
      <w:r>
        <w:tab/>
      </w:r>
    </w:p>
    <w:p w:rsidRDefault="005B3410" w:rsidP="005B3410" w:rsidR="005B3410">
      <w:pPr>
        <w:jc w:val="both"/>
      </w:pPr>
      <w:r>
        <w:t>I</w:t>
      </w:r>
      <w:r>
        <w:tab/>
        <w:t>Ročište radi rasprave o uvjetima za otvaranje stečajnog postupka (Čl. 53 stavak 3 Stečajnog zakona)  zakazuje se  za dan</w:t>
      </w:r>
    </w:p>
    <w:p w:rsidRDefault="005B3410" w:rsidP="005B3410" w:rsidR="005B3410">
      <w:pPr>
        <w:jc w:val="both"/>
      </w:pPr>
    </w:p>
    <w:p w:rsidRDefault="005B3410" w:rsidP="005B3410" w:rsidR="005B3410">
      <w:pPr>
        <w:ind w:firstLine="708"/>
        <w:jc w:val="center"/>
      </w:pPr>
      <w:r>
        <w:t xml:space="preserve">20. rujna 2016. u </w:t>
      </w:r>
      <w:r w:rsidR="00593CFF">
        <w:t>10,30</w:t>
      </w:r>
      <w:r>
        <w:t xml:space="preserve"> sati</w:t>
      </w:r>
    </w:p>
    <w:p w:rsidRDefault="00593CFF" w:rsidP="005B3410" w:rsidR="00593CFF">
      <w:pPr>
        <w:ind w:firstLine="708"/>
        <w:jc w:val="both"/>
      </w:pPr>
    </w:p>
    <w:p w:rsidRDefault="005B3410" w:rsidP="005B3410" w:rsidR="005B3410">
      <w:pPr>
        <w:ind w:firstLine="708"/>
        <w:jc w:val="both"/>
      </w:pPr>
      <w:r>
        <w:t>kod ovog suda, Zadarska 1 i 3, soba 11, o čemu će stranke biti obaviještene kopijom raspravnog zapisnika.</w:t>
      </w:r>
    </w:p>
    <w:p w:rsidRDefault="005B3410" w:rsidP="005B3410" w:rsidR="005B3410">
      <w:pPr>
        <w:ind w:firstLine="708"/>
        <w:jc w:val="both"/>
      </w:pPr>
    </w:p>
    <w:p w:rsidRDefault="005B3410" w:rsidP="005B3410" w:rsidR="00D87141">
      <w:pPr>
        <w:jc w:val="both"/>
      </w:pPr>
      <w:r>
        <w:lastRenderedPageBreak/>
        <w:t>II</w:t>
      </w:r>
      <w:r>
        <w:tab/>
      </w:r>
      <w:r w:rsidR="00D87141">
        <w:t>Nalaže se osobama ovlaštenim za zastupanje dužnika da u roku od 8 dana od primitka ovog rješenja podnesu sudu izvješće o gospodarsko financijskom stanju dužnika te popis imovine dužnika.</w:t>
      </w:r>
    </w:p>
    <w:p w:rsidRDefault="00D87141" w:rsidP="005B3410" w:rsidR="00D87141">
      <w:pPr>
        <w:jc w:val="both"/>
      </w:pPr>
    </w:p>
    <w:p w:rsidRDefault="00D87141" w:rsidP="005B3410" w:rsidR="005B3410">
      <w:pPr>
        <w:jc w:val="both"/>
      </w:pPr>
      <w:r>
        <w:t>III</w:t>
      </w:r>
      <w:r>
        <w:tab/>
      </w:r>
      <w:r w:rsidR="005B3410">
        <w:t>Na ročište se pozivaju predlagatelj i zastupnik po zakonu dužnika.</w:t>
      </w:r>
    </w:p>
    <w:p w:rsidRDefault="003B38FD" w:rsidP="00151BB5" w:rsidR="003B38FD">
      <w:pPr>
        <w:jc w:val="both"/>
      </w:pPr>
    </w:p>
    <w:p w:rsidRDefault="00151BB5" w:rsidP="00151BB5" w:rsidR="00151BB5">
      <w:pPr>
        <w:ind w:firstLine="708" w:left="2832"/>
        <w:jc w:val="both"/>
      </w:pPr>
      <w:r>
        <w:t xml:space="preserve">Dovršeno u  </w:t>
      </w:r>
      <w:r w:rsidR="00B57045">
        <w:t>1</w:t>
      </w:r>
      <w:r>
        <w:t>0,</w:t>
      </w:r>
      <w:r w:rsidR="00EB289D">
        <w:t>4</w:t>
      </w:r>
      <w:r w:rsidR="00B57045">
        <w:t>0</w:t>
      </w:r>
      <w:r>
        <w:t xml:space="preserve"> sati</w:t>
      </w:r>
    </w:p>
    <w:p w:rsidRDefault="00151BB5" w:rsidP="00151BB5" w:rsidR="00151BB5">
      <w:pPr>
        <w:jc w:val="center"/>
      </w:pPr>
    </w:p>
    <w:p w:rsidRDefault="00D87141" w:rsidP="00151BB5" w:rsidR="00D87141">
      <w:pPr>
        <w:jc w:val="center"/>
      </w:pPr>
    </w:p>
    <w:p w:rsidRDefault="00151BB5" w:rsidP="00151BB5" w:rsidR="00151BB5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   </w:t>
      </w:r>
    </w:p>
    <w:p w:rsidRDefault="005B3410" w:rsidP="00151BB5" w:rsidR="005B3410"/>
    <w:p w:rsidRDefault="00151BB5" w:rsidP="00151BB5" w:rsidR="00151BB5"/>
    <w:p w:rsidRDefault="00151BB5" w:rsidP="00151BB5" w:rsidR="00993820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           </w:t>
      </w:r>
      <w:r w:rsidR="00993820">
        <w:tab/>
      </w:r>
      <w:r w:rsidR="00993820">
        <w:tab/>
      </w:r>
    </w:p>
    <w:sectPr w:rsidR="0099382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18C" w:rsidP="00704453" w:rsidR="004B318C">
      <w:r>
        <w:separator/>
      </w:r>
    </w:p>
  </w:endnote>
  <w:endnote w:id="0" w:type="continuationSeparator">
    <w:p w:rsidRDefault="004B318C" w:rsidP="00704453" w:rsidR="004B3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3E8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18C" w:rsidP="00704453" w:rsidR="004B318C">
      <w:r>
        <w:separator/>
      </w:r>
    </w:p>
  </w:footnote>
  <w:footnote w:id="0" w:type="continuationSeparator">
    <w:p w:rsidRDefault="004B318C" w:rsidP="00704453" w:rsidR="004B3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EB289D">
      <w:t>100</w:t>
    </w:r>
    <w:r w:rsidR="00151BB5">
      <w:t>/</w:t>
    </w:r>
    <w:r w:rsidR="002F1FDE">
      <w:t>2015-</w:t>
    </w:r>
    <w:r w:rsidR="00EB289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46B8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318C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3E8"/>
    <w:rsid w:val="005034D0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3CC6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7367F"/>
    <w:rsid w:val="00E75A6F"/>
    <w:rsid w:val="00E76BA1"/>
    <w:rsid w:val="00E81269"/>
    <w:rsid w:val="00E82F39"/>
    <w:rsid w:val="00E83CA8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3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3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3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3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3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3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3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3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3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15. lipnja 2016.</izvorni_sadrzaj>
    <derivirana_varijabla naziv="DomainObject.StvarniPocetakDatum_1">15. lipnja 2016.</derivirana_varijabla>
  </DomainObject.StvarniPocetakDatum>
  <DomainObject.StvarniZavrsetakDatum>
    <izvorni_sadrzaj>15. lipnja 2016.</izvorni_sadrzaj>
    <derivirana_varijabla naziv="DomainObject.StvarniZavrsetakDatum_1">15. lipnja 2016.</derivirana_varijabla>
  </DomainObject.StvarniZavrsetakDatum>
  <DomainObject.PlaniraniZavrsetakDatum>
    <izvorni_sadrzaj>15. lipnja 2016.</izvorni_sadrzaj>
    <derivirana_varijabla naziv="DomainObject.PlaniraniZavrsetakDatum_1">15. lipnja 2016.</derivirana_varijabla>
  </DomainObject.PlaniraniZavrsetakDatum>
  <DomainObject.PlaniraniPocetakDatum>
    <izvorni_sadrzaj>15. lipnja 2016.</izvorni_sadrzaj>
    <derivirana_varijabla naziv="DomainObject.PlaniraniPocetakDatum_1">15. lipnja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ZLATNA ŠKOLJKA d. o. o.  Rijeka</item>
      <item>Zoran Maržić</item>
      <item>FINA  Rijeka</item>
    </izvorni_sadrzaj>
    <derivirana_varijabla naziv="DomainObject.UcesnikSudskeRadnjeListNaziv_1">
      <item>ZLATNA ŠKOLJKA d. o. o.  Rijeka</item>
      <item>Zoran Maržić</item>
      <item>FINA 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ŠKOLJKA d. o. o.  Rijeka</izvorni_sadrzaj>
    <derivirana_varijabla naziv="DomainObject.Predmet.ProtustrankaFormated_1">  ZLATNA ŠKOLJKA d. o. o.  Rijeka</derivirana_varijabla>
  </DomainObject.Predmet.ProtustrankaFormated>
  <DomainObject.Predmet.ProtustrankaFormatedOIB>
    <izvorni_sadrzaj>  ZLATNA ŠKOLJKA d. o. o.  Rijeka, OIB 04341177865</izvorni_sadrzaj>
    <derivirana_varijabla naziv="DomainObject.Predmet.ProtustrankaFormatedOIB_1">  ZLATNA ŠKOLJKA d. o. o.  Rijeka, OIB 04341177865</derivirana_varijabla>
  </DomainObject.Predmet.ProtustrankaFormatedOIB>
  <DomainObject.Predmet.ProtustrankaFormatedWithAdress>
    <izvorni_sadrzaj> ZLATNA ŠKOLJKA d. o. o.  Rijeka, Kružna 12a, 51000 Rijeka</izvorni_sadrzaj>
    <derivirana_varijabla naziv="DomainObject.Predmet.ProtustrankaFormatedWithAdress_1"> ZLATNA ŠKOLJKA d. o. o.  Rijeka, Kružna 12a, 51000 Rijeka</derivirana_varijabla>
  </DomainObject.Predmet.ProtustrankaFormatedWithAdress>
  <DomainObject.Predmet.ProtustrankaFormatedWithAdressOIB>
    <izvorni_sadrzaj> ZLATNA ŠKOLJKA d. o. o.  Rijeka, OIB 04341177865, Kružna 12a, 51000 Rijeka</izvorni_sadrzaj>
    <derivirana_varijabla naziv="DomainObject.Predmet.ProtustrankaFormatedWithAdressOIB_1"> ZLATNA ŠKOLJKA d. o. o.  Rijeka, OIB 04341177865, Kružna 12a, 51000 Rijeka</derivirana_varijabla>
  </DomainObject.Predmet.ProtustrankaFormatedWithAdressOIB>
  <DomainObject.Predmet.ProtustrankaWithAdress>
    <izvorni_sadrzaj>ZLATNA ŠKOLJKA d. o. o.  Rijeka Kružna 12a, 51000 Rijeka</izvorni_sadrzaj>
    <derivirana_varijabla naziv="DomainObject.Predmet.ProtustrankaWithAdress_1">ZLATNA ŠKOLJKA d. o. o.  Rijeka Kružna 12a, 51000 Rijeka</derivirana_varijabla>
  </DomainObject.Predmet.ProtustrankaWithAdress>
  <DomainObject.Predmet.ProtustrankaWithAdressOIB>
    <izvorni_sadrzaj>ZLATNA ŠKOLJKA d. o. o.  Rijeka, OIB 04341177865, Kružna 12a, 51000 Rijeka</izvorni_sadrzaj>
    <derivirana_varijabla naziv="DomainObject.Predmet.ProtustrankaWithAdressOIB_1">ZLATNA ŠKOLJKA d. o. o.  Rijeka, OIB 04341177865, Kružna 12a, 51000 Rijeka</derivirana_varijabla>
  </DomainObject.Predmet.ProtustrankaWithAdressOIB>
  <DomainObject.Predmet.ProtustrankaNazivFormated>
    <izvorni_sadrzaj>ZLATNA ŠKOLJKA d. o. o.  Rijeka</izvorni_sadrzaj>
    <derivirana_varijabla naziv="DomainObject.Predmet.ProtustrankaNazivFormated_1">ZLATNA ŠKOLJKA d. o. o.  Rijeka</derivirana_varijabla>
  </DomainObject.Predmet.ProtustrankaNazivFormated>
  <DomainObject.Predmet.ProtustrankaNazivFormatedOIB>
    <izvorni_sadrzaj>ZLATNA ŠKOLJKA d. o. o.  Rijeka, OIB 04341177865</izvorni_sadrzaj>
    <derivirana_varijabla naziv="DomainObject.Predmet.ProtustrankaNazivFormatedOIB_1">ZLATNA ŠKOLJKA d. o. o.  Rijeka, OIB 04341177865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ŠKOLJKA d. o. o.  Rijeka</item>
    </izvorni_sadrzaj>
    <derivirana_varijabla naziv="DomainObject.Predmet.ProtuStrankaListFormated_1">
      <item>ZLATNA ŠKOLJKA d. o. o.  Rijeka</item>
    </derivirana_varijabla>
  </DomainObject.Predmet.ProtuStrankaListFormated>
  <DomainObject.Predmet.ProtuStrankaListFormatedOIB>
    <izvorni_sadrzaj>
      <item>ZLATNA ŠKOLJKA d. o. o.  Rijeka, OIB 04341177865</item>
    </izvorni_sadrzaj>
    <derivirana_varijabla naziv="DomainObject.Predmet.ProtuStrankaListFormatedOIB_1">
      <item>ZLATNA ŠKOLJKA d. o. o.  Rijeka, OIB 04341177865</item>
    </derivirana_varijabla>
  </DomainObject.Predmet.ProtuStrankaListFormatedOIB>
  <DomainObject.Predmet.ProtuStrankaListFormatedWithAdress>
    <izvorni_sadrzaj>
      <item>ZLATNA ŠKOLJKA d. o. o.  Rijeka, Kružna 12a, 51000 Rijeka</item>
    </izvorni_sadrzaj>
    <derivirana_varijabla naziv="DomainObject.Predmet.ProtuStrankaListFormatedWithAdress_1">
      <item>ZLATNA ŠKOLJKA d. o. o.  Rijeka, Kružna 12a, 51000 Rijeka</item>
    </derivirana_varijabla>
  </DomainObject.Predmet.ProtuStrankaListFormatedWithAdress>
  <DomainObject.Predmet.ProtuStrankaListFormatedWithAdressOIB>
    <izvorni_sadrzaj>
      <item>ZLATNA ŠKOLJKA d. o. o.  Rijeka, OIB 04341177865, Kružna 12a, 51000 Rijeka</item>
    </izvorni_sadrzaj>
    <derivirana_varijabla naziv="DomainObject.Predmet.ProtuStrankaListFormatedWithAdressOIB_1">
      <item>ZLATNA ŠKOLJKA d. o. o.  Rijeka, OIB 04341177865, Kružna 12a, 51000 Rijeka</item>
    </derivirana_varijabla>
  </DomainObject.Predmet.ProtuStrankaListFormatedWithAdressOIB>
  <DomainObject.Predmet.ProtuStrankaListNazivFormated>
    <izvorni_sadrzaj>
      <item>ZLATNA ŠKOLJKA d. o. o.  Rijeka</item>
    </izvorni_sadrzaj>
    <derivirana_varijabla naziv="DomainObject.Predmet.ProtuStrankaListNazivFormated_1">
      <item>ZLATNA ŠKOLJKA d. o. o.  Rijeka</item>
    </derivirana_varijabla>
  </DomainObject.Predmet.ProtuStrankaListNazivFormated>
  <DomainObject.Predmet.ProtuStrankaListNazivFormatedOIB>
    <izvorni_sadrzaj>
      <item>ZLATNA ŠKOLJKA d. o. o.  Rijeka, OIB 04341177865</item>
    </izvorni_sadrzaj>
    <derivirana_varijabla naziv="DomainObject.Predmet.ProtuStrankaListNazivFormatedOIB_1">
      <item>ZLATNA ŠKOLJKA d. o. o.  Rijeka, OIB 04341177865</item>
    </derivirana_varijabla>
  </DomainObject.Predmet.ProtuStrankaListNazivFormatedOIB>
  <DomainObject.Predmet.OstaliListFormated>
    <izvorni_sadrzaj>
      <item>Zoran Maržić</item>
    </izvorni_sadrzaj>
    <derivirana_varijabla naziv="DomainObject.Predmet.OstaliListFormated_1">
      <item>Zoran Maržić</item>
    </derivirana_varijabla>
  </DomainObject.Predmet.OstaliListFormated>
  <DomainObject.Predmet.OstaliListFormatedOIB>
    <izvorni_sadrzaj>
      <item>Zoran Maržić, OIB 73594118195</item>
    </izvorni_sadrzaj>
    <derivirana_varijabla naziv="DomainObject.Predmet.OstaliListFormatedOIB_1">
      <item>Zoran Maržić, OIB 73594118195</item>
    </derivirana_varijabla>
  </DomainObject.Predmet.OstaliListFormatedOIB>
  <DomainObject.Predmet.OstaliListFormatedWithAdress>
    <izvorni_sadrzaj>
      <item>Zoran Maržić, Šetalište 13.divizije 50b, 51000 Rijeka</item>
    </izvorni_sadrzaj>
    <derivirana_varijabla naziv="DomainObject.Predmet.OstaliListFormatedWithAdress_1">
      <item>Zoran Maržić, Šetalište 13.divizije 50b, 51000 Rijeka</item>
    </derivirana_varijabla>
  </DomainObject.Predmet.OstaliListFormatedWithAdress>
  <DomainObject.Predmet.OstaliListFormatedWithAdressOIB>
    <izvorni_sadrzaj>
      <item>Zoran Maržić, OIB 73594118195, Šetalište 13.divizije 50b, 51000 Rijeka</item>
    </izvorni_sadrzaj>
    <derivirana_varijabla naziv="DomainObject.Predmet.OstaliListFormatedWithAdressOIB_1">
      <item>Zoran Maržić, OIB 73594118195, Šetalište 13.divizije 50b, 51000 Rijeka</item>
    </derivirana_varijabla>
  </DomainObject.Predmet.OstaliListFormatedWithAdressOIB>
  <DomainObject.Predmet.OstaliListNazivFormated>
    <izvorni_sadrzaj>
      <item>Zoran Maržić</item>
    </izvorni_sadrzaj>
    <derivirana_varijabla naziv="DomainObject.Predmet.OstaliListNazivFormated_1">
      <item>Zoran Maržić</item>
    </derivirana_varijabla>
  </DomainObject.Predmet.OstaliListNazivFormated>
  <DomainObject.Predmet.OstaliListNazivFormatedOIB>
    <izvorni_sadrzaj>
      <item>Zoran Maržić, OIB 73594118195</item>
    </izvorni_sadrzaj>
    <derivirana_varijabla naziv="DomainObject.Predmet.OstaliListNazivFormatedOIB_1">
      <item>Zoran Maržić, OIB 73594118195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ŠKOLJKA d. o. o.  Rijeka</izvorni_sadrzaj>
    <derivirana_varijabla naziv="DomainObject.Predmet.ProtustrankaIDrugi_1">ZLATNA ŠKOLJKA d. o. 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ŠKOLJKA d. o. o.  Rijeka, OIB 04341177865, Kružna 12a, 51000 Rijeka</izvorni_sadrzaj>
    <derivirana_varijabla naziv="DomainObject.Predmet.ProtustrankaIDrugiAdressOIB_1">ZLATNA ŠKOLJKA d. o. o.  Rijeka, OIB 04341177865, Kružna 12a,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ŠKOLJKA d. o. o.  Rijeka</item>
      <item>Zoran Maržić</item>
    </izvorni_sadrzaj>
    <derivirana_varijabla naziv="DomainObject.Predmet.SudioniciListNaziv_1">
      <item>FINA  Rijeka</item>
      <item>ZLATNA ŠKOLJKA d. o. o.  Rijeka</item>
      <item>Zoran Maržić</item>
    </derivirana_varijabla>
  </DomainObject.Predmet.SudioniciListNaziv>
  <DomainObject.Predmet.SudioniciListAdressOIB>
    <izvorni_sadrzaj>
      <item>FINA  Rijeka, OIB 85821130368, Frana Kurelca 8,51000 Rijeka</item>
      <item>ZLATNA ŠKOLJKA d. o. o.  Rijeka, OIB 04341177865, Kružna 12a,51000 Rijeka</item>
      <item>Zoran Maržić, OIB 73594118195, Šetalište 13.divizije 50b,51000 Rijeka</item>
    </izvorni_sadrzaj>
    <derivirana_varijabla naziv="DomainObject.Predmet.SudioniciListAdressOIB_1">
      <item>FINA  Rijeka, OIB 85821130368, Frana Kurelca 8,51000 Rijeka</item>
      <item>ZLATNA ŠKOLJKA d. o. o.  Rijeka, OIB 04341177865, Kružna 12a,51000 Rijeka</item>
      <item>Zoran Maržić, OIB 73594118195, Šetalište 13.divizije 50b,51000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04341177865</item>
      <item>, OIB 73594118195</item>
    </izvorni_sadrzaj>
    <derivirana_varijabla naziv="DomainObject.Predmet.SudioniciListNazivOIB_1">
      <item>, OIB 85821130368</item>
      <item>, OIB 04341177865</item>
      <item>, OIB 73594118195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1969C-485B-4308-AE54-0B1091E31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223</properties:Words>
  <properties:Characters>1144</properties:Characters>
  <properties:Lines>61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2016-06-15T06:36:00Z</dcterms:created>
  <dc:creator>Korisnik</dc:creator>
  <cp:lastModifiedBy>Tanja Fidel</cp:lastModifiedBy>
  <cp:lastPrinted>2016-06-15T08:36:00Z</cp:lastPrinted>
  <dcterms:modified xmlns:xsi="http://www.w3.org/2001/XMLSchema-instance" xsi:type="dcterms:W3CDTF">2016-06-15T08:41:00Z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