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a7dc" w14:paraId="218a7dc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1E1C4F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1E1C4F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1E1C4F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1E1C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1E1C4F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>, Podružnica Zadar od</w:t>
      </w:r>
      <w:r w:rsidR="00651D14">
        <w:rPr>
          <w:szCs w:val="24"/>
        </w:rPr>
        <w:t xml:space="preserve"> 6</w:t>
      </w:r>
      <w:r w:rsidR="0050153F">
        <w:rPr>
          <w:szCs w:val="24"/>
        </w:rPr>
        <w:t xml:space="preserve">. </w:t>
      </w:r>
      <w:r w:rsidR="00651D14">
        <w:rPr>
          <w:szCs w:val="24"/>
        </w:rPr>
        <w:t>srpnja</w:t>
      </w:r>
      <w:r w:rsidR="0050153F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651D14">
        <w:t xml:space="preserve">CEASAR </w:t>
      </w:r>
      <w:r w:rsidR="0090293D">
        <w:t>d.o.o.</w:t>
      </w:r>
      <w:r>
        <w:t xml:space="preserve">, sa sjedištem u </w:t>
      </w:r>
      <w:r w:rsidR="0090293D">
        <w:t xml:space="preserve">Zadru, </w:t>
      </w:r>
      <w:proofErr w:type="spellStart"/>
      <w:r w:rsidR="00651D14">
        <w:t>Nehajeva</w:t>
      </w:r>
      <w:proofErr w:type="spellEnd"/>
      <w:r w:rsidR="00651D14">
        <w:t xml:space="preserve"> 26 </w:t>
      </w:r>
      <w:r w:rsidR="0090293D">
        <w:t>,</w:t>
      </w:r>
      <w:r>
        <w:t xml:space="preserve"> OIB: </w:t>
      </w:r>
      <w:r w:rsidR="00651D14" w:rsidRPr="00651D14">
        <w:t>43962268431</w:t>
      </w:r>
      <w:r w:rsidR="0090293D" w:rsidRPr="0050153F">
        <w:rPr>
          <w:szCs w:val="24"/>
        </w:rPr>
        <w:t>,</w:t>
      </w:r>
      <w:r w:rsidR="0090293D">
        <w:rPr>
          <w:szCs w:val="24"/>
        </w:rPr>
        <w:t xml:space="preserve"> </w:t>
      </w:r>
      <w:r w:rsidR="00E9252F">
        <w:rPr>
          <w:szCs w:val="24"/>
        </w:rPr>
        <w:t>30</w:t>
      </w:r>
      <w:r>
        <w:rPr>
          <w:szCs w:val="24"/>
        </w:rPr>
        <w:t>. studenoga 2016.</w:t>
      </w:r>
      <w:r w:rsidR="001E1C4F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1E1C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1E1C4F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1E1C4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252F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studenoga 2016.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08549A" w:rsidP="00255E5D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1E1C4F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1E1C4F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1E1C4F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1E1C4F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1E1C4F" w:rsidR="001E1C4F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Zadar</w:t>
      </w:r>
      <w:r w:rsidR="001E1C4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E1C4F"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D17700" w:rsidP="001E1C4F" w:rsidR="00D17700">
      <w:pPr>
        <w:pStyle w:val="Odlomakpopisa"/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D14" w:rsidR="00651D14">
      <w:pPr>
        <w:spacing w:lineRule="auto" w:line="240" w:after="0"/>
      </w:pPr>
      <w:r>
        <w:separator/>
      </w:r>
    </w:p>
  </w:endnote>
  <w:endnote w:id="0" w:type="continuationSeparator">
    <w:p w:rsidRDefault="00651D14" w:rsidR="00651D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D14" w:rsidR="00651D14">
      <w:pPr>
        <w:spacing w:lineRule="auto" w:line="240" w:after="0"/>
      </w:pPr>
      <w:r>
        <w:separator/>
      </w:r>
    </w:p>
  </w:footnote>
  <w:footnote w:id="0" w:type="continuationSeparator">
    <w:p w:rsidRDefault="00651D14" w:rsidR="00651D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D14" w:rsidP="0090293D" w:rsidR="00651D14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D14" w:rsidP="001E1C4F" w:rsidR="00651D14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E9252F">
      <w:rPr>
        <w:rFonts w:cs="Times New Roman" w:eastAsia="Times New Roman" w:hAnsi="Times New Roman" w:ascii="Times New Roman"/>
        <w:sz w:val="24"/>
        <w:szCs w:val="24"/>
        <w:lang w:eastAsia="hr-HR"/>
      </w:rPr>
      <w:t>924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/16-10</w:t>
    </w:r>
  </w:p>
  <w:p w:rsidRDefault="00651D14" w:rsidP="001E1C4F" w:rsidR="00651D14">
    <w:pPr>
      <w:pStyle w:val="Zaglavlje"/>
      <w:tabs>
        <w:tab w:pos="4536" w:val="clear"/>
        <w:tab w:pos="9072" w:val="clear"/>
        <w:tab w:pos="66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D60B2"/>
    <w:rsid w:val="001E1C4F"/>
    <w:rsid w:val="00223D57"/>
    <w:rsid w:val="00255E5D"/>
    <w:rsid w:val="0050153F"/>
    <w:rsid w:val="00513A36"/>
    <w:rsid w:val="0058023C"/>
    <w:rsid w:val="00651D14"/>
    <w:rsid w:val="0090293D"/>
    <w:rsid w:val="00B57EDD"/>
    <w:rsid w:val="00CE25E2"/>
    <w:rsid w:val="00D17700"/>
    <w:rsid w:val="00E9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1E1C4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E1C4F"/>
  </w:style>
  <w:style w:styleId="Tekstrezerviranogmjesta" w:type="character">
    <w:name w:val="Placeholder Text"/>
    <w:basedOn w:val="Zadanifontodlomka"/>
    <w:uiPriority w:val="99"/>
    <w:semiHidden/>
    <w:rsid w:val="00513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A3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3A3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3A3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3A3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1E1C4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E1C4F"/>
  </w:style>
  <w:style w:styleId="Tekstrezerviranogmjesta" w:type="character">
    <w:name w:val="Placeholder Text"/>
    <w:basedOn w:val="Zadanifontodlomka"/>
    <w:uiPriority w:val="99"/>
    <w:semiHidden/>
    <w:rsid w:val="00513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A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13A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13A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13A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CEASAR  društvo s ograničenom odgovornošću za ugostiteljstvo i usluge</izvorni_sadrzaj>
    <derivirana_varijabla naziv="DomainObject.Predmet.ProtustrankaFormated_1">  CEASAR  društvo s ograničenom odgovornošću za ugostiteljstvo i usluge</derivirana_varijabla>
  </DomainObject.Predmet.ProtustrankaFormated>
  <DomainObject.Predmet.ProtustrankaFormatedOIB>
    <izvorni_sadrzaj>  CEASAR  društvo s ograničenom odgovornošću za ugostiteljstvo i usluge, OIB 43962268431</izvorni_sadrzaj>
    <derivirana_varijabla naziv="DomainObject.Predmet.ProtustrankaFormatedOIB_1">  CEASAR  društvo s ograničenom odgovornošću za ugostiteljstvo i usluge, OIB 43962268431</derivirana_varijabla>
  </DomainObject.Predmet.ProtustrankaFormatedOIB>
  <DomainObject.Predmet.ProtustrankaFormatedWithAdress>
    <izvorni_sadrzaj> CEASAR  društvo s ograničenom odgovornošću za ugostiteljstvo i usluge, Nehajeva 26, 23000 Zadar</izvorni_sadrzaj>
    <derivirana_varijabla naziv="DomainObject.Predmet.ProtustrankaFormatedWithAdress_1"> CEASAR  društvo s ograničenom odgovornošću za ugostiteljstvo i usluge, Nehajeva 26, 23000 Zadar</derivirana_varijabla>
  </DomainObject.Predmet.ProtustrankaFormatedWithAdress>
  <DomainObject.Predmet.ProtustrankaFormatedWithAdressOIB>
    <izvorni_sadrzaj> CEASAR  društvo s ograničenom odgovornošću za ugostiteljstvo i usluge, OIB 43962268431, Nehajeva 26, 23000 Zadar</izvorni_sadrzaj>
    <derivirana_varijabla naziv="DomainObject.Predmet.ProtustrankaFormatedWithAdressOIB_1"> CEASAR  društvo s ograničenom odgovornošću za ugostiteljstvo i usluge, OIB 43962268431, Nehajeva 26, 23000 Zadar</derivirana_varijabla>
  </DomainObject.Predmet.ProtustrankaFormatedWithAdressOIB>
  <DomainObject.Predmet.ProtustrankaWithAdress>
    <izvorni_sadrzaj>CEASAR  društvo s ograničenom odgovornošću za ugostiteljstvo i usluge Nehajeva 26, 23000 Zadar</izvorni_sadrzaj>
    <derivirana_varijabla naziv="DomainObject.Predmet.ProtustrankaWithAdress_1">CEASAR  društvo s ograničenom odgovornošću za ugostiteljstvo i usluge Nehajeva 26, 23000 Zadar</derivirana_varijabla>
  </DomainObject.Predmet.ProtustrankaWithAdress>
  <DomainObject.Predmet.ProtustrankaWithAdressOIB>
    <izvorni_sadrzaj>CEASAR  društvo s ograničenom odgovornošću za ugostiteljstvo i usluge, OIB 43962268431, Nehajeva 26, 23000 Zadar</izvorni_sadrzaj>
    <derivirana_varijabla naziv="DomainObject.Predmet.ProtustrankaWithAdressOIB_1">CEASAR  društvo s ograničenom odgovornošću za ugostiteljstvo i usluge, OIB 43962268431, Nehajeva 26, 23000 Zadar</derivirana_varijabla>
  </DomainObject.Predmet.ProtustrankaWithAdressOIB>
  <DomainObject.Predmet.ProtustrankaNazivFormated>
    <izvorni_sadrzaj>CEASAR  društvo s ograničenom odgovornošću za ugostiteljstvo i usluge</izvorni_sadrzaj>
    <derivirana_varijabla naziv="DomainObject.Predmet.ProtustrankaNazivFormated_1">CEASAR  društvo s ograničenom odgovornošću za ugostiteljstvo i usluge</derivirana_varijabla>
  </DomainObject.Predmet.ProtustrankaNazivFormated>
  <DomainObject.Predmet.ProtustrankaNazivFormatedOIB>
    <izvorni_sadrzaj>CEASAR  društvo s ograničenom odgovornošću za ugostiteljstvo i usluge, OIB 43962268431</izvorni_sadrzaj>
    <derivirana_varijabla naziv="DomainObject.Predmet.ProtustrankaNazivFormatedOIB_1">CEASAR  društvo s ograničenom odgovornošću za ugostiteljstvo i usluge, OIB 43962268431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40443.50</izvorni_sadrzaj>
    <derivirana_varijabla naziv="DomainObject.Predmet.TrenutnaVrijednost_1">40443.50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CEASAR  društvo s ograničenom odgovornošću za ugostiteljstvo i usluge</item>
    </izvorni_sadrzaj>
    <derivirana_varijabla naziv="DomainObject.Predmet.ProtuStrankaListFormated_1">
      <item>CEASAR  društvo s ograničenom odgovornošću za ugostiteljstvo i usluge</item>
    </derivirana_varijabla>
  </DomainObject.Predmet.ProtuStrankaListFormated>
  <DomainObject.Predmet.ProtuStrankaListFormatedOIB>
    <izvorni_sadrzaj>
      <item>CEASAR  društvo s ograničenom odgovornošću za ugostiteljstvo i usluge, OIB 43962268431</item>
    </izvorni_sadrzaj>
    <derivirana_varijabla naziv="DomainObject.Predmet.ProtuStrankaListFormatedOIB_1">
      <item>CEASAR  društvo s ograničenom odgovornošću za ugostiteljstvo i usluge, OIB 43962268431</item>
    </derivirana_varijabla>
  </DomainObject.Predmet.ProtuStrankaListFormatedOIB>
  <DomainObject.Predmet.ProtuStrankaListFormatedWithAdress>
    <izvorni_sadrzaj>
      <item>CEASAR  društvo s ograničenom odgovornošću za ugostiteljstvo i usluge, Nehajeva 26, 23000 Zadar</item>
    </izvorni_sadrzaj>
    <derivirana_varijabla naziv="DomainObject.Predmet.ProtuStrankaListFormatedWithAdress_1">
      <item>CEASAR  društvo s ograničenom odgovornošću za ugostiteljstvo i usluge, Nehajeva 26, 23000 Zadar</item>
    </derivirana_varijabla>
  </DomainObject.Predmet.ProtuStrankaListFormatedWithAdress>
  <DomainObject.Predmet.ProtuStrankaListFormatedWithAdressOIB>
    <izvorni_sadrzaj>
      <item>CEASAR  društvo s ograničenom odgovornošću za ugostiteljstvo i usluge, OIB 43962268431, Nehajeva 26, 23000 Zadar</item>
    </izvorni_sadrzaj>
    <derivirana_varijabla naziv="DomainObject.Predmet.ProtuStrankaListFormatedWithAdressOIB_1">
      <item>CEASAR  društvo s ograničenom odgovornošću za ugostiteljstvo i usluge, OIB 43962268431, Nehajeva 26, 23000 Zadar</item>
    </derivirana_varijabla>
  </DomainObject.Predmet.ProtuStrankaListFormatedWithAdressOIB>
  <DomainObject.Predmet.ProtuStrankaListNazivFormated>
    <izvorni_sadrzaj>
      <item>CEASAR  društvo s ograničenom odgovornošću za ugostiteljstvo i usluge</item>
    </izvorni_sadrzaj>
    <derivirana_varijabla naziv="DomainObject.Predmet.ProtuStrankaListNazivFormated_1">
      <item>CEASAR  društvo s ograničenom odgovornošću za ugostiteljstvo i usluge</item>
    </derivirana_varijabla>
  </DomainObject.Predmet.ProtuStrankaListNazivFormated>
  <DomainObject.Predmet.ProtuStrankaListNazivFormatedOIB>
    <izvorni_sadrzaj>
      <item>CEASAR  društvo s ograničenom odgovornošću za ugostiteljstvo i usluge, OIB 43962268431</item>
    </izvorni_sadrzaj>
    <derivirana_varijabla naziv="DomainObject.Predmet.ProtuStrankaListNazivFormatedOIB_1">
      <item>CEASAR  društvo s ograničenom odgovornošću za ugostiteljstvo i usluge, OIB 43962268431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CEASAR  društvo s ograničenom odgovornošću za ugostiteljstvo i usluge</izvorni_sadrzaj>
    <derivirana_varijabla naziv="DomainObject.Predmet.ProtustrankaIDrugi_1">CEASAR  društvo s ograničenom odgovornošću za ugostiteljstvo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CEASAR  društvo s ograničenom odgovornošću za ugostiteljstvo i usluge, OIB 43962268431, Nehajeva 26, 23000 Zadar</izvorni_sadrzaj>
    <derivirana_varijabla naziv="DomainObject.Predmet.ProtustrankaIDrugiAdressOIB_1">CEASAR  društvo s ograničenom odgovornošću za ugostiteljstvo i usluge, OIB 43962268431, Nehajeva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CEASAR  društvo s ograničenom odgovornošću za ugostiteljstvo i usluge</item>
    </izvorni_sadrzaj>
    <derivirana_varijabla naziv="DomainObject.Predmet.SudioniciListNaziv_1">
      <item>Financijska agencija</item>
      <item>CEASAR  društvo s ograničenom odgovornošću za ugostiteljstvo i usluge</item>
    </derivirana_varijabla>
  </DomainObject.Predmet.SudioniciListNaziv>
  <DomainObject.Predmet.SudioniciListAdressOIB>
    <izvorni_sadrzaj>
      <item>Financijska agencija, OIB 85821130368, Ivana Danila 4,23000 Zadar</item>
      <item>CEASAR  društvo s ograničenom odgovornošću za ugostiteljstvo i usluge, OIB 43962268431, Nehajeva 26,23000 Zadar</item>
    </izvorni_sadrzaj>
    <derivirana_varijabla naziv="DomainObject.Predmet.SudioniciListAdressOIB_1">
      <item>Financijska agencija, OIB 85821130368, Ivana Danila 4,23000 Zadar</item>
      <item>CEASAR  društvo s ograničenom odgovornošću za ugostiteljstvo i usluge, OIB 43962268431, Nehajeva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43962268431</item>
    </izvorni_sadrzaj>
    <derivirana_varijabla naziv="DomainObject.Predmet.SudioniciListNazivOIB_1">
      <item>, OIB 85821130368</item>
      <item>, OIB 43962268431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1015</properties:Characters>
  <properties:Lines>47</properties:Lines>
  <properties:Paragraphs>16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2016-12-01T10:10:00Z</dcterms:created>
  <dc:creator>Krešimir Torbarina</dc:creator>
  <cp:lastModifiedBy>Krešimir Torbarina</cp:lastModifiedBy>
  <dcterms:modified xmlns:xsi="http://www.w3.org/2001/XMLSchema-instance" xsi:type="dcterms:W3CDTF">2016-12-01T10:33:00Z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