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6a580" w14:paraId="9a6a580" w:rsidRDefault="00C142BB" w:rsidP="00165E29" w:rsidR="00C142BB" w:rsidRPr="008B4816">
      <w:pPr>
        <w:ind w:firstLine="708"/>
        <w15:collapsed w:val="false"/>
      </w:pPr>
      <w:bookmarkStart w:name="_GoBack" w:id="0"/>
      <w:bookmarkEnd w:id="0"/>
      <w:r w:rsidRPr="008B4816">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C142BB" w:rsidP="00625200" w:rsidR="00C142BB" w:rsidRPr="008B4816">
      <w:pPr>
        <w:spacing w:before="160"/>
      </w:pPr>
      <w:r w:rsidRPr="008B4816">
        <w:t>REPUBLIKA HRVATSKA</w:t>
      </w:r>
      <w:r w:rsidRPr="008B4816">
        <w:tab/>
      </w:r>
      <w:r w:rsidRPr="008B4816">
        <w:tab/>
      </w:r>
      <w:r w:rsidRPr="008B4816">
        <w:tab/>
      </w:r>
      <w:r w:rsidRPr="008B4816">
        <w:tab/>
      </w:r>
      <w:r w:rsidRPr="008B4816">
        <w:tab/>
      </w:r>
      <w:r w:rsidRPr="008B4816">
        <w:tab/>
      </w:r>
    </w:p>
    <w:p w:rsidRDefault="00C142BB" w:rsidP="00C142BB" w:rsidR="009652AC" w:rsidRPr="008B4816">
      <w:r w:rsidRPr="008B4816">
        <w:t>TRGOVAČKI SUD U SPLITU</w:t>
      </w:r>
      <w:r w:rsidR="0058272A" w:rsidRPr="008B4816">
        <w:tab/>
      </w:r>
      <w:r w:rsidR="0058272A" w:rsidRPr="008B4816">
        <w:tab/>
      </w:r>
      <w:r w:rsidR="0058272A" w:rsidRPr="008B4816">
        <w:tab/>
      </w:r>
      <w:r w:rsidR="0058272A" w:rsidRPr="008B4816">
        <w:tab/>
      </w:r>
      <w:r w:rsidR="0058272A" w:rsidRPr="008B4816">
        <w:tab/>
      </w:r>
      <w:r w:rsidR="0058272A" w:rsidRPr="008B4816">
        <w:tab/>
      </w:r>
    </w:p>
    <w:p w:rsidRDefault="009652AC" w:rsidP="006B361B" w:rsidR="0058272A" w:rsidRPr="008B4816">
      <w:r w:rsidRPr="008B4816">
        <w:t>Split, Sukoišanska 6</w:t>
      </w:r>
      <w:r w:rsidR="0058272A" w:rsidRPr="008B4816">
        <w:tab/>
      </w:r>
    </w:p>
    <w:p w:rsidRDefault="00FF05FA" w:rsidP="00203475" w:rsidR="00FF05FA" w:rsidRPr="008B4816">
      <w:pPr>
        <w:spacing w:after="200" w:before="240"/>
        <w:jc w:val="center"/>
        <w:rPr>
          <w:spacing w:val="60"/>
        </w:rPr>
      </w:pPr>
      <w:r w:rsidRPr="008B4816">
        <w:rPr>
          <w:spacing w:val="60"/>
        </w:rPr>
        <w:t>REPUBLIKA HRVATSKA</w:t>
      </w:r>
    </w:p>
    <w:p w:rsidRDefault="00FF05FA" w:rsidP="00203475" w:rsidR="00FF05FA" w:rsidRPr="008B4816">
      <w:pPr>
        <w:spacing w:after="200" w:before="200"/>
        <w:jc w:val="center"/>
        <w:rPr>
          <w:rFonts w:eastAsia="Calibri"/>
          <w:lang w:eastAsia="en-US"/>
        </w:rPr>
      </w:pPr>
      <w:r w:rsidRPr="008B4816">
        <w:rPr>
          <w:rFonts w:eastAsia="Calibri"/>
          <w:lang w:eastAsia="en-US"/>
        </w:rPr>
        <w:t>R J E Š E N J E</w:t>
      </w:r>
    </w:p>
    <w:p w:rsidRDefault="0058272A" w:rsidP="00625200" w:rsidR="005B3C1C" w:rsidRPr="00132DBD">
      <w:pPr>
        <w:pStyle w:val="Tijeloteksta"/>
        <w:spacing w:before="100"/>
        <w:ind w:hanging="181"/>
        <w:rPr>
          <w:bCs/>
        </w:rPr>
      </w:pPr>
      <w:r w:rsidRPr="008B4816">
        <w:tab/>
      </w:r>
      <w:r w:rsidRPr="008B4816">
        <w:tab/>
        <w:t>Trgovački sud u Splitu,</w:t>
      </w:r>
      <w:r w:rsidR="00E7102F" w:rsidRPr="008B4816">
        <w:t xml:space="preserve"> po</w:t>
      </w:r>
      <w:r w:rsidR="00421738" w:rsidRPr="008B4816">
        <w:t xml:space="preserve"> sutkinji Ani Golub Gruić, u stečajnom postupku nad </w:t>
      </w:r>
      <w:r w:rsidR="00E7102F" w:rsidRPr="008B4816">
        <w:t xml:space="preserve">dužnikom </w:t>
      </w:r>
      <w:r w:rsidR="00E44C9E" w:rsidRPr="008B4816">
        <w:t>HELIOS FAROS d.d. u stečaju Stari Grad, Priko b.b., OIB: 48594515409</w:t>
      </w:r>
      <w:r w:rsidR="00E7102F" w:rsidRPr="008B4816">
        <w:t>,</w:t>
      </w:r>
      <w:r w:rsidRPr="008B4816">
        <w:t>nakon</w:t>
      </w:r>
      <w:r w:rsidR="00457468">
        <w:t xml:space="preserve"> </w:t>
      </w:r>
      <w:r w:rsidRPr="008B4816">
        <w:t>ispitn</w:t>
      </w:r>
      <w:r w:rsidR="0004502B" w:rsidRPr="008B4816">
        <w:t>og</w:t>
      </w:r>
      <w:r w:rsidR="00457468">
        <w:t xml:space="preserve"> </w:t>
      </w:r>
      <w:r w:rsidRPr="008B4816">
        <w:t>ročišta održan</w:t>
      </w:r>
      <w:r w:rsidR="0004502B" w:rsidRPr="008B4816">
        <w:t>og</w:t>
      </w:r>
      <w:r w:rsidRPr="008B4816">
        <w:t xml:space="preserve"> kod ovog suda </w:t>
      </w:r>
      <w:r w:rsidR="00522193" w:rsidRPr="008B4816">
        <w:t xml:space="preserve">dana </w:t>
      </w:r>
      <w:r w:rsidR="00E44C9E" w:rsidRPr="008B4816">
        <w:t>29. travnja 2016</w:t>
      </w:r>
      <w:r w:rsidR="000F16DB" w:rsidRPr="008B4816">
        <w:t>. godine</w:t>
      </w:r>
      <w:r w:rsidR="00B02DED" w:rsidRPr="008B4816">
        <w:t xml:space="preserve">, dana </w:t>
      </w:r>
      <w:r w:rsidR="00457468" w:rsidRPr="00132DBD">
        <w:t>30</w:t>
      </w:r>
      <w:r w:rsidR="00B02DED" w:rsidRPr="00132DBD">
        <w:t>. svibnja 2016. godine</w:t>
      </w:r>
    </w:p>
    <w:p w:rsidRDefault="00E7102F" w:rsidP="00203475" w:rsidR="00912B79" w:rsidRPr="008B4816">
      <w:pPr>
        <w:spacing w:after="200" w:before="140"/>
        <w:jc w:val="center"/>
        <w:rPr>
          <w:rFonts w:eastAsia="Calibri"/>
          <w:lang w:eastAsia="en-US"/>
        </w:rPr>
      </w:pPr>
      <w:r w:rsidRPr="008B4816">
        <w:rPr>
          <w:rFonts w:eastAsia="Calibri"/>
          <w:lang w:eastAsia="en-US"/>
        </w:rPr>
        <w:t xml:space="preserve">r i j e š i o    j e         </w:t>
      </w:r>
    </w:p>
    <w:p w:rsidRDefault="00992CEE" w:rsidP="00992CEE" w:rsidR="00760F77" w:rsidRPr="008B4816">
      <w:pPr>
        <w:spacing w:before="200"/>
        <w:ind w:firstLine="708"/>
        <w:jc w:val="both"/>
        <w:rPr>
          <w:rFonts w:eastAsia="Arial Unicode MS"/>
          <w:lang w:eastAsia="en-US"/>
        </w:rPr>
      </w:pPr>
      <w:r w:rsidRPr="008B4816">
        <w:rPr>
          <w:rFonts w:eastAsia="Arial Unicode MS"/>
          <w:lang w:eastAsia="en-US"/>
        </w:rPr>
        <w:t xml:space="preserve">I. </w:t>
      </w:r>
      <w:r w:rsidR="00912B79" w:rsidRPr="008B4816">
        <w:rPr>
          <w:rFonts w:eastAsia="Arial Unicode MS"/>
          <w:lang w:eastAsia="en-US"/>
        </w:rPr>
        <w:t xml:space="preserve">Utvrđuju se tražbine vjerovnika I. višeg isplatnog </w:t>
      </w:r>
      <w:r w:rsidR="00522193" w:rsidRPr="008B4816">
        <w:rPr>
          <w:rFonts w:eastAsia="Arial Unicode MS"/>
          <w:lang w:eastAsia="en-US"/>
        </w:rPr>
        <w:t>reda:</w:t>
      </w:r>
    </w:p>
    <w:p w:rsidRDefault="00E7347B" w:rsidP="008A0A28" w:rsidR="00E7347B" w:rsidRPr="008B4816">
      <w:pPr>
        <w:spacing w:before="120"/>
        <w:ind w:firstLine="709"/>
        <w:jc w:val="both"/>
        <w:rPr>
          <w:rFonts w:eastAsia="Arial Unicode MS"/>
          <w:lang w:eastAsia="en-US"/>
        </w:rPr>
      </w:pPr>
      <w:r w:rsidRPr="008B4816">
        <w:rPr>
          <w:rFonts w:eastAsia="Arial Unicode MS"/>
          <w:lang w:eastAsia="en-US"/>
        </w:rPr>
        <w:t xml:space="preserve"> 1. </w:t>
      </w:r>
      <w:r w:rsidR="00DC02B9" w:rsidRPr="008B4816">
        <w:rPr>
          <w:rFonts w:eastAsia="Arial Unicode MS"/>
          <w:lang w:eastAsia="en-US"/>
        </w:rPr>
        <w:t>ALEŠI ADO, OIB: 52685903230……</w:t>
      </w:r>
      <w:r w:rsidR="007A5DD2" w:rsidRPr="008B4816">
        <w:rPr>
          <w:rFonts w:eastAsia="Arial Unicode MS"/>
          <w:lang w:eastAsia="en-US"/>
        </w:rPr>
        <w:t>…………</w:t>
      </w:r>
      <w:r w:rsidR="00DC02B9" w:rsidRPr="008B4816">
        <w:rPr>
          <w:rFonts w:eastAsia="Arial Unicode MS"/>
          <w:lang w:eastAsia="en-US"/>
        </w:rPr>
        <w:t>……………………….</w:t>
      </w:r>
      <w:r w:rsidRPr="008B4816">
        <w:rPr>
          <w:rFonts w:eastAsia="Arial Unicode MS"/>
          <w:lang w:eastAsia="en-US"/>
        </w:rPr>
        <w:t>9.164,49</w:t>
      </w:r>
      <w:r w:rsidR="00DC02B9" w:rsidRPr="008B4816">
        <w:rPr>
          <w:rFonts w:eastAsia="Arial Unicode MS"/>
          <w:lang w:eastAsia="en-US"/>
        </w:rPr>
        <w:t xml:space="preserve"> kn</w:t>
      </w:r>
    </w:p>
    <w:p w:rsidRDefault="00E7347B" w:rsidP="00992CEE" w:rsidR="00E7347B" w:rsidRPr="008B4816">
      <w:pPr>
        <w:spacing w:before="40"/>
        <w:ind w:firstLine="709"/>
        <w:jc w:val="both"/>
        <w:rPr>
          <w:rFonts w:eastAsia="Arial Unicode MS"/>
          <w:lang w:eastAsia="en-US"/>
        </w:rPr>
      </w:pPr>
      <w:r w:rsidRPr="008B4816">
        <w:rPr>
          <w:rFonts w:eastAsia="Arial Unicode MS"/>
          <w:lang w:eastAsia="en-US"/>
        </w:rPr>
        <w:t xml:space="preserve"> 2. AVIJANI KATICA</w:t>
      </w:r>
      <w:r w:rsidR="00DC02B9" w:rsidRPr="008B4816">
        <w:rPr>
          <w:rFonts w:eastAsia="Arial Unicode MS"/>
          <w:lang w:eastAsia="en-US"/>
        </w:rPr>
        <w:t xml:space="preserve">, OIB: </w:t>
      </w:r>
      <w:r w:rsidRPr="008B4816">
        <w:rPr>
          <w:rFonts w:eastAsia="Arial Unicode MS"/>
          <w:lang w:eastAsia="en-US"/>
        </w:rPr>
        <w:t>64778033813</w:t>
      </w:r>
      <w:r w:rsidR="007A5DD2" w:rsidRPr="008B4816">
        <w:rPr>
          <w:rFonts w:eastAsia="Arial Unicode MS"/>
          <w:lang w:eastAsia="en-US"/>
        </w:rPr>
        <w:t>……………………..…………</w:t>
      </w:r>
      <w:r w:rsidRPr="008B4816">
        <w:rPr>
          <w:rFonts w:eastAsia="Arial Unicode MS"/>
          <w:lang w:eastAsia="en-US"/>
        </w:rPr>
        <w:t>4.000,00</w:t>
      </w:r>
      <w:r w:rsidR="00DC02B9" w:rsidRPr="008B4816">
        <w:rPr>
          <w:rFonts w:eastAsia="Arial Unicode MS"/>
          <w:lang w:eastAsia="en-US"/>
        </w:rPr>
        <w:t xml:space="preserve"> kn</w:t>
      </w:r>
    </w:p>
    <w:p w:rsidRDefault="00E7347B" w:rsidP="00992CEE" w:rsidR="00E7347B" w:rsidRPr="008B4816">
      <w:pPr>
        <w:spacing w:before="40"/>
        <w:ind w:firstLine="709"/>
        <w:jc w:val="both"/>
        <w:rPr>
          <w:rFonts w:eastAsia="Arial Unicode MS"/>
          <w:lang w:eastAsia="en-US"/>
        </w:rPr>
      </w:pPr>
      <w:r w:rsidRPr="008B4816">
        <w:rPr>
          <w:rFonts w:eastAsia="Arial Unicode MS"/>
          <w:lang w:eastAsia="en-US"/>
        </w:rPr>
        <w:t xml:space="preserve"> 3. BARBARIĆ NIKŠA</w:t>
      </w:r>
      <w:r w:rsidR="00DC02B9" w:rsidRPr="008B4816">
        <w:rPr>
          <w:rFonts w:eastAsia="Arial Unicode MS"/>
          <w:lang w:eastAsia="en-US"/>
        </w:rPr>
        <w:t xml:space="preserve">, OIB: </w:t>
      </w:r>
      <w:r w:rsidRPr="008B4816">
        <w:rPr>
          <w:rFonts w:eastAsia="Arial Unicode MS"/>
          <w:lang w:eastAsia="en-US"/>
        </w:rPr>
        <w:t>58503275233</w:t>
      </w:r>
      <w:r w:rsidR="007A5DD2" w:rsidRPr="008B4816">
        <w:rPr>
          <w:rFonts w:eastAsia="Arial Unicode MS"/>
          <w:lang w:eastAsia="en-US"/>
        </w:rPr>
        <w:t>……………………………</w:t>
      </w:r>
      <w:r w:rsidRPr="008B4816">
        <w:rPr>
          <w:rFonts w:eastAsia="Arial Unicode MS"/>
          <w:lang w:eastAsia="en-US"/>
        </w:rPr>
        <w:t>110.752,82</w:t>
      </w:r>
      <w:r w:rsidR="00DC02B9" w:rsidRPr="008B4816">
        <w:rPr>
          <w:rFonts w:eastAsia="Arial Unicode MS"/>
          <w:lang w:eastAsia="en-US"/>
        </w:rPr>
        <w:t xml:space="preserve"> kn</w:t>
      </w:r>
    </w:p>
    <w:p w:rsidRDefault="00E7347B" w:rsidP="00992CEE" w:rsidR="00E7347B" w:rsidRPr="008B4816">
      <w:pPr>
        <w:spacing w:before="40"/>
        <w:ind w:firstLine="709"/>
        <w:jc w:val="both"/>
        <w:rPr>
          <w:rFonts w:eastAsia="Arial Unicode MS"/>
          <w:lang w:eastAsia="en-US"/>
        </w:rPr>
      </w:pPr>
      <w:r w:rsidRPr="008B4816">
        <w:rPr>
          <w:rFonts w:eastAsia="Arial Unicode MS"/>
          <w:lang w:eastAsia="en-US"/>
        </w:rPr>
        <w:t xml:space="preserve"> 4. </w:t>
      </w:r>
      <w:r w:rsidR="00DC02B9" w:rsidRPr="008B4816">
        <w:rPr>
          <w:rFonts w:eastAsia="Arial Unicode MS"/>
          <w:lang w:eastAsia="en-US"/>
        </w:rPr>
        <w:t xml:space="preserve">BARIĆ NIKŠA, OIB: </w:t>
      </w:r>
      <w:r w:rsidRPr="008B4816">
        <w:rPr>
          <w:rFonts w:eastAsia="Arial Unicode MS"/>
          <w:lang w:eastAsia="en-US"/>
        </w:rPr>
        <w:t>23657353558</w:t>
      </w:r>
      <w:r w:rsidR="007A5DD2" w:rsidRPr="008B4816">
        <w:rPr>
          <w:rFonts w:eastAsia="Arial Unicode MS"/>
          <w:lang w:eastAsia="en-US"/>
        </w:rPr>
        <w:t>…………………………………..</w:t>
      </w:r>
      <w:r w:rsidRPr="008B4816">
        <w:rPr>
          <w:rFonts w:eastAsia="Arial Unicode MS"/>
          <w:lang w:eastAsia="en-US"/>
        </w:rPr>
        <w:t>23.645,74</w:t>
      </w:r>
      <w:r w:rsidR="00DC02B9" w:rsidRPr="008B4816">
        <w:rPr>
          <w:rFonts w:eastAsia="Arial Unicode MS"/>
          <w:lang w:eastAsia="en-US"/>
        </w:rPr>
        <w:t xml:space="preserve"> kn</w:t>
      </w:r>
    </w:p>
    <w:p w:rsidRDefault="00E7347B" w:rsidP="00992CEE" w:rsidR="00E7347B" w:rsidRPr="008B4816">
      <w:pPr>
        <w:spacing w:before="40"/>
        <w:ind w:firstLine="709"/>
        <w:jc w:val="both"/>
        <w:rPr>
          <w:rFonts w:eastAsia="Arial Unicode MS"/>
          <w:lang w:eastAsia="en-US"/>
        </w:rPr>
      </w:pPr>
      <w:r w:rsidRPr="008B4816">
        <w:rPr>
          <w:rFonts w:eastAsia="Arial Unicode MS"/>
          <w:lang w:eastAsia="en-US"/>
        </w:rPr>
        <w:t xml:space="preserve"> 5. </w:t>
      </w:r>
      <w:r w:rsidR="00DC02B9" w:rsidRPr="008B4816">
        <w:rPr>
          <w:rFonts w:eastAsia="Arial Unicode MS"/>
          <w:lang w:eastAsia="en-US"/>
        </w:rPr>
        <w:t xml:space="preserve">BOGDANIĆ GORAN, OIB: </w:t>
      </w:r>
      <w:r w:rsidRPr="008B4816">
        <w:rPr>
          <w:rFonts w:eastAsia="Arial Unicode MS"/>
          <w:lang w:eastAsia="en-US"/>
        </w:rPr>
        <w:t>63564334021</w:t>
      </w:r>
      <w:r w:rsidR="007A5DD2" w:rsidRPr="008B4816">
        <w:rPr>
          <w:rFonts w:eastAsia="Arial Unicode MS"/>
          <w:lang w:eastAsia="en-US"/>
        </w:rPr>
        <w:t>……….…………………….</w:t>
      </w:r>
      <w:r w:rsidRPr="008B4816">
        <w:rPr>
          <w:rFonts w:eastAsia="Arial Unicode MS"/>
          <w:lang w:eastAsia="en-US"/>
        </w:rPr>
        <w:t>9.664,49</w:t>
      </w:r>
      <w:r w:rsidR="00DC02B9" w:rsidRPr="008B4816">
        <w:rPr>
          <w:rFonts w:eastAsia="Arial Unicode MS"/>
          <w:lang w:eastAsia="en-US"/>
        </w:rPr>
        <w:t xml:space="preserve"> kn</w:t>
      </w:r>
    </w:p>
    <w:p w:rsidRDefault="00E7347B" w:rsidP="00992CEE" w:rsidR="00E7347B" w:rsidRPr="008B4816">
      <w:pPr>
        <w:spacing w:before="40"/>
        <w:ind w:firstLine="709"/>
        <w:jc w:val="both"/>
        <w:rPr>
          <w:rFonts w:eastAsia="Arial Unicode MS"/>
          <w:lang w:eastAsia="en-US"/>
        </w:rPr>
      </w:pPr>
      <w:r w:rsidRPr="008B4816">
        <w:rPr>
          <w:rFonts w:eastAsia="Arial Unicode MS"/>
          <w:lang w:eastAsia="en-US"/>
        </w:rPr>
        <w:t xml:space="preserve"> 6. </w:t>
      </w:r>
      <w:r w:rsidR="00DC02B9" w:rsidRPr="008B4816">
        <w:rPr>
          <w:rFonts w:eastAsia="Arial Unicode MS"/>
          <w:lang w:eastAsia="en-US"/>
        </w:rPr>
        <w:t xml:space="preserve">BOGDANIĆ TONČI, OIB: </w:t>
      </w:r>
      <w:r w:rsidRPr="008B4816">
        <w:rPr>
          <w:rFonts w:eastAsia="Arial Unicode MS"/>
          <w:lang w:eastAsia="en-US"/>
        </w:rPr>
        <w:t>35712879769</w:t>
      </w:r>
      <w:r w:rsidR="007A5DD2" w:rsidRPr="008B4816">
        <w:rPr>
          <w:rFonts w:eastAsia="Arial Unicode MS"/>
          <w:lang w:eastAsia="en-US"/>
        </w:rPr>
        <w:t>……………………………..</w:t>
      </w:r>
      <w:r w:rsidRPr="008B4816">
        <w:rPr>
          <w:rFonts w:eastAsia="Arial Unicode MS"/>
          <w:lang w:eastAsia="en-US"/>
        </w:rPr>
        <w:t>71.449,22</w:t>
      </w:r>
      <w:r w:rsidR="00DC02B9" w:rsidRPr="008B4816">
        <w:rPr>
          <w:rFonts w:eastAsia="Arial Unicode MS"/>
          <w:lang w:eastAsia="en-US"/>
        </w:rPr>
        <w:t xml:space="preserve"> kn</w:t>
      </w:r>
    </w:p>
    <w:p w:rsidRDefault="00A608A4" w:rsidP="00992CEE" w:rsidR="00E7347B" w:rsidRPr="008B4816">
      <w:pPr>
        <w:spacing w:before="40"/>
        <w:ind w:firstLine="709"/>
        <w:jc w:val="both"/>
        <w:rPr>
          <w:rFonts w:eastAsia="Arial Unicode MS"/>
          <w:lang w:eastAsia="en-US"/>
        </w:rPr>
      </w:pPr>
      <w:r>
        <w:rPr>
          <w:rFonts w:eastAsia="Arial Unicode MS"/>
          <w:lang w:eastAsia="en-US"/>
        </w:rPr>
        <w:t xml:space="preserve"> 7. BOJANIĆ </w:t>
      </w:r>
      <w:r w:rsidR="00E7347B" w:rsidRPr="008B4816">
        <w:rPr>
          <w:rFonts w:eastAsia="Arial Unicode MS"/>
          <w:lang w:eastAsia="en-US"/>
        </w:rPr>
        <w:t>ANTUN</w:t>
      </w:r>
      <w:r>
        <w:rPr>
          <w:rFonts w:eastAsia="Arial Unicode MS"/>
          <w:lang w:eastAsia="en-US"/>
        </w:rPr>
        <w:t xml:space="preserve"> (pok</w:t>
      </w:r>
      <w:r w:rsidRPr="008B4816">
        <w:rPr>
          <w:rFonts w:eastAsia="Arial Unicode MS"/>
          <w:lang w:eastAsia="en-US"/>
        </w:rPr>
        <w:t>.</w:t>
      </w:r>
      <w:r>
        <w:rPr>
          <w:rFonts w:eastAsia="Arial Unicode MS"/>
          <w:lang w:eastAsia="en-US"/>
        </w:rPr>
        <w:t xml:space="preserve"> </w:t>
      </w:r>
      <w:r w:rsidRPr="008B4816">
        <w:rPr>
          <w:rFonts w:eastAsia="Arial Unicode MS"/>
          <w:lang w:eastAsia="en-US"/>
        </w:rPr>
        <w:t>LUKE</w:t>
      </w:r>
      <w:r>
        <w:rPr>
          <w:rFonts w:eastAsia="Arial Unicode MS"/>
          <w:lang w:eastAsia="en-US"/>
        </w:rPr>
        <w:t>)</w:t>
      </w:r>
      <w:r w:rsidR="00DC02B9" w:rsidRPr="008B4816">
        <w:rPr>
          <w:rFonts w:eastAsia="Arial Unicode MS"/>
          <w:lang w:eastAsia="en-US"/>
        </w:rPr>
        <w:t xml:space="preserve">, OIB: </w:t>
      </w:r>
      <w:r w:rsidR="00E7347B" w:rsidRPr="008B4816">
        <w:rPr>
          <w:rFonts w:eastAsia="Arial Unicode MS"/>
          <w:lang w:eastAsia="en-US"/>
        </w:rPr>
        <w:t>25390858866</w:t>
      </w:r>
      <w:r w:rsidR="00457468">
        <w:rPr>
          <w:rFonts w:eastAsia="Arial Unicode MS"/>
          <w:lang w:eastAsia="en-US"/>
        </w:rPr>
        <w:t>..</w:t>
      </w:r>
      <w:r w:rsidR="007A5DD2" w:rsidRPr="008B4816">
        <w:rPr>
          <w:rFonts w:eastAsia="Arial Unicode MS"/>
          <w:lang w:eastAsia="en-US"/>
        </w:rPr>
        <w:t>…</w:t>
      </w:r>
      <w:r>
        <w:rPr>
          <w:rFonts w:eastAsia="Arial Unicode MS"/>
          <w:lang w:eastAsia="en-US"/>
        </w:rPr>
        <w:t>…</w:t>
      </w:r>
      <w:r w:rsidR="007A5DD2" w:rsidRPr="008B4816">
        <w:rPr>
          <w:rFonts w:eastAsia="Arial Unicode MS"/>
          <w:lang w:eastAsia="en-US"/>
        </w:rPr>
        <w:t>…………</w:t>
      </w:r>
      <w:r w:rsidR="00E7347B" w:rsidRPr="008B4816">
        <w:rPr>
          <w:rFonts w:eastAsia="Arial Unicode MS"/>
          <w:lang w:eastAsia="en-US"/>
        </w:rPr>
        <w:t>75.355,06</w:t>
      </w:r>
      <w:r w:rsidR="00DC02B9" w:rsidRPr="008B4816">
        <w:rPr>
          <w:rFonts w:eastAsia="Arial Unicode MS"/>
          <w:lang w:eastAsia="en-US"/>
        </w:rPr>
        <w:t xml:space="preserve"> kn</w:t>
      </w:r>
    </w:p>
    <w:p w:rsidRDefault="00E7347B" w:rsidP="00992CEE" w:rsidR="00E7347B" w:rsidRPr="008B4816">
      <w:pPr>
        <w:spacing w:before="40"/>
        <w:ind w:firstLine="709"/>
        <w:jc w:val="both"/>
        <w:rPr>
          <w:rFonts w:eastAsia="Arial Unicode MS"/>
          <w:lang w:eastAsia="en-US"/>
        </w:rPr>
      </w:pPr>
      <w:r w:rsidRPr="008B4816">
        <w:rPr>
          <w:rFonts w:eastAsia="Arial Unicode MS"/>
          <w:lang w:eastAsia="en-US"/>
        </w:rPr>
        <w:t xml:space="preserve"> 8. BOJANIĆ BOR</w:t>
      </w:r>
      <w:r w:rsidR="00DC02B9" w:rsidRPr="008B4816">
        <w:rPr>
          <w:rFonts w:eastAsia="Arial Unicode MS"/>
          <w:lang w:eastAsia="en-US"/>
        </w:rPr>
        <w:t xml:space="preserve">KO, OIB: </w:t>
      </w:r>
      <w:r w:rsidRPr="008B4816">
        <w:rPr>
          <w:rFonts w:eastAsia="Arial Unicode MS"/>
          <w:lang w:eastAsia="en-US"/>
        </w:rPr>
        <w:t>07902207709</w:t>
      </w:r>
      <w:r w:rsidR="007A5DD2" w:rsidRPr="008B4816">
        <w:rPr>
          <w:rFonts w:eastAsia="Arial Unicode MS"/>
          <w:lang w:eastAsia="en-US"/>
        </w:rPr>
        <w:t>…………………………..…</w:t>
      </w:r>
      <w:r w:rsidRPr="008B4816">
        <w:rPr>
          <w:rFonts w:eastAsia="Arial Unicode MS"/>
          <w:lang w:eastAsia="en-US"/>
        </w:rPr>
        <w:t>115.867,34</w:t>
      </w:r>
      <w:r w:rsidR="00DC02B9" w:rsidRPr="008B4816">
        <w:rPr>
          <w:rFonts w:eastAsia="Arial Unicode MS"/>
          <w:lang w:eastAsia="en-US"/>
        </w:rPr>
        <w:t xml:space="preserve"> kn </w:t>
      </w:r>
    </w:p>
    <w:p w:rsidRDefault="00E7347B" w:rsidP="00992CEE" w:rsidR="00E7347B" w:rsidRPr="008B4816">
      <w:pPr>
        <w:spacing w:before="40"/>
        <w:ind w:firstLine="709"/>
        <w:jc w:val="both"/>
        <w:rPr>
          <w:rFonts w:eastAsia="Arial Unicode MS"/>
          <w:lang w:eastAsia="en-US"/>
        </w:rPr>
      </w:pPr>
      <w:r w:rsidRPr="008B4816">
        <w:rPr>
          <w:rFonts w:eastAsia="Arial Unicode MS"/>
          <w:lang w:eastAsia="en-US"/>
        </w:rPr>
        <w:t xml:space="preserve"> 9. </w:t>
      </w:r>
      <w:r w:rsidR="00DC02B9" w:rsidRPr="008B4816">
        <w:rPr>
          <w:rFonts w:eastAsia="Arial Unicode MS"/>
          <w:lang w:eastAsia="en-US"/>
        </w:rPr>
        <w:t xml:space="preserve">BOŽIKOVIĆ DINKO, OIB: </w:t>
      </w:r>
      <w:r w:rsidRPr="008B4816">
        <w:rPr>
          <w:rFonts w:eastAsia="Arial Unicode MS"/>
          <w:lang w:eastAsia="en-US"/>
        </w:rPr>
        <w:t>01052764195</w:t>
      </w:r>
      <w:r w:rsidR="007A5DD2" w:rsidRPr="008B4816">
        <w:rPr>
          <w:rFonts w:eastAsia="Arial Unicode MS"/>
          <w:lang w:eastAsia="en-US"/>
        </w:rPr>
        <w:t>……………………………</w:t>
      </w:r>
      <w:r w:rsidRPr="008B4816">
        <w:rPr>
          <w:rFonts w:eastAsia="Arial Unicode MS"/>
          <w:lang w:eastAsia="en-US"/>
        </w:rPr>
        <w:t>34.144,96</w:t>
      </w:r>
      <w:r w:rsidR="00DC02B9" w:rsidRPr="008B4816">
        <w:rPr>
          <w:rFonts w:eastAsia="Arial Unicode MS"/>
          <w:lang w:eastAsia="en-US"/>
        </w:rPr>
        <w:t xml:space="preserve"> kn</w:t>
      </w:r>
    </w:p>
    <w:p w:rsidRDefault="00E7347B" w:rsidP="00992CEE" w:rsidR="00E7347B" w:rsidRPr="008B4816">
      <w:pPr>
        <w:spacing w:before="40"/>
        <w:ind w:firstLine="709"/>
        <w:jc w:val="both"/>
        <w:rPr>
          <w:rFonts w:eastAsia="Arial Unicode MS"/>
          <w:lang w:eastAsia="en-US"/>
        </w:rPr>
      </w:pPr>
      <w:r w:rsidRPr="008B4816">
        <w:rPr>
          <w:rFonts w:eastAsia="Arial Unicode MS"/>
          <w:lang w:eastAsia="en-US"/>
        </w:rPr>
        <w:t xml:space="preserve">10. </w:t>
      </w:r>
      <w:r w:rsidR="00DC02B9" w:rsidRPr="008B4816">
        <w:rPr>
          <w:rFonts w:eastAsia="Arial Unicode MS"/>
          <w:lang w:eastAsia="en-US"/>
        </w:rPr>
        <w:t xml:space="preserve">BOŽIKOVIĆ MERI, OIB: </w:t>
      </w:r>
      <w:r w:rsidRPr="008B4816">
        <w:rPr>
          <w:rFonts w:eastAsia="Arial Unicode MS"/>
          <w:lang w:eastAsia="en-US"/>
        </w:rPr>
        <w:t>61726058866</w:t>
      </w:r>
      <w:r w:rsidR="007A5DD2" w:rsidRPr="008B4816">
        <w:rPr>
          <w:rFonts w:eastAsia="Arial Unicode MS"/>
          <w:lang w:eastAsia="en-US"/>
        </w:rPr>
        <w:t>……………………………..</w:t>
      </w:r>
      <w:r w:rsidRPr="008B4816">
        <w:rPr>
          <w:rFonts w:eastAsia="Arial Unicode MS"/>
          <w:lang w:eastAsia="en-US"/>
        </w:rPr>
        <w:t>56.404,83</w:t>
      </w:r>
      <w:r w:rsidR="00DC02B9" w:rsidRPr="008B4816">
        <w:rPr>
          <w:rFonts w:eastAsia="Arial Unicode MS"/>
          <w:lang w:eastAsia="en-US"/>
        </w:rPr>
        <w:t xml:space="preserve"> kn</w:t>
      </w:r>
    </w:p>
    <w:p w:rsidRDefault="00E7347B" w:rsidP="00992CEE" w:rsidR="00E7347B" w:rsidRPr="008B4816">
      <w:pPr>
        <w:spacing w:before="40"/>
        <w:ind w:firstLine="709"/>
        <w:jc w:val="both"/>
        <w:rPr>
          <w:rFonts w:eastAsia="Arial Unicode MS"/>
          <w:lang w:eastAsia="en-US"/>
        </w:rPr>
      </w:pPr>
      <w:r w:rsidRPr="008B4816">
        <w:rPr>
          <w:rFonts w:eastAsia="Arial Unicode MS"/>
          <w:lang w:eastAsia="en-US"/>
        </w:rPr>
        <w:t>11. BUNTIĆ STANISLAVA</w:t>
      </w:r>
      <w:r w:rsidRPr="008B4816">
        <w:rPr>
          <w:rFonts w:eastAsia="Arial Unicode MS"/>
          <w:lang w:eastAsia="en-US"/>
        </w:rPr>
        <w:tab/>
      </w:r>
      <w:r w:rsidR="00DC02B9" w:rsidRPr="008B4816">
        <w:rPr>
          <w:rFonts w:eastAsia="Arial Unicode MS"/>
          <w:lang w:eastAsia="en-US"/>
        </w:rPr>
        <w:t xml:space="preserve">, OIB: </w:t>
      </w:r>
      <w:r w:rsidRPr="008B4816">
        <w:rPr>
          <w:rFonts w:eastAsia="Arial Unicode MS"/>
          <w:lang w:eastAsia="en-US"/>
        </w:rPr>
        <w:t>91589883341</w:t>
      </w:r>
      <w:r w:rsidR="007A5DD2" w:rsidRPr="008B4816">
        <w:rPr>
          <w:rFonts w:eastAsia="Arial Unicode MS"/>
          <w:lang w:eastAsia="en-US"/>
        </w:rPr>
        <w:t>………..………………..</w:t>
      </w:r>
      <w:r w:rsidRPr="008B4816">
        <w:rPr>
          <w:rFonts w:eastAsia="Arial Unicode MS"/>
          <w:lang w:eastAsia="en-US"/>
        </w:rPr>
        <w:t>9.664,49</w:t>
      </w:r>
      <w:r w:rsidR="00DC02B9" w:rsidRPr="008B4816">
        <w:rPr>
          <w:rFonts w:eastAsia="Arial Unicode MS"/>
          <w:lang w:eastAsia="en-US"/>
        </w:rPr>
        <w:t xml:space="preserve"> kn</w:t>
      </w:r>
    </w:p>
    <w:p w:rsidRDefault="00E7347B" w:rsidP="00992CEE" w:rsidR="00E7347B" w:rsidRPr="008B4816">
      <w:pPr>
        <w:spacing w:before="40"/>
        <w:ind w:firstLine="709"/>
        <w:jc w:val="both"/>
        <w:rPr>
          <w:rFonts w:eastAsia="Arial Unicode MS"/>
          <w:lang w:eastAsia="en-US"/>
        </w:rPr>
      </w:pPr>
      <w:r w:rsidRPr="008B4816">
        <w:rPr>
          <w:rFonts w:eastAsia="Arial Unicode MS"/>
          <w:lang w:eastAsia="en-US"/>
        </w:rPr>
        <w:t>12. BURATOVIĆ DINKA</w:t>
      </w:r>
      <w:r w:rsidR="00DC02B9" w:rsidRPr="008B4816">
        <w:rPr>
          <w:rFonts w:eastAsia="Arial Unicode MS"/>
          <w:lang w:eastAsia="en-US"/>
        </w:rPr>
        <w:t xml:space="preserve">, OIB: </w:t>
      </w:r>
      <w:r w:rsidRPr="008B4816">
        <w:rPr>
          <w:rFonts w:eastAsia="Arial Unicode MS"/>
          <w:lang w:eastAsia="en-US"/>
        </w:rPr>
        <w:t>16309045883</w:t>
      </w:r>
      <w:r w:rsidR="007A5DD2" w:rsidRPr="008B4816">
        <w:rPr>
          <w:rFonts w:eastAsia="Arial Unicode MS"/>
          <w:lang w:eastAsia="en-US"/>
        </w:rPr>
        <w:t>…………………………..</w:t>
      </w:r>
      <w:r w:rsidRPr="008B4816">
        <w:rPr>
          <w:rFonts w:eastAsia="Arial Unicode MS"/>
          <w:lang w:eastAsia="en-US"/>
        </w:rPr>
        <w:t>71.150,78</w:t>
      </w:r>
      <w:r w:rsidR="00DC02B9" w:rsidRPr="008B4816">
        <w:rPr>
          <w:rFonts w:eastAsia="Arial Unicode MS"/>
          <w:lang w:eastAsia="en-US"/>
        </w:rPr>
        <w:t xml:space="preserve"> kn</w:t>
      </w:r>
    </w:p>
    <w:p w:rsidRDefault="00E7347B" w:rsidP="00992CEE" w:rsidR="00E7347B" w:rsidRPr="008B4816">
      <w:pPr>
        <w:spacing w:before="40"/>
        <w:ind w:firstLine="709"/>
        <w:jc w:val="both"/>
        <w:rPr>
          <w:rFonts w:eastAsia="Arial Unicode MS"/>
          <w:lang w:eastAsia="en-US"/>
        </w:rPr>
      </w:pPr>
      <w:r w:rsidRPr="008B4816">
        <w:rPr>
          <w:rFonts w:eastAsia="Arial Unicode MS"/>
          <w:lang w:eastAsia="en-US"/>
        </w:rPr>
        <w:t>13. BURATOVIĆ DUŠAN</w:t>
      </w:r>
      <w:r w:rsidR="00DC02B9" w:rsidRPr="008B4816">
        <w:rPr>
          <w:rFonts w:eastAsia="Arial Unicode MS"/>
          <w:lang w:eastAsia="en-US"/>
        </w:rPr>
        <w:t xml:space="preserve">, OIB: </w:t>
      </w:r>
      <w:r w:rsidRPr="008B4816">
        <w:rPr>
          <w:rFonts w:eastAsia="Arial Unicode MS"/>
          <w:lang w:eastAsia="en-US"/>
        </w:rPr>
        <w:t>25491440550</w:t>
      </w:r>
      <w:r w:rsidR="007A5DD2" w:rsidRPr="008B4816">
        <w:rPr>
          <w:rFonts w:eastAsia="Arial Unicode MS"/>
          <w:lang w:eastAsia="en-US"/>
        </w:rPr>
        <w:t>…………………….……</w:t>
      </w:r>
      <w:r w:rsidRPr="008B4816">
        <w:rPr>
          <w:rFonts w:eastAsia="Arial Unicode MS"/>
          <w:lang w:eastAsia="en-US"/>
        </w:rPr>
        <w:t>78.004,92</w:t>
      </w:r>
      <w:r w:rsidR="00DC02B9" w:rsidRPr="008B4816">
        <w:rPr>
          <w:rFonts w:eastAsia="Arial Unicode MS"/>
          <w:lang w:eastAsia="en-US"/>
        </w:rPr>
        <w:t xml:space="preserve"> kn</w:t>
      </w:r>
    </w:p>
    <w:p w:rsidRDefault="00E7347B" w:rsidP="00992CEE" w:rsidR="00E7347B" w:rsidRPr="008B4816">
      <w:pPr>
        <w:spacing w:before="40"/>
        <w:ind w:firstLine="709"/>
        <w:jc w:val="both"/>
        <w:rPr>
          <w:rFonts w:eastAsia="Arial Unicode MS"/>
          <w:lang w:eastAsia="en-US"/>
        </w:rPr>
      </w:pPr>
      <w:r w:rsidRPr="008B4816">
        <w:rPr>
          <w:rFonts w:eastAsia="Arial Unicode MS"/>
          <w:lang w:eastAsia="en-US"/>
        </w:rPr>
        <w:t xml:space="preserve">14. </w:t>
      </w:r>
      <w:r w:rsidR="00DC02B9" w:rsidRPr="008B4816">
        <w:rPr>
          <w:rFonts w:eastAsia="Arial Unicode MS"/>
          <w:lang w:eastAsia="en-US"/>
        </w:rPr>
        <w:t xml:space="preserve">BURATOVIĆ RITA, OIB: </w:t>
      </w:r>
      <w:r w:rsidRPr="008B4816">
        <w:rPr>
          <w:rFonts w:eastAsia="Arial Unicode MS"/>
          <w:lang w:eastAsia="en-US"/>
        </w:rPr>
        <w:t>26824274203</w:t>
      </w:r>
      <w:r w:rsidR="007A5DD2" w:rsidRPr="008B4816">
        <w:rPr>
          <w:rFonts w:eastAsia="Arial Unicode MS"/>
          <w:lang w:eastAsia="en-US"/>
        </w:rPr>
        <w:t>………………...……………</w:t>
      </w:r>
      <w:r w:rsidRPr="008B4816">
        <w:rPr>
          <w:rFonts w:eastAsia="Arial Unicode MS"/>
          <w:lang w:eastAsia="en-US"/>
        </w:rPr>
        <w:t>9.664,49</w:t>
      </w:r>
      <w:r w:rsidR="00DC02B9" w:rsidRPr="008B4816">
        <w:rPr>
          <w:rFonts w:eastAsia="Arial Unicode MS"/>
          <w:lang w:eastAsia="en-US"/>
        </w:rPr>
        <w:t xml:space="preserve"> kn </w:t>
      </w:r>
    </w:p>
    <w:p w:rsidRDefault="00E7347B" w:rsidP="00992CEE" w:rsidR="00E7347B" w:rsidRPr="008B4816">
      <w:pPr>
        <w:spacing w:before="40"/>
        <w:ind w:firstLine="709"/>
        <w:jc w:val="both"/>
        <w:rPr>
          <w:rFonts w:eastAsia="Arial Unicode MS"/>
          <w:lang w:eastAsia="en-US"/>
        </w:rPr>
      </w:pPr>
      <w:r w:rsidRPr="008B4816">
        <w:rPr>
          <w:rFonts w:eastAsia="Arial Unicode MS"/>
          <w:lang w:eastAsia="en-US"/>
        </w:rPr>
        <w:t xml:space="preserve">15. </w:t>
      </w:r>
      <w:r w:rsidR="00DC02B9" w:rsidRPr="008B4816">
        <w:rPr>
          <w:rFonts w:eastAsia="Arial Unicode MS"/>
          <w:lang w:eastAsia="en-US"/>
        </w:rPr>
        <w:t xml:space="preserve">CARIĆ MELITA, OIB: </w:t>
      </w:r>
      <w:r w:rsidRPr="008B4816">
        <w:rPr>
          <w:rFonts w:eastAsia="Arial Unicode MS"/>
          <w:lang w:eastAsia="en-US"/>
        </w:rPr>
        <w:t>77082555798</w:t>
      </w:r>
      <w:r w:rsidR="007A5DD2" w:rsidRPr="008B4816">
        <w:rPr>
          <w:rFonts w:eastAsia="Arial Unicode MS"/>
          <w:lang w:eastAsia="en-US"/>
        </w:rPr>
        <w:t>……………...…………………</w:t>
      </w:r>
      <w:r w:rsidRPr="008B4816">
        <w:rPr>
          <w:rFonts w:eastAsia="Arial Unicode MS"/>
          <w:lang w:eastAsia="en-US"/>
        </w:rPr>
        <w:t>48.862,85</w:t>
      </w:r>
      <w:r w:rsidR="00DC02B9" w:rsidRPr="008B4816">
        <w:rPr>
          <w:rFonts w:eastAsia="Arial Unicode MS"/>
          <w:lang w:eastAsia="en-US"/>
        </w:rPr>
        <w:t xml:space="preserve"> kn</w:t>
      </w:r>
    </w:p>
    <w:p w:rsidRDefault="00E7347B" w:rsidP="00992CEE" w:rsidR="00E7347B" w:rsidRPr="008B4816">
      <w:pPr>
        <w:spacing w:before="40"/>
        <w:ind w:firstLine="709"/>
        <w:jc w:val="both"/>
        <w:rPr>
          <w:rFonts w:eastAsia="Arial Unicode MS"/>
          <w:lang w:eastAsia="en-US"/>
        </w:rPr>
      </w:pPr>
      <w:r w:rsidRPr="008B4816">
        <w:rPr>
          <w:rFonts w:eastAsia="Arial Unicode MS"/>
          <w:lang w:eastAsia="en-US"/>
        </w:rPr>
        <w:t xml:space="preserve">16. </w:t>
      </w:r>
      <w:r w:rsidR="00DC02B9" w:rsidRPr="008B4816">
        <w:rPr>
          <w:rFonts w:eastAsia="Arial Unicode MS"/>
          <w:lang w:eastAsia="en-US"/>
        </w:rPr>
        <w:t xml:space="preserve">CARIĆ RINA, OIB: </w:t>
      </w:r>
      <w:r w:rsidRPr="008B4816">
        <w:rPr>
          <w:rFonts w:eastAsia="Arial Unicode MS"/>
          <w:lang w:eastAsia="en-US"/>
        </w:rPr>
        <w:t>81122590612</w:t>
      </w:r>
      <w:r w:rsidR="007A5DD2" w:rsidRPr="008B4816">
        <w:rPr>
          <w:rFonts w:eastAsia="Arial Unicode MS"/>
          <w:lang w:eastAsia="en-US"/>
        </w:rPr>
        <w:t>……………………………………</w:t>
      </w:r>
      <w:r w:rsidRPr="008B4816">
        <w:rPr>
          <w:rFonts w:eastAsia="Arial Unicode MS"/>
          <w:lang w:eastAsia="en-US"/>
        </w:rPr>
        <w:t>60.584,85</w:t>
      </w:r>
      <w:r w:rsidR="00DC02B9" w:rsidRPr="008B4816">
        <w:rPr>
          <w:rFonts w:eastAsia="Arial Unicode MS"/>
          <w:lang w:eastAsia="en-US"/>
        </w:rPr>
        <w:t xml:space="preserve"> kn</w:t>
      </w:r>
    </w:p>
    <w:p w:rsidRDefault="00E7347B" w:rsidP="00992CEE" w:rsidR="00E7347B" w:rsidRPr="008B4816">
      <w:pPr>
        <w:spacing w:before="40"/>
        <w:ind w:firstLine="709"/>
        <w:jc w:val="both"/>
        <w:rPr>
          <w:rFonts w:eastAsia="Arial Unicode MS"/>
          <w:lang w:eastAsia="en-US"/>
        </w:rPr>
      </w:pPr>
      <w:r w:rsidRPr="008B4816">
        <w:rPr>
          <w:rFonts w:eastAsia="Arial Unicode MS"/>
          <w:lang w:eastAsia="en-US"/>
        </w:rPr>
        <w:t xml:space="preserve">17. </w:t>
      </w:r>
      <w:r w:rsidR="00DC02B9" w:rsidRPr="008B4816">
        <w:rPr>
          <w:rFonts w:eastAsia="Arial Unicode MS"/>
          <w:lang w:eastAsia="en-US"/>
        </w:rPr>
        <w:t xml:space="preserve">CEZAREO DINKO, OIB: </w:t>
      </w:r>
      <w:r w:rsidRPr="008B4816">
        <w:rPr>
          <w:rFonts w:eastAsia="Arial Unicode MS"/>
          <w:lang w:eastAsia="en-US"/>
        </w:rPr>
        <w:t>92052912080</w:t>
      </w:r>
      <w:r w:rsidR="007A5DD2" w:rsidRPr="008B4816">
        <w:rPr>
          <w:rFonts w:eastAsia="Arial Unicode MS"/>
          <w:lang w:eastAsia="en-US"/>
        </w:rPr>
        <w:t>…..………………………….</w:t>
      </w:r>
      <w:r w:rsidRPr="008B4816">
        <w:rPr>
          <w:rFonts w:eastAsia="Arial Unicode MS"/>
          <w:lang w:eastAsia="en-US"/>
        </w:rPr>
        <w:t>10.164,49</w:t>
      </w:r>
      <w:r w:rsidR="00DC02B9" w:rsidRPr="008B4816">
        <w:rPr>
          <w:rFonts w:eastAsia="Arial Unicode MS"/>
          <w:lang w:eastAsia="en-US"/>
        </w:rPr>
        <w:t xml:space="preserve"> kn</w:t>
      </w:r>
    </w:p>
    <w:p w:rsidRDefault="00E7347B" w:rsidP="00992CEE" w:rsidR="00E7347B" w:rsidRPr="008B4816">
      <w:pPr>
        <w:spacing w:before="40"/>
        <w:ind w:firstLine="709"/>
        <w:jc w:val="both"/>
        <w:rPr>
          <w:rFonts w:eastAsia="Arial Unicode MS"/>
          <w:lang w:eastAsia="en-US"/>
        </w:rPr>
      </w:pPr>
      <w:r w:rsidRPr="008B4816">
        <w:rPr>
          <w:rFonts w:eastAsia="Arial Unicode MS"/>
          <w:lang w:eastAsia="en-US"/>
        </w:rPr>
        <w:t>18. DABRO MARKO</w:t>
      </w:r>
      <w:r w:rsidR="00DC02B9" w:rsidRPr="008B4816">
        <w:rPr>
          <w:rFonts w:eastAsia="Arial Unicode MS"/>
          <w:lang w:eastAsia="en-US"/>
        </w:rPr>
        <w:t xml:space="preserve">, OIB: </w:t>
      </w:r>
      <w:r w:rsidRPr="008B4816">
        <w:rPr>
          <w:rFonts w:eastAsia="Arial Unicode MS"/>
          <w:lang w:eastAsia="en-US"/>
        </w:rPr>
        <w:t>25869758281</w:t>
      </w:r>
      <w:r w:rsidR="007A5DD2" w:rsidRPr="008B4816">
        <w:rPr>
          <w:rFonts w:eastAsia="Arial Unicode MS"/>
          <w:lang w:eastAsia="en-US"/>
        </w:rPr>
        <w:t>……………………………….</w:t>
      </w:r>
      <w:r w:rsidRPr="008B4816">
        <w:rPr>
          <w:rFonts w:eastAsia="Arial Unicode MS"/>
          <w:lang w:eastAsia="en-US"/>
        </w:rPr>
        <w:t>66.084,40</w:t>
      </w:r>
      <w:r w:rsidR="00DC02B9" w:rsidRPr="008B4816">
        <w:rPr>
          <w:rFonts w:eastAsia="Arial Unicode MS"/>
          <w:lang w:eastAsia="en-US"/>
        </w:rPr>
        <w:t xml:space="preserve"> kn</w:t>
      </w:r>
    </w:p>
    <w:p w:rsidRDefault="00E7347B" w:rsidP="00992CEE" w:rsidR="00E7347B" w:rsidRPr="008B4816">
      <w:pPr>
        <w:spacing w:before="40"/>
        <w:ind w:firstLine="709"/>
        <w:jc w:val="both"/>
        <w:rPr>
          <w:rFonts w:eastAsia="Arial Unicode MS"/>
          <w:lang w:eastAsia="en-US"/>
        </w:rPr>
      </w:pPr>
      <w:r w:rsidRPr="008B4816">
        <w:rPr>
          <w:rFonts w:eastAsia="Arial Unicode MS"/>
          <w:lang w:eastAsia="en-US"/>
        </w:rPr>
        <w:t xml:space="preserve">19. </w:t>
      </w:r>
      <w:r w:rsidR="00DC02B9" w:rsidRPr="008B4816">
        <w:rPr>
          <w:rFonts w:eastAsia="Arial Unicode MS"/>
          <w:lang w:eastAsia="en-US"/>
        </w:rPr>
        <w:t xml:space="preserve">DEL SONJA, OIB: </w:t>
      </w:r>
      <w:r w:rsidRPr="008B4816">
        <w:rPr>
          <w:rFonts w:eastAsia="Arial Unicode MS"/>
          <w:lang w:eastAsia="en-US"/>
        </w:rPr>
        <w:t>75936265707</w:t>
      </w:r>
      <w:r w:rsidR="007A5DD2" w:rsidRPr="008B4816">
        <w:rPr>
          <w:rFonts w:eastAsia="Arial Unicode MS"/>
          <w:lang w:eastAsia="en-US"/>
        </w:rPr>
        <w:t>…………………………...……….</w:t>
      </w:r>
      <w:r w:rsidRPr="008B4816">
        <w:rPr>
          <w:rFonts w:eastAsia="Arial Unicode MS"/>
          <w:lang w:eastAsia="en-US"/>
        </w:rPr>
        <w:t>223.029,38</w:t>
      </w:r>
      <w:r w:rsidR="00DC02B9" w:rsidRPr="008B4816">
        <w:rPr>
          <w:rFonts w:eastAsia="Arial Unicode MS"/>
          <w:lang w:eastAsia="en-US"/>
        </w:rPr>
        <w:t xml:space="preserve"> kn</w:t>
      </w:r>
    </w:p>
    <w:p w:rsidRDefault="00E7347B" w:rsidP="00992CEE" w:rsidR="00E7347B" w:rsidRPr="008B4816">
      <w:pPr>
        <w:spacing w:before="40"/>
        <w:ind w:firstLine="709"/>
        <w:jc w:val="both"/>
        <w:rPr>
          <w:rFonts w:eastAsia="Arial Unicode MS"/>
          <w:lang w:eastAsia="en-US"/>
        </w:rPr>
      </w:pPr>
      <w:r w:rsidRPr="008B4816">
        <w:rPr>
          <w:rFonts w:eastAsia="Arial Unicode MS"/>
          <w:lang w:eastAsia="en-US"/>
        </w:rPr>
        <w:t xml:space="preserve">20. </w:t>
      </w:r>
      <w:r w:rsidR="00DC02B9" w:rsidRPr="008B4816">
        <w:rPr>
          <w:rFonts w:eastAsia="Arial Unicode MS"/>
          <w:lang w:eastAsia="en-US"/>
        </w:rPr>
        <w:t xml:space="preserve">DELETIS JORDAN, OIB: </w:t>
      </w:r>
      <w:r w:rsidRPr="008B4816">
        <w:rPr>
          <w:rFonts w:eastAsia="Arial Unicode MS"/>
          <w:lang w:eastAsia="en-US"/>
        </w:rPr>
        <w:t>14145462525</w:t>
      </w:r>
      <w:r w:rsidR="007A5DD2" w:rsidRPr="008B4816">
        <w:rPr>
          <w:rFonts w:eastAsia="Arial Unicode MS"/>
          <w:lang w:eastAsia="en-US"/>
        </w:rPr>
        <w:t>……………………….…….</w:t>
      </w:r>
      <w:r w:rsidRPr="008B4816">
        <w:rPr>
          <w:rFonts w:eastAsia="Arial Unicode MS"/>
          <w:lang w:eastAsia="en-US"/>
        </w:rPr>
        <w:t>90.998,67</w:t>
      </w:r>
      <w:r w:rsidR="00DC02B9" w:rsidRPr="008B4816">
        <w:rPr>
          <w:rFonts w:eastAsia="Arial Unicode MS"/>
          <w:lang w:eastAsia="en-US"/>
        </w:rPr>
        <w:t xml:space="preserve"> kn</w:t>
      </w:r>
    </w:p>
    <w:p w:rsidRDefault="00E7347B" w:rsidP="00992CEE" w:rsidR="00E7347B" w:rsidRPr="008B4816">
      <w:pPr>
        <w:spacing w:before="40"/>
        <w:ind w:firstLine="709"/>
        <w:jc w:val="both"/>
        <w:rPr>
          <w:rFonts w:eastAsia="Arial Unicode MS"/>
          <w:lang w:eastAsia="en-US"/>
        </w:rPr>
      </w:pPr>
      <w:r w:rsidRPr="008B4816">
        <w:rPr>
          <w:rFonts w:eastAsia="Arial Unicode MS"/>
          <w:lang w:eastAsia="en-US"/>
        </w:rPr>
        <w:t xml:space="preserve">21. </w:t>
      </w:r>
      <w:r w:rsidR="00DC02B9" w:rsidRPr="008B4816">
        <w:rPr>
          <w:rFonts w:eastAsia="Arial Unicode MS"/>
          <w:lang w:eastAsia="en-US"/>
        </w:rPr>
        <w:t xml:space="preserve">DRAGANIĆ MILICA, OIB: </w:t>
      </w:r>
      <w:r w:rsidRPr="008B4816">
        <w:rPr>
          <w:rFonts w:eastAsia="Arial Unicode MS"/>
          <w:lang w:eastAsia="en-US"/>
        </w:rPr>
        <w:t>11562636123</w:t>
      </w:r>
      <w:r w:rsidR="007A5DD2" w:rsidRPr="008B4816">
        <w:rPr>
          <w:rFonts w:eastAsia="Arial Unicode MS"/>
          <w:lang w:eastAsia="en-US"/>
        </w:rPr>
        <w:t>…………………………...</w:t>
      </w:r>
      <w:r w:rsidRPr="008B4816">
        <w:rPr>
          <w:rFonts w:eastAsia="Arial Unicode MS"/>
          <w:lang w:eastAsia="en-US"/>
        </w:rPr>
        <w:t>77.005,20</w:t>
      </w:r>
      <w:r w:rsidR="00DC02B9" w:rsidRPr="008B4816">
        <w:rPr>
          <w:rFonts w:eastAsia="Arial Unicode MS"/>
          <w:lang w:eastAsia="en-US"/>
        </w:rPr>
        <w:t xml:space="preserve"> kn</w:t>
      </w:r>
    </w:p>
    <w:p w:rsidRDefault="00E7347B" w:rsidP="00992CEE" w:rsidR="00E7347B" w:rsidRPr="008B4816">
      <w:pPr>
        <w:spacing w:before="40"/>
        <w:ind w:firstLine="709"/>
        <w:jc w:val="both"/>
        <w:rPr>
          <w:rFonts w:eastAsia="Arial Unicode MS"/>
          <w:lang w:eastAsia="en-US"/>
        </w:rPr>
      </w:pPr>
      <w:r w:rsidRPr="008B4816">
        <w:rPr>
          <w:rFonts w:eastAsia="Arial Unicode MS"/>
          <w:lang w:eastAsia="en-US"/>
        </w:rPr>
        <w:t>22. DRAGIČEVIĆ PEROSLAV</w:t>
      </w:r>
      <w:r w:rsidR="00DC02B9" w:rsidRPr="008B4816">
        <w:rPr>
          <w:rFonts w:eastAsia="Arial Unicode MS"/>
          <w:lang w:eastAsia="en-US"/>
        </w:rPr>
        <w:t xml:space="preserve">, OIB: </w:t>
      </w:r>
      <w:r w:rsidRPr="008B4816">
        <w:rPr>
          <w:rFonts w:eastAsia="Arial Unicode MS"/>
          <w:lang w:eastAsia="en-US"/>
        </w:rPr>
        <w:t>15791751073</w:t>
      </w:r>
      <w:r w:rsidR="007A5DD2" w:rsidRPr="008B4816">
        <w:rPr>
          <w:rFonts w:eastAsia="Arial Unicode MS"/>
          <w:lang w:eastAsia="en-US"/>
        </w:rPr>
        <w:t>…………………….</w:t>
      </w:r>
      <w:r w:rsidRPr="008B4816">
        <w:rPr>
          <w:rFonts w:eastAsia="Arial Unicode MS"/>
          <w:lang w:eastAsia="en-US"/>
        </w:rPr>
        <w:t>88.356,13</w:t>
      </w:r>
      <w:r w:rsidR="00DC02B9" w:rsidRPr="008B4816">
        <w:rPr>
          <w:rFonts w:eastAsia="Arial Unicode MS"/>
          <w:lang w:eastAsia="en-US"/>
        </w:rPr>
        <w:t xml:space="preserve"> kn</w:t>
      </w:r>
    </w:p>
    <w:p w:rsidRDefault="00E7347B" w:rsidP="00992CEE" w:rsidR="00E7347B" w:rsidRPr="008B4816">
      <w:pPr>
        <w:spacing w:before="40"/>
        <w:ind w:firstLine="709"/>
        <w:jc w:val="both"/>
        <w:rPr>
          <w:rFonts w:eastAsia="Arial Unicode MS"/>
          <w:lang w:eastAsia="en-US"/>
        </w:rPr>
      </w:pPr>
      <w:r w:rsidRPr="008B4816">
        <w:rPr>
          <w:rFonts w:eastAsia="Arial Unicode MS"/>
          <w:lang w:eastAsia="en-US"/>
        </w:rPr>
        <w:t xml:space="preserve">23. </w:t>
      </w:r>
      <w:r w:rsidR="00DC02B9" w:rsidRPr="008B4816">
        <w:rPr>
          <w:rFonts w:eastAsia="Arial Unicode MS"/>
          <w:lang w:eastAsia="en-US"/>
        </w:rPr>
        <w:t xml:space="preserve">DUŽEVIĆ JURKO, OIB: </w:t>
      </w:r>
      <w:r w:rsidRPr="008B4816">
        <w:rPr>
          <w:rFonts w:eastAsia="Arial Unicode MS"/>
          <w:lang w:eastAsia="en-US"/>
        </w:rPr>
        <w:t>80685108616</w:t>
      </w:r>
      <w:r w:rsidR="007A5DD2" w:rsidRPr="008B4816">
        <w:rPr>
          <w:rFonts w:eastAsia="Arial Unicode MS"/>
          <w:lang w:eastAsia="en-US"/>
        </w:rPr>
        <w:t>…………………………….</w:t>
      </w:r>
      <w:r w:rsidRPr="008B4816">
        <w:rPr>
          <w:rFonts w:eastAsia="Arial Unicode MS"/>
          <w:lang w:eastAsia="en-US"/>
        </w:rPr>
        <w:t>113.501,62</w:t>
      </w:r>
      <w:r w:rsidR="00DC02B9" w:rsidRPr="008B4816">
        <w:rPr>
          <w:rFonts w:eastAsia="Arial Unicode MS"/>
          <w:lang w:eastAsia="en-US"/>
        </w:rPr>
        <w:t xml:space="preserve"> kn</w:t>
      </w:r>
    </w:p>
    <w:p w:rsidRDefault="00E7347B" w:rsidP="00992CEE" w:rsidR="00E7347B" w:rsidRPr="008B4816">
      <w:pPr>
        <w:spacing w:before="40"/>
        <w:ind w:firstLine="709"/>
        <w:jc w:val="both"/>
        <w:rPr>
          <w:rFonts w:eastAsia="Arial Unicode MS"/>
          <w:lang w:eastAsia="en-US"/>
        </w:rPr>
      </w:pPr>
      <w:r w:rsidRPr="008B4816">
        <w:rPr>
          <w:rFonts w:eastAsia="Arial Unicode MS"/>
          <w:lang w:eastAsia="en-US"/>
        </w:rPr>
        <w:t xml:space="preserve">24. </w:t>
      </w:r>
      <w:r w:rsidR="00DC02B9" w:rsidRPr="008B4816">
        <w:rPr>
          <w:rFonts w:eastAsia="Arial Unicode MS"/>
          <w:lang w:eastAsia="en-US"/>
        </w:rPr>
        <w:t xml:space="preserve">DUŽEVIĆ MILKA,OIB: </w:t>
      </w:r>
      <w:r w:rsidRPr="008B4816">
        <w:rPr>
          <w:rFonts w:eastAsia="Arial Unicode MS"/>
          <w:lang w:eastAsia="en-US"/>
        </w:rPr>
        <w:t>65084833279</w:t>
      </w:r>
      <w:r w:rsidR="007A5DD2" w:rsidRPr="008B4816">
        <w:rPr>
          <w:rFonts w:eastAsia="Arial Unicode MS"/>
          <w:lang w:eastAsia="en-US"/>
        </w:rPr>
        <w:t>…………………………...…..</w:t>
      </w:r>
      <w:r w:rsidRPr="008B4816">
        <w:rPr>
          <w:rFonts w:eastAsia="Arial Unicode MS"/>
          <w:lang w:eastAsia="en-US"/>
        </w:rPr>
        <w:t>8.664,49</w:t>
      </w:r>
      <w:r w:rsidR="00DC02B9" w:rsidRPr="008B4816">
        <w:rPr>
          <w:rFonts w:eastAsia="Arial Unicode MS"/>
          <w:lang w:eastAsia="en-US"/>
        </w:rPr>
        <w:t xml:space="preserve"> kn</w:t>
      </w:r>
    </w:p>
    <w:p w:rsidRDefault="00E7347B" w:rsidP="00992CEE" w:rsidR="00E7347B" w:rsidRPr="008B4816">
      <w:pPr>
        <w:spacing w:before="40"/>
        <w:ind w:firstLine="709"/>
        <w:jc w:val="both"/>
        <w:rPr>
          <w:rFonts w:eastAsia="Arial Unicode MS"/>
          <w:lang w:eastAsia="en-US"/>
        </w:rPr>
      </w:pPr>
      <w:r w:rsidRPr="008B4816">
        <w:rPr>
          <w:rFonts w:eastAsia="Arial Unicode MS"/>
          <w:lang w:eastAsia="en-US"/>
        </w:rPr>
        <w:t>25. DUŽEVIĆ VANJA</w:t>
      </w:r>
      <w:r w:rsidR="00DC02B9" w:rsidRPr="008B4816">
        <w:rPr>
          <w:rFonts w:eastAsia="Arial Unicode MS"/>
          <w:lang w:eastAsia="en-US"/>
        </w:rPr>
        <w:t xml:space="preserve">, OIB: </w:t>
      </w:r>
      <w:r w:rsidRPr="008B4816">
        <w:rPr>
          <w:rFonts w:eastAsia="Arial Unicode MS"/>
          <w:lang w:eastAsia="en-US"/>
        </w:rPr>
        <w:t>80660275511</w:t>
      </w:r>
      <w:r w:rsidR="007A5DD2" w:rsidRPr="008B4816">
        <w:rPr>
          <w:rFonts w:eastAsia="Arial Unicode MS"/>
          <w:lang w:eastAsia="en-US"/>
        </w:rPr>
        <w:t>…………………………..….</w:t>
      </w:r>
      <w:r w:rsidRPr="008B4816">
        <w:rPr>
          <w:rFonts w:eastAsia="Arial Unicode MS"/>
          <w:lang w:eastAsia="en-US"/>
        </w:rPr>
        <w:t>10.164,49</w:t>
      </w:r>
      <w:r w:rsidR="00DC02B9" w:rsidRPr="008B4816">
        <w:rPr>
          <w:rFonts w:eastAsia="Arial Unicode MS"/>
          <w:lang w:eastAsia="en-US"/>
        </w:rPr>
        <w:t xml:space="preserve"> kn</w:t>
      </w:r>
    </w:p>
    <w:p w:rsidRDefault="00E7347B" w:rsidP="00992CEE" w:rsidR="00E7347B" w:rsidRPr="008B4816">
      <w:pPr>
        <w:spacing w:before="40"/>
        <w:ind w:firstLine="709"/>
        <w:jc w:val="both"/>
        <w:rPr>
          <w:rFonts w:eastAsia="Arial Unicode MS"/>
          <w:lang w:eastAsia="en-US"/>
        </w:rPr>
      </w:pPr>
      <w:r w:rsidRPr="008B4816">
        <w:rPr>
          <w:rFonts w:eastAsia="Arial Unicode MS"/>
          <w:lang w:eastAsia="en-US"/>
        </w:rPr>
        <w:t xml:space="preserve">26. </w:t>
      </w:r>
      <w:r w:rsidR="00DC02B9" w:rsidRPr="008B4816">
        <w:rPr>
          <w:rFonts w:eastAsia="Arial Unicode MS"/>
          <w:lang w:eastAsia="en-US"/>
        </w:rPr>
        <w:t xml:space="preserve">FIDLER IVO, OIB: </w:t>
      </w:r>
      <w:r w:rsidRPr="008B4816">
        <w:rPr>
          <w:rFonts w:eastAsia="Arial Unicode MS"/>
          <w:lang w:eastAsia="en-US"/>
        </w:rPr>
        <w:t>78039638098</w:t>
      </w:r>
      <w:r w:rsidR="007A5DD2" w:rsidRPr="008B4816">
        <w:rPr>
          <w:rFonts w:eastAsia="Arial Unicode MS"/>
          <w:lang w:eastAsia="en-US"/>
        </w:rPr>
        <w:t>…………………………………….</w:t>
      </w:r>
      <w:r w:rsidRPr="008B4816">
        <w:rPr>
          <w:rFonts w:eastAsia="Arial Unicode MS"/>
          <w:lang w:eastAsia="en-US"/>
        </w:rPr>
        <w:t>91.092,43</w:t>
      </w:r>
      <w:r w:rsidR="00DC02B9" w:rsidRPr="008B4816">
        <w:rPr>
          <w:rFonts w:eastAsia="Arial Unicode MS"/>
          <w:lang w:eastAsia="en-US"/>
        </w:rPr>
        <w:t xml:space="preserve"> kn</w:t>
      </w:r>
    </w:p>
    <w:p w:rsidRDefault="00E7347B" w:rsidP="00992CEE" w:rsidR="00E7347B" w:rsidRPr="008B4816">
      <w:pPr>
        <w:spacing w:before="40"/>
        <w:ind w:firstLine="709"/>
        <w:jc w:val="both"/>
        <w:rPr>
          <w:rFonts w:eastAsia="Arial Unicode MS"/>
          <w:lang w:eastAsia="en-US"/>
        </w:rPr>
      </w:pPr>
      <w:r w:rsidRPr="008B4816">
        <w:rPr>
          <w:rFonts w:eastAsia="Arial Unicode MS"/>
          <w:lang w:eastAsia="en-US"/>
        </w:rPr>
        <w:lastRenderedPageBreak/>
        <w:t>27. FIDLER LATK</w:t>
      </w:r>
      <w:r w:rsidR="00DC02B9" w:rsidRPr="008B4816">
        <w:rPr>
          <w:rFonts w:eastAsia="Arial Unicode MS"/>
          <w:lang w:eastAsia="en-US"/>
        </w:rPr>
        <w:t xml:space="preserve">A, OIB: </w:t>
      </w:r>
      <w:r w:rsidRPr="008B4816">
        <w:rPr>
          <w:rFonts w:eastAsia="Arial Unicode MS"/>
          <w:lang w:eastAsia="en-US"/>
        </w:rPr>
        <w:t>28810656701</w:t>
      </w:r>
      <w:r w:rsidR="007A5DD2" w:rsidRPr="008B4816">
        <w:rPr>
          <w:rFonts w:eastAsia="Arial Unicode MS"/>
          <w:lang w:eastAsia="en-US"/>
        </w:rPr>
        <w:t>………………………………..</w:t>
      </w:r>
      <w:r w:rsidRPr="008B4816">
        <w:rPr>
          <w:rFonts w:eastAsia="Arial Unicode MS"/>
          <w:lang w:eastAsia="en-US"/>
        </w:rPr>
        <w:t>65.678,35</w:t>
      </w:r>
      <w:r w:rsidR="00DC02B9" w:rsidRPr="008B4816">
        <w:rPr>
          <w:rFonts w:eastAsia="Arial Unicode MS"/>
          <w:lang w:eastAsia="en-US"/>
        </w:rPr>
        <w:t xml:space="preserve"> kn</w:t>
      </w:r>
    </w:p>
    <w:p w:rsidRDefault="00E7347B" w:rsidP="00992CEE" w:rsidR="00E7347B" w:rsidRPr="008B4816">
      <w:pPr>
        <w:spacing w:before="40"/>
        <w:ind w:firstLine="709"/>
        <w:jc w:val="both"/>
        <w:rPr>
          <w:rFonts w:eastAsia="Arial Unicode MS"/>
          <w:lang w:eastAsia="en-US"/>
        </w:rPr>
      </w:pPr>
      <w:r w:rsidRPr="008B4816">
        <w:rPr>
          <w:rFonts w:eastAsia="Arial Unicode MS"/>
          <w:lang w:eastAsia="en-US"/>
        </w:rPr>
        <w:t>28. FRANETOVIĆ TONĆI</w:t>
      </w:r>
      <w:r w:rsidR="00DC02B9" w:rsidRPr="008B4816">
        <w:rPr>
          <w:rFonts w:eastAsia="Arial Unicode MS"/>
          <w:lang w:eastAsia="en-US"/>
        </w:rPr>
        <w:t xml:space="preserve">, OIB: </w:t>
      </w:r>
      <w:r w:rsidRPr="008B4816">
        <w:rPr>
          <w:rFonts w:eastAsia="Arial Unicode MS"/>
          <w:lang w:eastAsia="en-US"/>
        </w:rPr>
        <w:t>73274796684</w:t>
      </w:r>
      <w:r w:rsidR="007A5DD2" w:rsidRPr="008B4816">
        <w:rPr>
          <w:rFonts w:eastAsia="Arial Unicode MS"/>
          <w:lang w:eastAsia="en-US"/>
        </w:rPr>
        <w:t>…………………………</w:t>
      </w:r>
      <w:r w:rsidRPr="008B4816">
        <w:rPr>
          <w:rFonts w:eastAsia="Arial Unicode MS"/>
          <w:lang w:eastAsia="en-US"/>
        </w:rPr>
        <w:t>10.164,49</w:t>
      </w:r>
      <w:r w:rsidR="00DC02B9" w:rsidRPr="008B4816">
        <w:rPr>
          <w:rFonts w:eastAsia="Arial Unicode MS"/>
          <w:lang w:eastAsia="en-US"/>
        </w:rPr>
        <w:t xml:space="preserve"> kn</w:t>
      </w:r>
    </w:p>
    <w:p w:rsidRDefault="00E7347B" w:rsidP="00992CEE" w:rsidR="00E7347B" w:rsidRPr="008B4816">
      <w:pPr>
        <w:spacing w:before="40"/>
        <w:ind w:firstLine="709"/>
        <w:jc w:val="both"/>
        <w:rPr>
          <w:rFonts w:eastAsia="Arial Unicode MS"/>
          <w:lang w:eastAsia="en-US"/>
        </w:rPr>
      </w:pPr>
      <w:r w:rsidRPr="008B4816">
        <w:rPr>
          <w:rFonts w:eastAsia="Arial Unicode MS"/>
          <w:lang w:eastAsia="en-US"/>
        </w:rPr>
        <w:t>29. FRANIČEVIĆ MARIJA, OIB: 37205376047</w:t>
      </w:r>
      <w:r w:rsidR="007A5DD2" w:rsidRPr="008B4816">
        <w:rPr>
          <w:rFonts w:eastAsia="Arial Unicode MS"/>
          <w:lang w:eastAsia="en-US"/>
        </w:rPr>
        <w:t>………………………...</w:t>
      </w:r>
      <w:r w:rsidRPr="008B4816">
        <w:rPr>
          <w:rFonts w:eastAsia="Arial Unicode MS"/>
          <w:lang w:eastAsia="en-US"/>
        </w:rPr>
        <w:t>89.093,29</w:t>
      </w:r>
      <w:r w:rsidR="00DC02B9" w:rsidRPr="008B4816">
        <w:rPr>
          <w:rFonts w:eastAsia="Arial Unicode MS"/>
          <w:lang w:eastAsia="en-US"/>
        </w:rPr>
        <w:t xml:space="preserve"> kn</w:t>
      </w:r>
    </w:p>
    <w:p w:rsidRDefault="00E7347B" w:rsidP="00992CEE" w:rsidR="00E7347B" w:rsidRPr="008B4816">
      <w:pPr>
        <w:spacing w:before="40"/>
        <w:ind w:firstLine="709"/>
        <w:jc w:val="both"/>
        <w:rPr>
          <w:rFonts w:eastAsia="Arial Unicode MS"/>
          <w:lang w:eastAsia="en-US"/>
        </w:rPr>
      </w:pPr>
      <w:r w:rsidRPr="008B4816">
        <w:rPr>
          <w:rFonts w:eastAsia="Arial Unicode MS"/>
          <w:lang w:eastAsia="en-US"/>
        </w:rPr>
        <w:t>30. GARIĆ DINKICA, OIB: 34659714940</w:t>
      </w:r>
      <w:r w:rsidR="007A5DD2" w:rsidRPr="008B4816">
        <w:rPr>
          <w:rFonts w:eastAsia="Arial Unicode MS"/>
          <w:lang w:eastAsia="en-US"/>
        </w:rPr>
        <w:t>……………………………….</w:t>
      </w:r>
      <w:r w:rsidRPr="008B4816">
        <w:rPr>
          <w:rFonts w:eastAsia="Arial Unicode MS"/>
          <w:lang w:eastAsia="en-US"/>
        </w:rPr>
        <w:t>82.167,40</w:t>
      </w:r>
      <w:r w:rsidR="00DC02B9" w:rsidRPr="008B4816">
        <w:rPr>
          <w:rFonts w:eastAsia="Arial Unicode MS"/>
          <w:lang w:eastAsia="en-US"/>
        </w:rPr>
        <w:t xml:space="preserve"> kn </w:t>
      </w:r>
    </w:p>
    <w:p w:rsidRDefault="00E7347B" w:rsidP="00992CEE" w:rsidR="00E7347B" w:rsidRPr="008B4816">
      <w:pPr>
        <w:spacing w:before="40"/>
        <w:ind w:firstLine="709"/>
        <w:jc w:val="both"/>
        <w:rPr>
          <w:rFonts w:eastAsia="Arial Unicode MS"/>
          <w:lang w:eastAsia="en-US"/>
        </w:rPr>
      </w:pPr>
      <w:r w:rsidRPr="008B4816">
        <w:rPr>
          <w:rFonts w:eastAsia="Arial Unicode MS"/>
          <w:lang w:eastAsia="en-US"/>
        </w:rPr>
        <w:t>31. GELO FILIP, OIB: 68066482877</w:t>
      </w:r>
      <w:r w:rsidR="007A5DD2" w:rsidRPr="008B4816">
        <w:rPr>
          <w:rFonts w:eastAsia="Arial Unicode MS"/>
          <w:lang w:eastAsia="en-US"/>
        </w:rPr>
        <w:t>……………………………………</w:t>
      </w:r>
      <w:r w:rsidRPr="008B4816">
        <w:rPr>
          <w:rFonts w:eastAsia="Arial Unicode MS"/>
          <w:lang w:eastAsia="en-US"/>
        </w:rPr>
        <w:t>108.853,77</w:t>
      </w:r>
      <w:r w:rsidR="00DC02B9" w:rsidRPr="008B4816">
        <w:rPr>
          <w:rFonts w:eastAsia="Arial Unicode MS"/>
          <w:lang w:eastAsia="en-US"/>
        </w:rPr>
        <w:t xml:space="preserve"> kn</w:t>
      </w:r>
    </w:p>
    <w:p w:rsidRDefault="00E7347B" w:rsidP="00992CEE" w:rsidR="00E7347B" w:rsidRPr="008B4816">
      <w:pPr>
        <w:spacing w:before="40"/>
        <w:ind w:firstLine="709"/>
        <w:jc w:val="both"/>
        <w:rPr>
          <w:rFonts w:eastAsia="Arial Unicode MS"/>
          <w:lang w:eastAsia="en-US"/>
        </w:rPr>
      </w:pPr>
      <w:r w:rsidRPr="008B4816">
        <w:rPr>
          <w:rFonts w:eastAsia="Arial Unicode MS"/>
          <w:lang w:eastAsia="en-US"/>
        </w:rPr>
        <w:t>32. GLUŠČEVIĆ MILENA, OIB: 97242624022</w:t>
      </w:r>
      <w:r w:rsidR="007A5DD2" w:rsidRPr="008B4816">
        <w:rPr>
          <w:rFonts w:eastAsia="Arial Unicode MS"/>
          <w:lang w:eastAsia="en-US"/>
        </w:rPr>
        <w:t>……..…………………..</w:t>
      </w:r>
      <w:r w:rsidRPr="008B4816">
        <w:rPr>
          <w:rFonts w:eastAsia="Arial Unicode MS"/>
          <w:lang w:eastAsia="en-US"/>
        </w:rPr>
        <w:t>79.828,33</w:t>
      </w:r>
      <w:r w:rsidR="00DC02B9" w:rsidRPr="008B4816">
        <w:rPr>
          <w:rFonts w:eastAsia="Arial Unicode MS"/>
          <w:lang w:eastAsia="en-US"/>
        </w:rPr>
        <w:t xml:space="preserve"> kn</w:t>
      </w:r>
    </w:p>
    <w:p w:rsidRDefault="00E7347B" w:rsidP="00992CEE" w:rsidR="00E7347B" w:rsidRPr="008B4816">
      <w:pPr>
        <w:spacing w:before="40"/>
        <w:ind w:firstLine="709"/>
        <w:jc w:val="both"/>
        <w:rPr>
          <w:rFonts w:eastAsia="Arial Unicode MS"/>
          <w:lang w:eastAsia="en-US"/>
        </w:rPr>
      </w:pPr>
      <w:r w:rsidRPr="008B4816">
        <w:rPr>
          <w:rFonts w:eastAsia="Arial Unicode MS"/>
          <w:lang w:eastAsia="en-US"/>
        </w:rPr>
        <w:t>33. ILIJEVSKI DAVID, OIB: 85880141968</w:t>
      </w:r>
      <w:r w:rsidR="007A5DD2" w:rsidRPr="008B4816">
        <w:rPr>
          <w:rFonts w:eastAsia="Arial Unicode MS"/>
          <w:lang w:eastAsia="en-US"/>
        </w:rPr>
        <w:t>…………….………………..</w:t>
      </w:r>
      <w:r w:rsidRPr="008B4816">
        <w:rPr>
          <w:rFonts w:eastAsia="Arial Unicode MS"/>
          <w:lang w:eastAsia="en-US"/>
        </w:rPr>
        <w:t>89.558,25</w:t>
      </w:r>
      <w:r w:rsidR="00DC02B9" w:rsidRPr="008B4816">
        <w:rPr>
          <w:rFonts w:eastAsia="Arial Unicode MS"/>
          <w:lang w:eastAsia="en-US"/>
        </w:rPr>
        <w:t xml:space="preserve"> kn </w:t>
      </w:r>
    </w:p>
    <w:p w:rsidRDefault="00E7347B" w:rsidP="00992CEE" w:rsidR="00E7347B" w:rsidRPr="008B4816">
      <w:pPr>
        <w:spacing w:before="40"/>
        <w:ind w:firstLine="709"/>
        <w:jc w:val="both"/>
        <w:rPr>
          <w:rFonts w:eastAsia="Arial Unicode MS"/>
          <w:lang w:eastAsia="en-US"/>
        </w:rPr>
      </w:pPr>
      <w:r w:rsidRPr="008B4816">
        <w:rPr>
          <w:rFonts w:eastAsia="Arial Unicode MS"/>
          <w:lang w:eastAsia="en-US"/>
        </w:rPr>
        <w:t>34. JELIČIĆ ANAMARI, OIB: 14710222757</w:t>
      </w:r>
      <w:r w:rsidR="007A5DD2" w:rsidRPr="008B4816">
        <w:rPr>
          <w:rFonts w:eastAsia="Arial Unicode MS"/>
          <w:lang w:eastAsia="en-US"/>
        </w:rPr>
        <w:t>………………....…………</w:t>
      </w:r>
      <w:r w:rsidRPr="008B4816">
        <w:rPr>
          <w:rFonts w:eastAsia="Arial Unicode MS"/>
          <w:lang w:eastAsia="en-US"/>
        </w:rPr>
        <w:t>53.596,19</w:t>
      </w:r>
      <w:r w:rsidR="00DC02B9" w:rsidRPr="008B4816">
        <w:rPr>
          <w:rFonts w:eastAsia="Arial Unicode MS"/>
          <w:lang w:eastAsia="en-US"/>
        </w:rPr>
        <w:t xml:space="preserve"> kn</w:t>
      </w:r>
    </w:p>
    <w:p w:rsidRDefault="00E7347B" w:rsidP="00992CEE" w:rsidR="00E7347B" w:rsidRPr="008B4816">
      <w:pPr>
        <w:spacing w:before="40"/>
        <w:ind w:firstLine="709"/>
        <w:jc w:val="both"/>
        <w:rPr>
          <w:rFonts w:eastAsia="Arial Unicode MS"/>
          <w:lang w:eastAsia="en-US"/>
        </w:rPr>
      </w:pPr>
      <w:r w:rsidRPr="008B4816">
        <w:rPr>
          <w:rFonts w:eastAsia="Arial Unicode MS"/>
          <w:lang w:eastAsia="en-US"/>
        </w:rPr>
        <w:t>35. JURIĆ MARINA, OIB: 43006608113</w:t>
      </w:r>
      <w:r w:rsidR="007A5DD2" w:rsidRPr="008B4816">
        <w:rPr>
          <w:rFonts w:eastAsia="Arial Unicode MS"/>
          <w:lang w:eastAsia="en-US"/>
        </w:rPr>
        <w:t>………………………………...</w:t>
      </w:r>
      <w:r w:rsidRPr="008B4816">
        <w:rPr>
          <w:rFonts w:eastAsia="Arial Unicode MS"/>
          <w:lang w:eastAsia="en-US"/>
        </w:rPr>
        <w:t>68.585,77</w:t>
      </w:r>
      <w:r w:rsidR="00DC02B9" w:rsidRPr="008B4816">
        <w:rPr>
          <w:rFonts w:eastAsia="Arial Unicode MS"/>
          <w:lang w:eastAsia="en-US"/>
        </w:rPr>
        <w:t xml:space="preserve"> kn</w:t>
      </w:r>
    </w:p>
    <w:p w:rsidRDefault="00E7347B" w:rsidP="00992CEE" w:rsidR="00E7347B" w:rsidRPr="008B4816">
      <w:pPr>
        <w:spacing w:before="40"/>
        <w:ind w:firstLine="709"/>
        <w:jc w:val="both"/>
        <w:rPr>
          <w:rFonts w:eastAsia="Arial Unicode MS"/>
          <w:lang w:eastAsia="en-US"/>
        </w:rPr>
      </w:pPr>
      <w:r w:rsidRPr="008B4816">
        <w:rPr>
          <w:rFonts w:eastAsia="Arial Unicode MS"/>
          <w:lang w:eastAsia="en-US"/>
        </w:rPr>
        <w:t>36. KALEBIĆ GÖRIG HELENA, OIB: 85121632115</w:t>
      </w:r>
      <w:r w:rsidR="007A5DD2" w:rsidRPr="008B4816">
        <w:rPr>
          <w:rFonts w:eastAsia="Arial Unicode MS"/>
          <w:lang w:eastAsia="en-US"/>
        </w:rPr>
        <w:t>…………………...</w:t>
      </w:r>
      <w:r w:rsidRPr="008B4816">
        <w:rPr>
          <w:rFonts w:eastAsia="Arial Unicode MS"/>
          <w:lang w:eastAsia="en-US"/>
        </w:rPr>
        <w:t>78.268,87</w:t>
      </w:r>
      <w:r w:rsidR="00DC02B9" w:rsidRPr="008B4816">
        <w:rPr>
          <w:rFonts w:eastAsia="Arial Unicode MS"/>
          <w:lang w:eastAsia="en-US"/>
        </w:rPr>
        <w:t xml:space="preserve"> kn</w:t>
      </w:r>
    </w:p>
    <w:p w:rsidRDefault="00E7347B" w:rsidP="00992CEE" w:rsidR="00E7347B" w:rsidRPr="008B4816">
      <w:pPr>
        <w:spacing w:before="40"/>
        <w:ind w:firstLine="709"/>
        <w:jc w:val="both"/>
        <w:rPr>
          <w:rFonts w:eastAsia="Arial Unicode MS"/>
          <w:lang w:eastAsia="en-US"/>
        </w:rPr>
      </w:pPr>
      <w:r w:rsidRPr="008B4816">
        <w:rPr>
          <w:rFonts w:eastAsia="Arial Unicode MS"/>
          <w:lang w:eastAsia="en-US"/>
        </w:rPr>
        <w:t>37. KAZANOVA IVAN, OIB: 49458477393</w:t>
      </w:r>
      <w:r w:rsidR="00DC02B9" w:rsidRPr="008B4816">
        <w:rPr>
          <w:rFonts w:eastAsia="Arial Unicode MS"/>
          <w:lang w:eastAsia="en-US"/>
        </w:rPr>
        <w:t>………</w:t>
      </w:r>
      <w:r w:rsidR="007A5DD2" w:rsidRPr="008B4816">
        <w:rPr>
          <w:rFonts w:eastAsia="Arial Unicode MS"/>
          <w:lang w:eastAsia="en-US"/>
        </w:rPr>
        <w:t>………….</w:t>
      </w:r>
      <w:r w:rsidR="00DC02B9" w:rsidRPr="008B4816">
        <w:rPr>
          <w:rFonts w:eastAsia="Arial Unicode MS"/>
          <w:lang w:eastAsia="en-US"/>
        </w:rPr>
        <w:t>…………</w:t>
      </w:r>
      <w:r w:rsidRPr="008B4816">
        <w:rPr>
          <w:rFonts w:eastAsia="Arial Unicode MS"/>
          <w:lang w:eastAsia="en-US"/>
        </w:rPr>
        <w:t>10.164,49</w:t>
      </w:r>
      <w:r w:rsidR="00DC02B9" w:rsidRPr="008B4816">
        <w:rPr>
          <w:rFonts w:eastAsia="Arial Unicode MS"/>
          <w:lang w:eastAsia="en-US"/>
        </w:rPr>
        <w:t xml:space="preserve"> kn</w:t>
      </w:r>
    </w:p>
    <w:p w:rsidRDefault="00E7347B" w:rsidP="00992CEE" w:rsidR="00E7347B" w:rsidRPr="008B4816">
      <w:pPr>
        <w:spacing w:before="40"/>
        <w:ind w:firstLine="709"/>
        <w:jc w:val="both"/>
        <w:rPr>
          <w:rFonts w:eastAsia="Arial Unicode MS"/>
          <w:lang w:eastAsia="en-US"/>
        </w:rPr>
      </w:pPr>
      <w:r w:rsidRPr="008B4816">
        <w:rPr>
          <w:rFonts w:eastAsia="Arial Unicode MS"/>
          <w:lang w:eastAsia="en-US"/>
        </w:rPr>
        <w:t>38. KEKEZ KRISTINA, OIB: 09340335470</w:t>
      </w:r>
      <w:r w:rsidR="00DC02B9" w:rsidRPr="008B4816">
        <w:rPr>
          <w:rFonts w:eastAsia="Arial Unicode MS"/>
          <w:lang w:eastAsia="en-US"/>
        </w:rPr>
        <w:t>………</w:t>
      </w:r>
      <w:r w:rsidR="007A5DD2" w:rsidRPr="008B4816">
        <w:rPr>
          <w:rFonts w:eastAsia="Arial Unicode MS"/>
          <w:lang w:eastAsia="en-US"/>
        </w:rPr>
        <w:t>.</w:t>
      </w:r>
      <w:r w:rsidR="00DC02B9" w:rsidRPr="008B4816">
        <w:rPr>
          <w:rFonts w:eastAsia="Arial Unicode MS"/>
          <w:lang w:eastAsia="en-US"/>
        </w:rPr>
        <w:t>…………………….</w:t>
      </w:r>
      <w:r w:rsidRPr="008B4816">
        <w:rPr>
          <w:rFonts w:eastAsia="Arial Unicode MS"/>
          <w:lang w:eastAsia="en-US"/>
        </w:rPr>
        <w:t>28.508,76</w:t>
      </w:r>
      <w:r w:rsidR="00DC02B9" w:rsidRPr="008B4816">
        <w:rPr>
          <w:rFonts w:eastAsia="Arial Unicode MS"/>
          <w:lang w:eastAsia="en-US"/>
        </w:rPr>
        <w:t xml:space="preserve"> kn</w:t>
      </w:r>
    </w:p>
    <w:p w:rsidRDefault="00E7347B" w:rsidP="00992CEE" w:rsidR="00E7347B" w:rsidRPr="008B4816">
      <w:pPr>
        <w:spacing w:before="40"/>
        <w:ind w:firstLine="709"/>
        <w:jc w:val="both"/>
        <w:rPr>
          <w:rFonts w:eastAsia="Arial Unicode MS"/>
          <w:lang w:eastAsia="en-US"/>
        </w:rPr>
      </w:pPr>
      <w:r w:rsidRPr="008B4816">
        <w:rPr>
          <w:rFonts w:eastAsia="Arial Unicode MS"/>
          <w:lang w:eastAsia="en-US"/>
        </w:rPr>
        <w:t>39. KNEZOVIĆ IVANKA, OIB: 22675913781</w:t>
      </w:r>
      <w:r w:rsidR="00DC02B9" w:rsidRPr="008B4816">
        <w:rPr>
          <w:rFonts w:eastAsia="Arial Unicode MS"/>
          <w:lang w:eastAsia="en-US"/>
        </w:rPr>
        <w:t>…………</w:t>
      </w:r>
      <w:r w:rsidR="007A5DD2" w:rsidRPr="008B4816">
        <w:rPr>
          <w:rFonts w:eastAsia="Arial Unicode MS"/>
          <w:lang w:eastAsia="en-US"/>
        </w:rPr>
        <w:t>……..</w:t>
      </w:r>
      <w:r w:rsidR="00DC02B9" w:rsidRPr="008B4816">
        <w:rPr>
          <w:rFonts w:eastAsia="Arial Unicode MS"/>
          <w:lang w:eastAsia="en-US"/>
        </w:rPr>
        <w:t>…………</w:t>
      </w:r>
      <w:r w:rsidRPr="008B4816">
        <w:rPr>
          <w:rFonts w:eastAsia="Arial Unicode MS"/>
          <w:lang w:eastAsia="en-US"/>
        </w:rPr>
        <w:t>60.609,70</w:t>
      </w:r>
      <w:r w:rsidR="00DC02B9" w:rsidRPr="008B4816">
        <w:rPr>
          <w:rFonts w:eastAsia="Arial Unicode MS"/>
          <w:lang w:eastAsia="en-US"/>
        </w:rPr>
        <w:t xml:space="preserve"> kn</w:t>
      </w:r>
    </w:p>
    <w:p w:rsidRDefault="00E7347B" w:rsidP="00992CEE" w:rsidR="00E7347B" w:rsidRPr="008B4816">
      <w:pPr>
        <w:spacing w:before="40"/>
        <w:ind w:firstLine="709"/>
        <w:jc w:val="both"/>
        <w:rPr>
          <w:rFonts w:eastAsia="Arial Unicode MS"/>
          <w:lang w:eastAsia="en-US"/>
        </w:rPr>
      </w:pPr>
      <w:r w:rsidRPr="008B4816">
        <w:rPr>
          <w:rFonts w:eastAsia="Arial Unicode MS"/>
          <w:lang w:eastAsia="en-US"/>
        </w:rPr>
        <w:t>40. KOLUMBIĆ ROBERT, OIB: 00666799529</w:t>
      </w:r>
      <w:r w:rsidR="00DC02B9" w:rsidRPr="008B4816">
        <w:rPr>
          <w:rFonts w:eastAsia="Arial Unicode MS"/>
          <w:lang w:eastAsia="en-US"/>
        </w:rPr>
        <w:t>………...………………..</w:t>
      </w:r>
      <w:r w:rsidRPr="008B4816">
        <w:rPr>
          <w:rFonts w:eastAsia="Arial Unicode MS"/>
          <w:lang w:eastAsia="en-US"/>
        </w:rPr>
        <w:t>65.466,73</w:t>
      </w:r>
      <w:r w:rsidR="00DC02B9" w:rsidRPr="008B4816">
        <w:rPr>
          <w:rFonts w:eastAsia="Arial Unicode MS"/>
          <w:lang w:eastAsia="en-US"/>
        </w:rPr>
        <w:t xml:space="preserve"> kn</w:t>
      </w:r>
    </w:p>
    <w:p w:rsidRDefault="00E7347B" w:rsidP="00992CEE" w:rsidR="00E7347B" w:rsidRPr="008B4816">
      <w:pPr>
        <w:spacing w:before="40"/>
        <w:ind w:firstLine="709"/>
        <w:jc w:val="both"/>
        <w:rPr>
          <w:rFonts w:eastAsia="Arial Unicode MS"/>
          <w:lang w:eastAsia="en-US"/>
        </w:rPr>
      </w:pPr>
      <w:r w:rsidRPr="008B4816">
        <w:rPr>
          <w:rFonts w:eastAsia="Arial Unicode MS"/>
          <w:lang w:eastAsia="en-US"/>
        </w:rPr>
        <w:t>41. KOVAČEVIĆ MATILDA, OIB: 73368633655</w:t>
      </w:r>
      <w:r w:rsidR="00DC02B9" w:rsidRPr="008B4816">
        <w:rPr>
          <w:rFonts w:eastAsia="Arial Unicode MS"/>
          <w:lang w:eastAsia="en-US"/>
        </w:rPr>
        <w:t>…………..…………</w:t>
      </w:r>
      <w:r w:rsidRPr="008B4816">
        <w:rPr>
          <w:rFonts w:eastAsia="Arial Unicode MS"/>
          <w:lang w:eastAsia="en-US"/>
        </w:rPr>
        <w:t>107.481,51</w:t>
      </w:r>
      <w:r w:rsidR="00DC02B9" w:rsidRPr="008B4816">
        <w:rPr>
          <w:rFonts w:eastAsia="Arial Unicode MS"/>
          <w:lang w:eastAsia="en-US"/>
        </w:rPr>
        <w:t xml:space="preserve"> kn</w:t>
      </w:r>
    </w:p>
    <w:p w:rsidRDefault="00E7347B" w:rsidP="00992CEE" w:rsidR="00E7347B" w:rsidRPr="008B4816">
      <w:pPr>
        <w:spacing w:before="40"/>
        <w:ind w:firstLine="709"/>
        <w:jc w:val="both"/>
        <w:rPr>
          <w:rFonts w:eastAsia="Arial Unicode MS"/>
          <w:lang w:eastAsia="en-US"/>
        </w:rPr>
      </w:pPr>
      <w:r w:rsidRPr="008B4816">
        <w:rPr>
          <w:rFonts w:eastAsia="Arial Unicode MS"/>
          <w:lang w:eastAsia="en-US"/>
        </w:rPr>
        <w:t>42. KUNIČIĆ FABRIS, OIB: 54895041561</w:t>
      </w:r>
      <w:r w:rsidR="00DC02B9" w:rsidRPr="008B4816">
        <w:rPr>
          <w:rFonts w:eastAsia="Arial Unicode MS"/>
          <w:lang w:eastAsia="en-US"/>
        </w:rPr>
        <w:t>……………………….……..</w:t>
      </w:r>
      <w:r w:rsidRPr="008B4816">
        <w:rPr>
          <w:rFonts w:eastAsia="Arial Unicode MS"/>
          <w:lang w:eastAsia="en-US"/>
        </w:rPr>
        <w:t>18.965,72</w:t>
      </w:r>
      <w:r w:rsidR="00DC02B9" w:rsidRPr="008B4816">
        <w:rPr>
          <w:rFonts w:eastAsia="Arial Unicode MS"/>
          <w:lang w:eastAsia="en-US"/>
        </w:rPr>
        <w:t xml:space="preserve"> kn</w:t>
      </w:r>
    </w:p>
    <w:p w:rsidRDefault="00E7347B" w:rsidP="00992CEE" w:rsidR="00E7347B" w:rsidRPr="008B4816">
      <w:pPr>
        <w:spacing w:before="40"/>
        <w:ind w:firstLine="709"/>
        <w:jc w:val="both"/>
        <w:rPr>
          <w:rFonts w:eastAsia="Arial Unicode MS"/>
          <w:lang w:eastAsia="en-US"/>
        </w:rPr>
      </w:pPr>
      <w:r w:rsidRPr="008B4816">
        <w:rPr>
          <w:rFonts w:eastAsia="Arial Unicode MS"/>
          <w:lang w:eastAsia="en-US"/>
        </w:rPr>
        <w:t>43. LAZANEO MARIO, OIB: 18167799680</w:t>
      </w:r>
      <w:r w:rsidR="00DC02B9" w:rsidRPr="008B4816">
        <w:rPr>
          <w:rFonts w:eastAsia="Arial Unicode MS"/>
          <w:lang w:eastAsia="en-US"/>
        </w:rPr>
        <w:t>………………………..……..</w:t>
      </w:r>
      <w:r w:rsidRPr="008B4816">
        <w:rPr>
          <w:rFonts w:eastAsia="Arial Unicode MS"/>
          <w:lang w:eastAsia="en-US"/>
        </w:rPr>
        <w:t>7.664,49</w:t>
      </w:r>
      <w:r w:rsidR="00DC02B9" w:rsidRPr="008B4816">
        <w:rPr>
          <w:rFonts w:eastAsia="Arial Unicode MS"/>
          <w:lang w:eastAsia="en-US"/>
        </w:rPr>
        <w:t xml:space="preserve"> kn</w:t>
      </w:r>
    </w:p>
    <w:p w:rsidRDefault="00E7347B" w:rsidP="00992CEE" w:rsidR="00E7347B" w:rsidRPr="008B4816">
      <w:pPr>
        <w:spacing w:before="40"/>
        <w:ind w:firstLine="709"/>
        <w:jc w:val="both"/>
        <w:rPr>
          <w:rFonts w:eastAsia="Arial Unicode MS"/>
          <w:lang w:eastAsia="en-US"/>
        </w:rPr>
      </w:pPr>
      <w:r w:rsidRPr="008B4816">
        <w:rPr>
          <w:rFonts w:eastAsia="Arial Unicode MS"/>
          <w:lang w:eastAsia="en-US"/>
        </w:rPr>
        <w:t>44. LELEKOVIĆ MILJANA</w:t>
      </w:r>
      <w:r w:rsidRPr="008B4816">
        <w:rPr>
          <w:rFonts w:eastAsia="Arial Unicode MS"/>
          <w:lang w:eastAsia="en-US"/>
        </w:rPr>
        <w:tab/>
        <w:t>, OIB: 10525896098</w:t>
      </w:r>
      <w:r w:rsidR="00DC02B9" w:rsidRPr="008B4816">
        <w:rPr>
          <w:rFonts w:eastAsia="Arial Unicode MS"/>
          <w:lang w:eastAsia="en-US"/>
        </w:rPr>
        <w:t>………...…………….</w:t>
      </w:r>
      <w:r w:rsidRPr="008B4816">
        <w:rPr>
          <w:rFonts w:eastAsia="Arial Unicode MS"/>
          <w:lang w:eastAsia="en-US"/>
        </w:rPr>
        <w:t>100.521,58</w:t>
      </w:r>
      <w:r w:rsidR="00DC02B9" w:rsidRPr="008B4816">
        <w:rPr>
          <w:rFonts w:eastAsia="Arial Unicode MS"/>
          <w:lang w:eastAsia="en-US"/>
        </w:rPr>
        <w:t xml:space="preserve"> kn</w:t>
      </w:r>
    </w:p>
    <w:p w:rsidRDefault="00E7347B" w:rsidP="00992CEE" w:rsidR="00E7347B" w:rsidRPr="008B4816">
      <w:pPr>
        <w:spacing w:before="40"/>
        <w:ind w:firstLine="709"/>
        <w:jc w:val="both"/>
        <w:rPr>
          <w:rFonts w:eastAsia="Arial Unicode MS"/>
          <w:lang w:eastAsia="en-US"/>
        </w:rPr>
      </w:pPr>
      <w:r w:rsidRPr="008B4816">
        <w:rPr>
          <w:rFonts w:eastAsia="Arial Unicode MS"/>
          <w:lang w:eastAsia="en-US"/>
        </w:rPr>
        <w:t>45. LUBINA MARGITA, OIB: 23679765650</w:t>
      </w:r>
      <w:r w:rsidR="00DC02B9" w:rsidRPr="008B4816">
        <w:rPr>
          <w:rFonts w:eastAsia="Arial Unicode MS"/>
          <w:lang w:eastAsia="en-US"/>
        </w:rPr>
        <w:t>………...………………….</w:t>
      </w:r>
      <w:r w:rsidRPr="008B4816">
        <w:rPr>
          <w:rFonts w:eastAsia="Arial Unicode MS"/>
          <w:lang w:eastAsia="en-US"/>
        </w:rPr>
        <w:t>87.444,52</w:t>
      </w:r>
      <w:r w:rsidR="00DC02B9" w:rsidRPr="008B4816">
        <w:rPr>
          <w:rFonts w:eastAsia="Arial Unicode MS"/>
          <w:lang w:eastAsia="en-US"/>
        </w:rPr>
        <w:t xml:space="preserve"> kn</w:t>
      </w:r>
    </w:p>
    <w:p w:rsidRDefault="00E7347B" w:rsidP="00992CEE" w:rsidR="00E7347B" w:rsidRPr="008B4816">
      <w:pPr>
        <w:spacing w:before="40"/>
        <w:ind w:firstLine="709"/>
        <w:jc w:val="both"/>
        <w:rPr>
          <w:rFonts w:eastAsia="Arial Unicode MS"/>
          <w:lang w:eastAsia="en-US"/>
        </w:rPr>
      </w:pPr>
      <w:r w:rsidRPr="008B4816">
        <w:rPr>
          <w:rFonts w:eastAsia="Arial Unicode MS"/>
          <w:lang w:eastAsia="en-US"/>
        </w:rPr>
        <w:t>46. LUPI JAKOV, OIB: 27983251135</w:t>
      </w:r>
      <w:r w:rsidR="00DC02B9" w:rsidRPr="008B4816">
        <w:rPr>
          <w:rFonts w:eastAsia="Arial Unicode MS"/>
          <w:lang w:eastAsia="en-US"/>
        </w:rPr>
        <w:t>………………………..…………..</w:t>
      </w:r>
      <w:r w:rsidRPr="008B4816">
        <w:rPr>
          <w:rFonts w:eastAsia="Arial Unicode MS"/>
          <w:lang w:eastAsia="en-US"/>
        </w:rPr>
        <w:t>83.865,57</w:t>
      </w:r>
      <w:r w:rsidR="00DC02B9" w:rsidRPr="008B4816">
        <w:rPr>
          <w:rFonts w:eastAsia="Arial Unicode MS"/>
          <w:lang w:eastAsia="en-US"/>
        </w:rPr>
        <w:t xml:space="preserve"> kn</w:t>
      </w:r>
    </w:p>
    <w:p w:rsidRDefault="00E7347B" w:rsidP="00992CEE" w:rsidR="00E7347B" w:rsidRPr="008B4816">
      <w:pPr>
        <w:spacing w:before="40"/>
        <w:ind w:firstLine="709"/>
        <w:jc w:val="both"/>
        <w:rPr>
          <w:rFonts w:eastAsia="Arial Unicode MS"/>
          <w:lang w:eastAsia="en-US"/>
        </w:rPr>
      </w:pPr>
      <w:r w:rsidRPr="008B4816">
        <w:rPr>
          <w:rFonts w:eastAsia="Arial Unicode MS"/>
          <w:lang w:eastAsia="en-US"/>
        </w:rPr>
        <w:t>47. LUPI MIĆELINO, OIB: 29422768835</w:t>
      </w:r>
      <w:r w:rsidR="00DC02B9" w:rsidRPr="008B4816">
        <w:rPr>
          <w:rFonts w:eastAsia="Arial Unicode MS"/>
          <w:lang w:eastAsia="en-US"/>
        </w:rPr>
        <w:t>………………....…………….</w:t>
      </w:r>
      <w:r w:rsidRPr="008B4816">
        <w:rPr>
          <w:rFonts w:eastAsia="Arial Unicode MS"/>
          <w:lang w:eastAsia="en-US"/>
        </w:rPr>
        <w:t>65.930,80</w:t>
      </w:r>
      <w:r w:rsidR="00DC02B9" w:rsidRPr="008B4816">
        <w:rPr>
          <w:rFonts w:eastAsia="Arial Unicode MS"/>
          <w:lang w:eastAsia="en-US"/>
        </w:rPr>
        <w:t xml:space="preserve"> kn</w:t>
      </w:r>
    </w:p>
    <w:p w:rsidRDefault="00E7347B" w:rsidP="00992CEE" w:rsidR="00E7347B" w:rsidRPr="008B4816">
      <w:pPr>
        <w:spacing w:before="40"/>
        <w:ind w:firstLine="709"/>
        <w:jc w:val="both"/>
        <w:rPr>
          <w:rFonts w:eastAsia="Arial Unicode MS"/>
          <w:lang w:eastAsia="en-US"/>
        </w:rPr>
      </w:pPr>
      <w:r w:rsidRPr="008B4816">
        <w:rPr>
          <w:rFonts w:eastAsia="Arial Unicode MS"/>
          <w:lang w:eastAsia="en-US"/>
        </w:rPr>
        <w:t>48. LUPI NIKOLA, OIB: 99879737628</w:t>
      </w:r>
      <w:r w:rsidR="00DC02B9" w:rsidRPr="008B4816">
        <w:rPr>
          <w:rFonts w:eastAsia="Arial Unicode MS"/>
          <w:lang w:eastAsia="en-US"/>
        </w:rPr>
        <w:t>……………..………….……….</w:t>
      </w:r>
      <w:r w:rsidRPr="008B4816">
        <w:rPr>
          <w:rFonts w:eastAsia="Arial Unicode MS"/>
          <w:lang w:eastAsia="en-US"/>
        </w:rPr>
        <w:t>126.456,23</w:t>
      </w:r>
      <w:r w:rsidR="00DC02B9" w:rsidRPr="008B4816">
        <w:rPr>
          <w:rFonts w:eastAsia="Arial Unicode MS"/>
          <w:lang w:eastAsia="en-US"/>
        </w:rPr>
        <w:t xml:space="preserve"> kn</w:t>
      </w:r>
    </w:p>
    <w:p w:rsidRDefault="00E7347B" w:rsidP="00992CEE" w:rsidR="00E7347B" w:rsidRPr="008B4816">
      <w:pPr>
        <w:spacing w:before="40"/>
        <w:ind w:firstLine="709"/>
        <w:jc w:val="both"/>
        <w:rPr>
          <w:rFonts w:eastAsia="Arial Unicode MS"/>
          <w:lang w:eastAsia="en-US"/>
        </w:rPr>
      </w:pPr>
      <w:r w:rsidRPr="008B4816">
        <w:rPr>
          <w:rFonts w:eastAsia="Arial Unicode MS"/>
          <w:lang w:eastAsia="en-US"/>
        </w:rPr>
        <w:t>49. LUPI VINKO, OIB: 11848062223</w:t>
      </w:r>
      <w:r w:rsidR="00DC02B9" w:rsidRPr="008B4816">
        <w:rPr>
          <w:rFonts w:eastAsia="Arial Unicode MS"/>
          <w:lang w:eastAsia="en-US"/>
        </w:rPr>
        <w:t>…………………………….…….</w:t>
      </w:r>
      <w:r w:rsidRPr="008B4816">
        <w:rPr>
          <w:rFonts w:eastAsia="Arial Unicode MS"/>
          <w:lang w:eastAsia="en-US"/>
        </w:rPr>
        <w:t>109.030,53</w:t>
      </w:r>
      <w:r w:rsidR="00DC02B9" w:rsidRPr="008B4816">
        <w:rPr>
          <w:rFonts w:eastAsia="Arial Unicode MS"/>
          <w:lang w:eastAsia="en-US"/>
        </w:rPr>
        <w:t xml:space="preserve"> kn</w:t>
      </w:r>
    </w:p>
    <w:p w:rsidRDefault="00E7347B" w:rsidP="00992CEE" w:rsidR="00E7347B" w:rsidRPr="008B4816">
      <w:pPr>
        <w:spacing w:before="40"/>
        <w:ind w:firstLine="709"/>
        <w:jc w:val="both"/>
        <w:rPr>
          <w:rFonts w:eastAsia="Arial Unicode MS"/>
          <w:lang w:eastAsia="en-US"/>
        </w:rPr>
      </w:pPr>
      <w:r w:rsidRPr="008B4816">
        <w:rPr>
          <w:rFonts w:eastAsia="Arial Unicode MS"/>
          <w:lang w:eastAsia="en-US"/>
        </w:rPr>
        <w:t>50. LJUBIĆ IVICA, OIB: 56655610557</w:t>
      </w:r>
      <w:r w:rsidR="00DC02B9" w:rsidRPr="008B4816">
        <w:rPr>
          <w:rFonts w:eastAsia="Arial Unicode MS"/>
          <w:lang w:eastAsia="en-US"/>
        </w:rPr>
        <w:t>………………………………….</w:t>
      </w:r>
      <w:r w:rsidRPr="008B4816">
        <w:rPr>
          <w:rFonts w:eastAsia="Arial Unicode MS"/>
          <w:lang w:eastAsia="en-US"/>
        </w:rPr>
        <w:t>47.112,22</w:t>
      </w:r>
      <w:r w:rsidR="00DC02B9" w:rsidRPr="008B4816">
        <w:rPr>
          <w:rFonts w:eastAsia="Arial Unicode MS"/>
          <w:lang w:eastAsia="en-US"/>
        </w:rPr>
        <w:t xml:space="preserve"> kn</w:t>
      </w:r>
    </w:p>
    <w:p w:rsidRDefault="00E7347B" w:rsidP="00992CEE" w:rsidR="00E7347B" w:rsidRPr="008B4816">
      <w:pPr>
        <w:spacing w:before="40"/>
        <w:ind w:firstLine="709"/>
        <w:jc w:val="both"/>
        <w:rPr>
          <w:rFonts w:eastAsia="Arial Unicode MS"/>
          <w:lang w:eastAsia="en-US"/>
        </w:rPr>
      </w:pPr>
      <w:r w:rsidRPr="008B4816">
        <w:rPr>
          <w:rFonts w:eastAsia="Arial Unicode MS"/>
          <w:lang w:eastAsia="en-US"/>
        </w:rPr>
        <w:t>51. MAKJANIĆ BOŽO, OIB: 80928770835</w:t>
      </w:r>
      <w:r w:rsidR="00DC02B9" w:rsidRPr="008B4816">
        <w:rPr>
          <w:rFonts w:eastAsia="Arial Unicode MS"/>
          <w:lang w:eastAsia="en-US"/>
        </w:rPr>
        <w:t>…………………………..…</w:t>
      </w:r>
      <w:r w:rsidRPr="008B4816">
        <w:rPr>
          <w:rFonts w:eastAsia="Arial Unicode MS"/>
          <w:lang w:eastAsia="en-US"/>
        </w:rPr>
        <w:t>86.928,14</w:t>
      </w:r>
      <w:r w:rsidR="00DC02B9" w:rsidRPr="008B4816">
        <w:rPr>
          <w:rFonts w:eastAsia="Arial Unicode MS"/>
          <w:lang w:eastAsia="en-US"/>
        </w:rPr>
        <w:t xml:space="preserve"> kn</w:t>
      </w:r>
    </w:p>
    <w:p w:rsidRDefault="00E7347B" w:rsidP="00992CEE" w:rsidR="00E7347B" w:rsidRPr="008B4816">
      <w:pPr>
        <w:spacing w:before="40"/>
        <w:ind w:firstLine="709"/>
        <w:jc w:val="both"/>
        <w:rPr>
          <w:rFonts w:eastAsia="Arial Unicode MS"/>
          <w:lang w:eastAsia="en-US"/>
        </w:rPr>
      </w:pPr>
      <w:r w:rsidRPr="008B4816">
        <w:rPr>
          <w:rFonts w:eastAsia="Arial Unicode MS"/>
          <w:lang w:eastAsia="en-US"/>
        </w:rPr>
        <w:t>52. MAKJANIĆ BRANKA, OIB: 01742688513</w:t>
      </w:r>
      <w:r w:rsidR="00DC02B9" w:rsidRPr="008B4816">
        <w:rPr>
          <w:rFonts w:eastAsia="Arial Unicode MS"/>
          <w:lang w:eastAsia="en-US"/>
        </w:rPr>
        <w:t>…………………………..</w:t>
      </w:r>
      <w:r w:rsidRPr="008B4816">
        <w:rPr>
          <w:rFonts w:eastAsia="Arial Unicode MS"/>
          <w:lang w:eastAsia="en-US"/>
        </w:rPr>
        <w:t>8.664,49</w:t>
      </w:r>
      <w:r w:rsidR="00DC02B9" w:rsidRPr="008B4816">
        <w:rPr>
          <w:rFonts w:eastAsia="Arial Unicode MS"/>
          <w:lang w:eastAsia="en-US"/>
        </w:rPr>
        <w:t xml:space="preserve"> kn</w:t>
      </w:r>
    </w:p>
    <w:p w:rsidRDefault="00E7347B" w:rsidP="00992CEE" w:rsidR="00E7347B" w:rsidRPr="008B4816">
      <w:pPr>
        <w:spacing w:before="40"/>
        <w:ind w:firstLine="709"/>
        <w:jc w:val="both"/>
        <w:rPr>
          <w:rFonts w:eastAsia="Arial Unicode MS"/>
          <w:lang w:eastAsia="en-US"/>
        </w:rPr>
      </w:pPr>
      <w:r w:rsidRPr="008B4816">
        <w:rPr>
          <w:rFonts w:eastAsia="Arial Unicode MS"/>
          <w:lang w:eastAsia="en-US"/>
        </w:rPr>
        <w:t>53. MATKOVIĆ CVJETKO, OIB: 10443683019</w:t>
      </w:r>
      <w:r w:rsidR="00DC02B9" w:rsidRPr="008B4816">
        <w:rPr>
          <w:rFonts w:eastAsia="Arial Unicode MS"/>
          <w:lang w:eastAsia="en-US"/>
        </w:rPr>
        <w:t>………………………...</w:t>
      </w:r>
      <w:r w:rsidRPr="008B4816">
        <w:rPr>
          <w:rFonts w:eastAsia="Arial Unicode MS"/>
          <w:lang w:eastAsia="en-US"/>
        </w:rPr>
        <w:t>64.688,84</w:t>
      </w:r>
      <w:r w:rsidR="00DC02B9" w:rsidRPr="008B4816">
        <w:rPr>
          <w:rFonts w:eastAsia="Arial Unicode MS"/>
          <w:lang w:eastAsia="en-US"/>
        </w:rPr>
        <w:t xml:space="preserve"> kn</w:t>
      </w:r>
    </w:p>
    <w:p w:rsidRDefault="00E7347B" w:rsidP="00992CEE" w:rsidR="00E7347B" w:rsidRPr="008B4816">
      <w:pPr>
        <w:spacing w:before="40"/>
        <w:ind w:firstLine="709"/>
        <w:jc w:val="both"/>
        <w:rPr>
          <w:rFonts w:eastAsia="Arial Unicode MS"/>
          <w:lang w:eastAsia="en-US"/>
        </w:rPr>
      </w:pPr>
      <w:r w:rsidRPr="008B4816">
        <w:rPr>
          <w:rFonts w:eastAsia="Arial Unicode MS"/>
          <w:lang w:eastAsia="en-US"/>
        </w:rPr>
        <w:t>54. MATKOVIĆ DRAŽICA IVICA</w:t>
      </w:r>
      <w:r w:rsidRPr="008B4816">
        <w:rPr>
          <w:rFonts w:eastAsia="Arial Unicode MS"/>
          <w:lang w:eastAsia="en-US"/>
        </w:rPr>
        <w:tab/>
        <w:t>, OIB: 17752241913</w:t>
      </w:r>
      <w:r w:rsidR="00DC02B9" w:rsidRPr="008B4816">
        <w:rPr>
          <w:rFonts w:eastAsia="Arial Unicode MS"/>
          <w:lang w:eastAsia="en-US"/>
        </w:rPr>
        <w:t>………………..</w:t>
      </w:r>
      <w:r w:rsidRPr="008B4816">
        <w:rPr>
          <w:rFonts w:eastAsia="Arial Unicode MS"/>
          <w:lang w:eastAsia="en-US"/>
        </w:rPr>
        <w:t>98.385,06</w:t>
      </w:r>
      <w:r w:rsidR="00DC02B9" w:rsidRPr="008B4816">
        <w:rPr>
          <w:rFonts w:eastAsia="Arial Unicode MS"/>
          <w:lang w:eastAsia="en-US"/>
        </w:rPr>
        <w:t xml:space="preserve"> kn</w:t>
      </w:r>
    </w:p>
    <w:p w:rsidRDefault="00E7347B" w:rsidP="00992CEE" w:rsidR="00E7347B" w:rsidRPr="008B4816">
      <w:pPr>
        <w:spacing w:before="40"/>
        <w:ind w:firstLine="709"/>
        <w:jc w:val="both"/>
        <w:rPr>
          <w:rFonts w:eastAsia="Arial Unicode MS"/>
          <w:lang w:eastAsia="en-US"/>
        </w:rPr>
      </w:pPr>
      <w:r w:rsidRPr="008B4816">
        <w:rPr>
          <w:rFonts w:eastAsia="Arial Unicode MS"/>
          <w:lang w:eastAsia="en-US"/>
        </w:rPr>
        <w:t>55. MILATIĆ IVAN, OIB: 03038363991</w:t>
      </w:r>
      <w:r w:rsidR="00DC02B9" w:rsidRPr="008B4816">
        <w:rPr>
          <w:rFonts w:eastAsia="Arial Unicode MS"/>
          <w:lang w:eastAsia="en-US"/>
        </w:rPr>
        <w:t>……………………….…………</w:t>
      </w:r>
      <w:r w:rsidRPr="008B4816">
        <w:rPr>
          <w:rFonts w:eastAsia="Arial Unicode MS"/>
          <w:lang w:eastAsia="en-US"/>
        </w:rPr>
        <w:t>6.197,58</w:t>
      </w:r>
      <w:r w:rsidR="00DC02B9" w:rsidRPr="008B4816">
        <w:rPr>
          <w:rFonts w:eastAsia="Arial Unicode MS"/>
          <w:lang w:eastAsia="en-US"/>
        </w:rPr>
        <w:t xml:space="preserve"> kn</w:t>
      </w:r>
    </w:p>
    <w:p w:rsidRDefault="00E7347B" w:rsidP="00992CEE" w:rsidR="00E7347B" w:rsidRPr="008B4816">
      <w:pPr>
        <w:spacing w:before="40"/>
        <w:ind w:firstLine="709"/>
        <w:jc w:val="both"/>
        <w:rPr>
          <w:rFonts w:eastAsia="Arial Unicode MS"/>
          <w:lang w:eastAsia="en-US"/>
        </w:rPr>
      </w:pPr>
      <w:r w:rsidRPr="008B4816">
        <w:rPr>
          <w:rFonts w:eastAsia="Arial Unicode MS"/>
          <w:lang w:eastAsia="en-US"/>
        </w:rPr>
        <w:t>56. MILATIĆ STJEPAN, OIB: 24125103132</w:t>
      </w:r>
      <w:r w:rsidR="00DC02B9" w:rsidRPr="008B4816">
        <w:rPr>
          <w:rFonts w:eastAsia="Arial Unicode MS"/>
          <w:lang w:eastAsia="en-US"/>
        </w:rPr>
        <w:t>…………………….………</w:t>
      </w:r>
      <w:r w:rsidRPr="008B4816">
        <w:rPr>
          <w:rFonts w:eastAsia="Arial Unicode MS"/>
          <w:lang w:eastAsia="en-US"/>
        </w:rPr>
        <w:t>64.928,77</w:t>
      </w:r>
      <w:r w:rsidR="00DC02B9" w:rsidRPr="008B4816">
        <w:rPr>
          <w:rFonts w:eastAsia="Arial Unicode MS"/>
          <w:lang w:eastAsia="en-US"/>
        </w:rPr>
        <w:t xml:space="preserve"> kn</w:t>
      </w:r>
    </w:p>
    <w:p w:rsidRDefault="00E7347B" w:rsidP="00992CEE" w:rsidR="00E7347B" w:rsidRPr="008B4816">
      <w:pPr>
        <w:spacing w:before="40"/>
        <w:ind w:firstLine="709"/>
        <w:jc w:val="both"/>
        <w:rPr>
          <w:rFonts w:eastAsia="Arial Unicode MS"/>
          <w:lang w:eastAsia="en-US"/>
        </w:rPr>
      </w:pPr>
      <w:r w:rsidRPr="008B4816">
        <w:rPr>
          <w:rFonts w:eastAsia="Arial Unicode MS"/>
          <w:lang w:eastAsia="en-US"/>
        </w:rPr>
        <w:t>57. MOSCATELLO GORDANA, OIB: 83897408760</w:t>
      </w:r>
      <w:r w:rsidR="00DC02B9" w:rsidRPr="008B4816">
        <w:rPr>
          <w:rFonts w:eastAsia="Arial Unicode MS"/>
          <w:lang w:eastAsia="en-US"/>
        </w:rPr>
        <w:t>…….……………..</w:t>
      </w:r>
      <w:r w:rsidRPr="008B4816">
        <w:rPr>
          <w:rFonts w:eastAsia="Arial Unicode MS"/>
          <w:lang w:eastAsia="en-US"/>
        </w:rPr>
        <w:t>13.991,50</w:t>
      </w:r>
      <w:r w:rsidR="00DC02B9" w:rsidRPr="008B4816">
        <w:rPr>
          <w:rFonts w:eastAsia="Arial Unicode MS"/>
          <w:lang w:eastAsia="en-US"/>
        </w:rPr>
        <w:t xml:space="preserve"> kn</w:t>
      </w:r>
    </w:p>
    <w:p w:rsidRDefault="00E7347B" w:rsidP="00992CEE" w:rsidR="00E7347B" w:rsidRPr="008B4816">
      <w:pPr>
        <w:spacing w:before="40"/>
        <w:ind w:firstLine="709"/>
        <w:jc w:val="both"/>
        <w:rPr>
          <w:rFonts w:eastAsia="Arial Unicode MS"/>
          <w:lang w:eastAsia="en-US"/>
        </w:rPr>
      </w:pPr>
      <w:r w:rsidRPr="008B4816">
        <w:rPr>
          <w:rFonts w:eastAsia="Arial Unicode MS"/>
          <w:lang w:eastAsia="en-US"/>
        </w:rPr>
        <w:t>58. MOŠKATELO MARIJANA, OIB: 47789083770</w:t>
      </w:r>
      <w:r w:rsidR="00DC02B9" w:rsidRPr="008B4816">
        <w:rPr>
          <w:rFonts w:eastAsia="Arial Unicode MS"/>
          <w:lang w:eastAsia="en-US"/>
        </w:rPr>
        <w:t>………………...…..</w:t>
      </w:r>
      <w:r w:rsidRPr="008B4816">
        <w:rPr>
          <w:rFonts w:eastAsia="Arial Unicode MS"/>
          <w:lang w:eastAsia="en-US"/>
        </w:rPr>
        <w:t>74.905,86</w:t>
      </w:r>
      <w:r w:rsidR="00DC02B9" w:rsidRPr="008B4816">
        <w:rPr>
          <w:rFonts w:eastAsia="Arial Unicode MS"/>
          <w:lang w:eastAsia="en-US"/>
        </w:rPr>
        <w:t xml:space="preserve"> kn</w:t>
      </w:r>
    </w:p>
    <w:p w:rsidRDefault="00E7347B" w:rsidP="00992CEE" w:rsidR="00E7347B" w:rsidRPr="008B4816">
      <w:pPr>
        <w:spacing w:before="40"/>
        <w:ind w:firstLine="709"/>
        <w:jc w:val="both"/>
        <w:rPr>
          <w:rFonts w:eastAsia="Arial Unicode MS"/>
          <w:lang w:eastAsia="en-US"/>
        </w:rPr>
      </w:pPr>
      <w:r w:rsidRPr="008B4816">
        <w:rPr>
          <w:rFonts w:eastAsia="Arial Unicode MS"/>
          <w:lang w:eastAsia="en-US"/>
        </w:rPr>
        <w:t>59. MOŠKATELO TOMI, OIB: 23063775832</w:t>
      </w:r>
      <w:r w:rsidR="00DC02B9" w:rsidRPr="008B4816">
        <w:rPr>
          <w:rFonts w:eastAsia="Arial Unicode MS"/>
          <w:lang w:eastAsia="en-US"/>
        </w:rPr>
        <w:t>……………………...……</w:t>
      </w:r>
      <w:r w:rsidRPr="008B4816">
        <w:rPr>
          <w:rFonts w:eastAsia="Arial Unicode MS"/>
          <w:lang w:eastAsia="en-US"/>
        </w:rPr>
        <w:t>98.204,35</w:t>
      </w:r>
      <w:r w:rsidR="00DC02B9" w:rsidRPr="008B4816">
        <w:rPr>
          <w:rFonts w:eastAsia="Arial Unicode MS"/>
          <w:lang w:eastAsia="en-US"/>
        </w:rPr>
        <w:t xml:space="preserve"> kn</w:t>
      </w:r>
    </w:p>
    <w:p w:rsidRDefault="00E7347B" w:rsidP="00992CEE" w:rsidR="00E7347B" w:rsidRPr="008B4816">
      <w:pPr>
        <w:spacing w:before="40"/>
        <w:ind w:firstLine="709"/>
        <w:jc w:val="both"/>
        <w:rPr>
          <w:rFonts w:eastAsia="Arial Unicode MS"/>
          <w:lang w:eastAsia="en-US"/>
        </w:rPr>
      </w:pPr>
      <w:r w:rsidRPr="008B4816">
        <w:rPr>
          <w:rFonts w:eastAsia="Arial Unicode MS"/>
          <w:lang w:eastAsia="en-US"/>
        </w:rPr>
        <w:t>60. MUJEZINOVIĆ SUVAD, OIB: 79807741036</w:t>
      </w:r>
      <w:r w:rsidR="00DC02B9" w:rsidRPr="008B4816">
        <w:rPr>
          <w:rFonts w:eastAsia="Arial Unicode MS"/>
          <w:lang w:eastAsia="en-US"/>
        </w:rPr>
        <w:t>……………….………</w:t>
      </w:r>
      <w:r w:rsidRPr="008B4816">
        <w:rPr>
          <w:rFonts w:eastAsia="Arial Unicode MS"/>
          <w:lang w:eastAsia="en-US"/>
        </w:rPr>
        <w:t>68.056,98</w:t>
      </w:r>
      <w:r w:rsidR="00DC02B9" w:rsidRPr="008B4816">
        <w:rPr>
          <w:rFonts w:eastAsia="Arial Unicode MS"/>
          <w:lang w:eastAsia="en-US"/>
        </w:rPr>
        <w:t xml:space="preserve"> kn</w:t>
      </w:r>
    </w:p>
    <w:p w:rsidRDefault="00E7347B" w:rsidP="00992CEE" w:rsidR="00E7347B" w:rsidRPr="008B4816">
      <w:pPr>
        <w:spacing w:before="40"/>
        <w:ind w:firstLine="709"/>
        <w:jc w:val="both"/>
        <w:rPr>
          <w:rFonts w:eastAsia="Arial Unicode MS"/>
          <w:lang w:eastAsia="en-US"/>
        </w:rPr>
      </w:pPr>
      <w:r w:rsidRPr="008B4816">
        <w:rPr>
          <w:rFonts w:eastAsia="Arial Unicode MS"/>
          <w:lang w:eastAsia="en-US"/>
        </w:rPr>
        <w:t>61. ODRLJIN MERI, OIB: 77718989091</w:t>
      </w:r>
      <w:r w:rsidR="00DC02B9" w:rsidRPr="008B4816">
        <w:rPr>
          <w:rFonts w:eastAsia="Arial Unicode MS"/>
          <w:lang w:eastAsia="en-US"/>
        </w:rPr>
        <w:t>………………………...………</w:t>
      </w:r>
      <w:r w:rsidRPr="008B4816">
        <w:rPr>
          <w:rFonts w:eastAsia="Arial Unicode MS"/>
          <w:lang w:eastAsia="en-US"/>
        </w:rPr>
        <w:t>68.853,23</w:t>
      </w:r>
      <w:r w:rsidR="00DC02B9" w:rsidRPr="008B4816">
        <w:rPr>
          <w:rFonts w:eastAsia="Arial Unicode MS"/>
          <w:lang w:eastAsia="en-US"/>
        </w:rPr>
        <w:t xml:space="preserve"> kn</w:t>
      </w:r>
    </w:p>
    <w:p w:rsidRDefault="00E7347B" w:rsidP="00992CEE" w:rsidR="00E7347B" w:rsidRPr="008B4816">
      <w:pPr>
        <w:spacing w:before="40"/>
        <w:ind w:firstLine="709"/>
        <w:jc w:val="both"/>
        <w:rPr>
          <w:rFonts w:eastAsia="Arial Unicode MS"/>
          <w:lang w:eastAsia="en-US"/>
        </w:rPr>
      </w:pPr>
      <w:r w:rsidRPr="008B4816">
        <w:rPr>
          <w:rFonts w:eastAsia="Arial Unicode MS"/>
          <w:lang w:eastAsia="en-US"/>
        </w:rPr>
        <w:t>62. OŠTARČEVIĆ A. SUNČANA, OIB: 53687481035</w:t>
      </w:r>
      <w:r w:rsidR="00DC02B9" w:rsidRPr="008B4816">
        <w:rPr>
          <w:rFonts w:eastAsia="Arial Unicode MS"/>
          <w:lang w:eastAsia="en-US"/>
        </w:rPr>
        <w:t>……….…………..</w:t>
      </w:r>
      <w:r w:rsidRPr="008B4816">
        <w:rPr>
          <w:rFonts w:eastAsia="Arial Unicode MS"/>
          <w:lang w:eastAsia="en-US"/>
        </w:rPr>
        <w:t>6.164,49</w:t>
      </w:r>
      <w:r w:rsidR="00DC02B9" w:rsidRPr="008B4816">
        <w:rPr>
          <w:rFonts w:eastAsia="Arial Unicode MS"/>
          <w:lang w:eastAsia="en-US"/>
        </w:rPr>
        <w:t xml:space="preserve"> kn</w:t>
      </w:r>
    </w:p>
    <w:p w:rsidRDefault="00E7347B" w:rsidP="00992CEE" w:rsidR="00E7347B" w:rsidRPr="008B4816">
      <w:pPr>
        <w:spacing w:before="40"/>
        <w:ind w:firstLine="709"/>
        <w:jc w:val="both"/>
        <w:rPr>
          <w:rFonts w:eastAsia="Arial Unicode MS"/>
          <w:lang w:eastAsia="en-US"/>
        </w:rPr>
      </w:pPr>
      <w:r w:rsidRPr="008B4816">
        <w:rPr>
          <w:rFonts w:eastAsia="Arial Unicode MS"/>
          <w:lang w:eastAsia="en-US"/>
        </w:rPr>
        <w:t>63. PAVIČIĆ ALENKA, OIB: 09982442980</w:t>
      </w:r>
      <w:r w:rsidR="00DC02B9" w:rsidRPr="008B4816">
        <w:rPr>
          <w:rFonts w:eastAsia="Arial Unicode MS"/>
          <w:lang w:eastAsia="en-US"/>
        </w:rPr>
        <w:t>…………………………….</w:t>
      </w:r>
      <w:r w:rsidRPr="008B4816">
        <w:rPr>
          <w:rFonts w:eastAsia="Arial Unicode MS"/>
          <w:lang w:eastAsia="en-US"/>
        </w:rPr>
        <w:t>91.983,52</w:t>
      </w:r>
      <w:r w:rsidR="00DC02B9" w:rsidRPr="008B4816">
        <w:rPr>
          <w:rFonts w:eastAsia="Arial Unicode MS"/>
          <w:lang w:eastAsia="en-US"/>
        </w:rPr>
        <w:t xml:space="preserve"> kn</w:t>
      </w:r>
    </w:p>
    <w:p w:rsidRDefault="00E7347B" w:rsidP="00992CEE" w:rsidR="00E7347B" w:rsidRPr="008B4816">
      <w:pPr>
        <w:spacing w:before="40"/>
        <w:ind w:firstLine="709"/>
        <w:jc w:val="both"/>
        <w:rPr>
          <w:rFonts w:eastAsia="Arial Unicode MS"/>
          <w:lang w:eastAsia="en-US"/>
        </w:rPr>
      </w:pPr>
      <w:r w:rsidRPr="008B4816">
        <w:rPr>
          <w:rFonts w:eastAsia="Arial Unicode MS"/>
          <w:lang w:eastAsia="en-US"/>
        </w:rPr>
        <w:t>64. PAVIČIĆ DONKIĆ MERI, OIB: 14219038598</w:t>
      </w:r>
      <w:r w:rsidR="00DC02B9" w:rsidRPr="008B4816">
        <w:rPr>
          <w:rFonts w:eastAsia="Arial Unicode MS"/>
          <w:lang w:eastAsia="en-US"/>
        </w:rPr>
        <w:t>……………...……..</w:t>
      </w:r>
      <w:r w:rsidRPr="008B4816">
        <w:rPr>
          <w:rFonts w:eastAsia="Arial Unicode MS"/>
          <w:lang w:eastAsia="en-US"/>
        </w:rPr>
        <w:t>136.374,36</w:t>
      </w:r>
      <w:r w:rsidR="00DC02B9" w:rsidRPr="008B4816">
        <w:rPr>
          <w:rFonts w:eastAsia="Arial Unicode MS"/>
          <w:lang w:eastAsia="en-US"/>
        </w:rPr>
        <w:t xml:space="preserve"> kn</w:t>
      </w:r>
    </w:p>
    <w:p w:rsidRDefault="00E7347B" w:rsidP="00992CEE" w:rsidR="00E7347B" w:rsidRPr="008B4816">
      <w:pPr>
        <w:spacing w:before="40"/>
        <w:ind w:firstLine="709"/>
        <w:jc w:val="both"/>
        <w:rPr>
          <w:rFonts w:eastAsia="Arial Unicode MS"/>
          <w:lang w:eastAsia="en-US"/>
        </w:rPr>
      </w:pPr>
      <w:r w:rsidRPr="008B4816">
        <w:rPr>
          <w:rFonts w:eastAsia="Arial Unicode MS"/>
          <w:lang w:eastAsia="en-US"/>
        </w:rPr>
        <w:t>65. PAVIČIĆ NIKOLA, OIB: 91865331053</w:t>
      </w:r>
      <w:r w:rsidR="00DC02B9" w:rsidRPr="008B4816">
        <w:rPr>
          <w:rFonts w:eastAsia="Arial Unicode MS"/>
          <w:lang w:eastAsia="en-US"/>
        </w:rPr>
        <w:t>…………………..………….</w:t>
      </w:r>
      <w:r w:rsidRPr="008B4816">
        <w:rPr>
          <w:rFonts w:eastAsia="Arial Unicode MS"/>
          <w:lang w:eastAsia="en-US"/>
        </w:rPr>
        <w:t>59.789,48</w:t>
      </w:r>
      <w:r w:rsidR="00DC02B9" w:rsidRPr="008B4816">
        <w:rPr>
          <w:rFonts w:eastAsia="Arial Unicode MS"/>
          <w:lang w:eastAsia="en-US"/>
        </w:rPr>
        <w:t xml:space="preserve"> kn</w:t>
      </w:r>
    </w:p>
    <w:p w:rsidRDefault="00E7347B" w:rsidP="00992CEE" w:rsidR="00E7347B" w:rsidRPr="008B4816">
      <w:pPr>
        <w:spacing w:before="40"/>
        <w:ind w:firstLine="709"/>
        <w:jc w:val="both"/>
        <w:rPr>
          <w:rFonts w:eastAsia="Arial Unicode MS"/>
          <w:lang w:eastAsia="en-US"/>
        </w:rPr>
      </w:pPr>
      <w:r w:rsidRPr="008B4816">
        <w:rPr>
          <w:rFonts w:eastAsia="Arial Unicode MS"/>
          <w:lang w:eastAsia="en-US"/>
        </w:rPr>
        <w:t>66. PETRIĆ ANDREJ, OIB: 19736485808</w:t>
      </w:r>
      <w:r w:rsidR="00DC02B9" w:rsidRPr="008B4816">
        <w:rPr>
          <w:rFonts w:eastAsia="Arial Unicode MS"/>
          <w:lang w:eastAsia="en-US"/>
        </w:rPr>
        <w:t>………….……………………</w:t>
      </w:r>
      <w:r w:rsidRPr="008B4816">
        <w:rPr>
          <w:rFonts w:eastAsia="Arial Unicode MS"/>
          <w:lang w:eastAsia="en-US"/>
        </w:rPr>
        <w:t>60.585,06</w:t>
      </w:r>
      <w:r w:rsidR="00DC02B9" w:rsidRPr="008B4816">
        <w:rPr>
          <w:rFonts w:eastAsia="Arial Unicode MS"/>
          <w:lang w:eastAsia="en-US"/>
        </w:rPr>
        <w:t xml:space="preserve"> kn</w:t>
      </w:r>
    </w:p>
    <w:p w:rsidRDefault="00E7347B" w:rsidP="00992CEE" w:rsidR="00E7347B" w:rsidRPr="008B4816">
      <w:pPr>
        <w:spacing w:before="40"/>
        <w:ind w:firstLine="709"/>
        <w:jc w:val="both"/>
        <w:rPr>
          <w:rFonts w:eastAsia="Arial Unicode MS"/>
          <w:lang w:eastAsia="en-US"/>
        </w:rPr>
      </w:pPr>
      <w:r w:rsidRPr="008B4816">
        <w:rPr>
          <w:rFonts w:eastAsia="Arial Unicode MS"/>
          <w:lang w:eastAsia="en-US"/>
        </w:rPr>
        <w:t>67. PETRIĆ SINIŠA, OIB: 59516009847</w:t>
      </w:r>
      <w:r w:rsidR="00DC02B9" w:rsidRPr="008B4816">
        <w:rPr>
          <w:rFonts w:eastAsia="Arial Unicode MS"/>
          <w:lang w:eastAsia="en-US"/>
        </w:rPr>
        <w:t>……………………………….</w:t>
      </w:r>
      <w:r w:rsidRPr="008B4816">
        <w:rPr>
          <w:rFonts w:eastAsia="Arial Unicode MS"/>
          <w:lang w:eastAsia="en-US"/>
        </w:rPr>
        <w:t>257.904,58</w:t>
      </w:r>
      <w:r w:rsidR="00DC02B9" w:rsidRPr="008B4816">
        <w:rPr>
          <w:rFonts w:eastAsia="Arial Unicode MS"/>
          <w:lang w:eastAsia="en-US"/>
        </w:rPr>
        <w:t xml:space="preserve"> kn</w:t>
      </w:r>
    </w:p>
    <w:p w:rsidRDefault="00E7347B" w:rsidP="00992CEE" w:rsidR="00E7347B" w:rsidRPr="008B4816">
      <w:pPr>
        <w:spacing w:before="40"/>
        <w:ind w:firstLine="709"/>
        <w:jc w:val="both"/>
        <w:rPr>
          <w:rFonts w:eastAsia="Arial Unicode MS"/>
          <w:lang w:eastAsia="en-US"/>
        </w:rPr>
      </w:pPr>
      <w:r w:rsidRPr="008B4816">
        <w:rPr>
          <w:rFonts w:eastAsia="Arial Unicode MS"/>
          <w:lang w:eastAsia="en-US"/>
        </w:rPr>
        <w:t xml:space="preserve"> 68. PETRIĆ TONKO, OIB: 82973125806</w:t>
      </w:r>
      <w:r w:rsidR="00DC02B9" w:rsidRPr="008B4816">
        <w:rPr>
          <w:rFonts w:eastAsia="Arial Unicode MS"/>
          <w:lang w:eastAsia="en-US"/>
        </w:rPr>
        <w:t>……………………………….</w:t>
      </w:r>
      <w:r w:rsidRPr="008B4816">
        <w:rPr>
          <w:rFonts w:eastAsia="Arial Unicode MS"/>
          <w:lang w:eastAsia="en-US"/>
        </w:rPr>
        <w:t>18.976,25</w:t>
      </w:r>
      <w:r w:rsidR="00DC02B9" w:rsidRPr="008B4816">
        <w:rPr>
          <w:rFonts w:eastAsia="Arial Unicode MS"/>
          <w:lang w:eastAsia="en-US"/>
        </w:rPr>
        <w:t xml:space="preserve"> kn</w:t>
      </w:r>
    </w:p>
    <w:p w:rsidRDefault="00E7347B" w:rsidP="00992CEE" w:rsidR="00E7347B" w:rsidRPr="008B4816">
      <w:pPr>
        <w:spacing w:before="40"/>
        <w:ind w:firstLine="709"/>
        <w:jc w:val="both"/>
        <w:rPr>
          <w:rFonts w:eastAsia="Arial Unicode MS"/>
          <w:lang w:eastAsia="en-US"/>
        </w:rPr>
      </w:pPr>
      <w:r w:rsidRPr="008B4816">
        <w:rPr>
          <w:rFonts w:eastAsia="Arial Unicode MS"/>
          <w:lang w:eastAsia="en-US"/>
        </w:rPr>
        <w:t xml:space="preserve"> 69. PETRIĆ VINKO, OIB: 25756669353</w:t>
      </w:r>
      <w:r w:rsidR="00DC02B9" w:rsidRPr="008B4816">
        <w:rPr>
          <w:rFonts w:eastAsia="Arial Unicode MS"/>
          <w:lang w:eastAsia="en-US"/>
        </w:rPr>
        <w:t>……………………………..…</w:t>
      </w:r>
      <w:r w:rsidRPr="008B4816">
        <w:rPr>
          <w:rFonts w:eastAsia="Arial Unicode MS"/>
          <w:lang w:eastAsia="en-US"/>
        </w:rPr>
        <w:t>61.244,36</w:t>
      </w:r>
      <w:r w:rsidR="00DC02B9" w:rsidRPr="008B4816">
        <w:rPr>
          <w:rFonts w:eastAsia="Arial Unicode MS"/>
          <w:lang w:eastAsia="en-US"/>
        </w:rPr>
        <w:t xml:space="preserve"> kn</w:t>
      </w:r>
    </w:p>
    <w:p w:rsidRDefault="00E7347B" w:rsidP="00992CEE" w:rsidR="00E7347B" w:rsidRPr="008B4816">
      <w:pPr>
        <w:spacing w:before="40"/>
        <w:ind w:firstLine="709"/>
        <w:jc w:val="both"/>
        <w:rPr>
          <w:rFonts w:eastAsia="Arial Unicode MS"/>
          <w:lang w:eastAsia="en-US"/>
        </w:rPr>
      </w:pPr>
      <w:r w:rsidRPr="008B4816">
        <w:rPr>
          <w:rFonts w:eastAsia="Arial Unicode MS"/>
          <w:lang w:eastAsia="en-US"/>
        </w:rPr>
        <w:t xml:space="preserve"> 70. PLENKOVIĆ ANTUN, OIB: 85969226037</w:t>
      </w:r>
      <w:r w:rsidR="00DC02B9" w:rsidRPr="008B4816">
        <w:rPr>
          <w:rFonts w:eastAsia="Arial Unicode MS"/>
          <w:lang w:eastAsia="en-US"/>
        </w:rPr>
        <w:t>……………………..…</w:t>
      </w:r>
      <w:r w:rsidRPr="008B4816">
        <w:rPr>
          <w:rFonts w:eastAsia="Arial Unicode MS"/>
          <w:lang w:eastAsia="en-US"/>
        </w:rPr>
        <w:t>110.441,24</w:t>
      </w:r>
      <w:r w:rsidR="00DC02B9" w:rsidRPr="008B4816">
        <w:rPr>
          <w:rFonts w:eastAsia="Arial Unicode MS"/>
          <w:lang w:eastAsia="en-US"/>
        </w:rPr>
        <w:t xml:space="preserve"> kn</w:t>
      </w:r>
    </w:p>
    <w:p w:rsidRDefault="00E7347B" w:rsidP="00992CEE" w:rsidR="00E7347B" w:rsidRPr="008B4816">
      <w:pPr>
        <w:spacing w:before="40"/>
        <w:ind w:firstLine="709"/>
        <w:jc w:val="both"/>
        <w:rPr>
          <w:rFonts w:eastAsia="Arial Unicode MS"/>
          <w:lang w:eastAsia="en-US"/>
        </w:rPr>
      </w:pPr>
      <w:r w:rsidRPr="008B4816">
        <w:rPr>
          <w:rFonts w:eastAsia="Arial Unicode MS"/>
          <w:lang w:eastAsia="en-US"/>
        </w:rPr>
        <w:lastRenderedPageBreak/>
        <w:t xml:space="preserve"> 71. RAČIĆ DINKO, OIB: 02437704848</w:t>
      </w:r>
      <w:r w:rsidR="00DC02B9" w:rsidRPr="008B4816">
        <w:rPr>
          <w:rFonts w:eastAsia="Arial Unicode MS"/>
          <w:lang w:eastAsia="en-US"/>
        </w:rPr>
        <w:t>………………………………....</w:t>
      </w:r>
      <w:r w:rsidRPr="008B4816">
        <w:rPr>
          <w:rFonts w:eastAsia="Arial Unicode MS"/>
          <w:lang w:eastAsia="en-US"/>
        </w:rPr>
        <w:t>47.561,46</w:t>
      </w:r>
      <w:r w:rsidR="00DC02B9" w:rsidRPr="008B4816">
        <w:rPr>
          <w:rFonts w:eastAsia="Arial Unicode MS"/>
          <w:lang w:eastAsia="en-US"/>
        </w:rPr>
        <w:t xml:space="preserve"> kn</w:t>
      </w:r>
    </w:p>
    <w:p w:rsidRDefault="00E7347B" w:rsidP="00992CEE" w:rsidR="00E7347B" w:rsidRPr="008B4816">
      <w:pPr>
        <w:spacing w:before="40"/>
        <w:ind w:firstLine="709"/>
        <w:jc w:val="both"/>
        <w:rPr>
          <w:rFonts w:eastAsia="Arial Unicode MS"/>
          <w:lang w:eastAsia="en-US"/>
        </w:rPr>
      </w:pPr>
      <w:r w:rsidRPr="008B4816">
        <w:rPr>
          <w:rFonts w:eastAsia="Arial Unicode MS"/>
          <w:lang w:eastAsia="en-US"/>
        </w:rPr>
        <w:t xml:space="preserve"> 72. RAČIĆ DOBRILA, OIB: 20570606006</w:t>
      </w:r>
      <w:r w:rsidR="00DC02B9" w:rsidRPr="008B4816">
        <w:rPr>
          <w:rFonts w:eastAsia="Arial Unicode MS"/>
          <w:lang w:eastAsia="en-US"/>
        </w:rPr>
        <w:t>……..……………………….</w:t>
      </w:r>
      <w:r w:rsidRPr="008B4816">
        <w:rPr>
          <w:rFonts w:eastAsia="Arial Unicode MS"/>
          <w:lang w:eastAsia="en-US"/>
        </w:rPr>
        <w:t>66.561,23</w:t>
      </w:r>
      <w:r w:rsidR="00DC02B9" w:rsidRPr="008B4816">
        <w:rPr>
          <w:rFonts w:eastAsia="Arial Unicode MS"/>
          <w:lang w:eastAsia="en-US"/>
        </w:rPr>
        <w:t xml:space="preserve"> kn</w:t>
      </w:r>
    </w:p>
    <w:p w:rsidRDefault="00E7347B" w:rsidP="00992CEE" w:rsidR="00E7347B" w:rsidRPr="008B4816">
      <w:pPr>
        <w:spacing w:before="40"/>
        <w:ind w:firstLine="709"/>
        <w:jc w:val="both"/>
        <w:rPr>
          <w:rFonts w:eastAsia="Arial Unicode MS"/>
          <w:lang w:eastAsia="en-US"/>
        </w:rPr>
      </w:pPr>
      <w:r w:rsidRPr="008B4816">
        <w:rPr>
          <w:rFonts w:eastAsia="Arial Unicode MS"/>
          <w:lang w:eastAsia="en-US"/>
        </w:rPr>
        <w:t xml:space="preserve"> 73. RAČIĆ JAKŠA, OIB: 38999423527</w:t>
      </w:r>
      <w:r w:rsidR="00DC02B9" w:rsidRPr="008B4816">
        <w:rPr>
          <w:rFonts w:eastAsia="Arial Unicode MS"/>
          <w:lang w:eastAsia="en-US"/>
        </w:rPr>
        <w:t>………………...……...………..</w:t>
      </w:r>
      <w:r w:rsidRPr="008B4816">
        <w:rPr>
          <w:rFonts w:eastAsia="Arial Unicode MS"/>
          <w:lang w:eastAsia="en-US"/>
        </w:rPr>
        <w:t>83.049,66</w:t>
      </w:r>
      <w:r w:rsidR="00DC02B9" w:rsidRPr="008B4816">
        <w:rPr>
          <w:rFonts w:eastAsia="Arial Unicode MS"/>
          <w:lang w:eastAsia="en-US"/>
        </w:rPr>
        <w:t xml:space="preserve"> kn</w:t>
      </w:r>
    </w:p>
    <w:p w:rsidRDefault="00E7347B" w:rsidP="00992CEE" w:rsidR="00E7347B" w:rsidRPr="008B4816">
      <w:pPr>
        <w:spacing w:before="40"/>
        <w:ind w:firstLine="709"/>
        <w:jc w:val="both"/>
        <w:rPr>
          <w:rFonts w:eastAsia="Arial Unicode MS"/>
          <w:lang w:eastAsia="en-US"/>
        </w:rPr>
      </w:pPr>
      <w:r w:rsidRPr="008B4816">
        <w:rPr>
          <w:rFonts w:eastAsia="Arial Unicode MS"/>
          <w:lang w:eastAsia="en-US"/>
        </w:rPr>
        <w:t xml:space="preserve"> 74. RADMAN LIVAJA TATIJANA, OIB: 18508954323</w:t>
      </w:r>
      <w:r w:rsidR="00DC02B9" w:rsidRPr="008B4816">
        <w:rPr>
          <w:rFonts w:eastAsia="Arial Unicode MS"/>
          <w:lang w:eastAsia="en-US"/>
        </w:rPr>
        <w:t>……….………</w:t>
      </w:r>
      <w:r w:rsidRPr="008B4816">
        <w:rPr>
          <w:rFonts w:eastAsia="Arial Unicode MS"/>
          <w:lang w:eastAsia="en-US"/>
        </w:rPr>
        <w:t>41.575,48</w:t>
      </w:r>
      <w:r w:rsidR="00DC02B9" w:rsidRPr="008B4816">
        <w:rPr>
          <w:rFonts w:eastAsia="Arial Unicode MS"/>
          <w:lang w:eastAsia="en-US"/>
        </w:rPr>
        <w:t xml:space="preserve"> kn</w:t>
      </w:r>
    </w:p>
    <w:p w:rsidRDefault="00E7347B" w:rsidP="00992CEE" w:rsidR="00E7347B" w:rsidRPr="008B4816">
      <w:pPr>
        <w:spacing w:before="40"/>
        <w:ind w:firstLine="709"/>
        <w:jc w:val="both"/>
        <w:rPr>
          <w:rFonts w:eastAsia="Arial Unicode MS"/>
          <w:lang w:eastAsia="en-US"/>
        </w:rPr>
      </w:pPr>
      <w:r w:rsidRPr="008B4816">
        <w:rPr>
          <w:rFonts w:eastAsia="Arial Unicode MS"/>
          <w:lang w:eastAsia="en-US"/>
        </w:rPr>
        <w:t xml:space="preserve"> 75. ROIĆ IRENA, OIB: 74510422762</w:t>
      </w:r>
      <w:r w:rsidR="00DC02B9" w:rsidRPr="008B4816">
        <w:rPr>
          <w:rFonts w:eastAsia="Arial Unicode MS"/>
          <w:lang w:eastAsia="en-US"/>
        </w:rPr>
        <w:t>………………………………..….</w:t>
      </w:r>
      <w:r w:rsidRPr="008B4816">
        <w:rPr>
          <w:rFonts w:eastAsia="Arial Unicode MS"/>
          <w:lang w:eastAsia="en-US"/>
        </w:rPr>
        <w:t>87.923,38</w:t>
      </w:r>
      <w:r w:rsidR="00DC02B9" w:rsidRPr="008B4816">
        <w:rPr>
          <w:rFonts w:eastAsia="Arial Unicode MS"/>
          <w:lang w:eastAsia="en-US"/>
        </w:rPr>
        <w:t xml:space="preserve"> kn</w:t>
      </w:r>
    </w:p>
    <w:p w:rsidRDefault="00E7347B" w:rsidP="00992CEE" w:rsidR="00E7347B" w:rsidRPr="008B4816">
      <w:pPr>
        <w:spacing w:before="40"/>
        <w:ind w:firstLine="709"/>
        <w:jc w:val="both"/>
        <w:rPr>
          <w:rFonts w:eastAsia="Arial Unicode MS"/>
          <w:lang w:eastAsia="en-US"/>
        </w:rPr>
      </w:pPr>
      <w:r w:rsidRPr="008B4816">
        <w:rPr>
          <w:rFonts w:eastAsia="Arial Unicode MS"/>
          <w:lang w:eastAsia="en-US"/>
        </w:rPr>
        <w:t xml:space="preserve"> 76. ROIĆ JURAJ, OIB: 40166347687</w:t>
      </w:r>
      <w:r w:rsidR="00DC02B9" w:rsidRPr="008B4816">
        <w:rPr>
          <w:rFonts w:eastAsia="Arial Unicode MS"/>
          <w:lang w:eastAsia="en-US"/>
        </w:rPr>
        <w:t>…………...……………………….</w:t>
      </w:r>
      <w:r w:rsidRPr="008B4816">
        <w:rPr>
          <w:rFonts w:eastAsia="Arial Unicode MS"/>
          <w:lang w:eastAsia="en-US"/>
        </w:rPr>
        <w:t>73.079,77</w:t>
      </w:r>
      <w:r w:rsidR="00DC02B9" w:rsidRPr="008B4816">
        <w:rPr>
          <w:rFonts w:eastAsia="Arial Unicode MS"/>
          <w:lang w:eastAsia="en-US"/>
        </w:rPr>
        <w:t xml:space="preserve"> kn</w:t>
      </w:r>
    </w:p>
    <w:p w:rsidRDefault="00E7347B" w:rsidP="00992CEE" w:rsidR="00E7347B" w:rsidRPr="008B4816">
      <w:pPr>
        <w:spacing w:before="40"/>
        <w:ind w:firstLine="709"/>
        <w:jc w:val="both"/>
        <w:rPr>
          <w:rFonts w:eastAsia="Arial Unicode MS"/>
          <w:lang w:eastAsia="en-US"/>
        </w:rPr>
      </w:pPr>
      <w:r w:rsidRPr="008B4816">
        <w:rPr>
          <w:rFonts w:eastAsia="Arial Unicode MS"/>
          <w:lang w:eastAsia="en-US"/>
        </w:rPr>
        <w:t xml:space="preserve"> 77. ROIĆ LUČI, OIB: 24743587539</w:t>
      </w:r>
      <w:r w:rsidR="00DC02B9" w:rsidRPr="008B4816">
        <w:rPr>
          <w:rFonts w:eastAsia="Arial Unicode MS"/>
          <w:lang w:eastAsia="en-US"/>
        </w:rPr>
        <w:t>……………………………….…….</w:t>
      </w:r>
      <w:r w:rsidRPr="008B4816">
        <w:rPr>
          <w:rFonts w:eastAsia="Arial Unicode MS"/>
          <w:lang w:eastAsia="en-US"/>
        </w:rPr>
        <w:t>57.651,19</w:t>
      </w:r>
      <w:r w:rsidR="00DC02B9" w:rsidRPr="008B4816">
        <w:rPr>
          <w:rFonts w:eastAsia="Arial Unicode MS"/>
          <w:lang w:eastAsia="en-US"/>
        </w:rPr>
        <w:t xml:space="preserve"> kn</w:t>
      </w:r>
    </w:p>
    <w:p w:rsidRDefault="00E7347B" w:rsidP="00992CEE" w:rsidR="00E7347B" w:rsidRPr="008B4816">
      <w:pPr>
        <w:spacing w:before="40"/>
        <w:ind w:firstLine="709"/>
        <w:jc w:val="both"/>
        <w:rPr>
          <w:rFonts w:eastAsia="Arial Unicode MS"/>
          <w:lang w:eastAsia="en-US"/>
        </w:rPr>
      </w:pPr>
      <w:r w:rsidRPr="008B4816">
        <w:rPr>
          <w:rFonts w:eastAsia="Arial Unicode MS"/>
          <w:lang w:eastAsia="en-US"/>
        </w:rPr>
        <w:t xml:space="preserve"> 78. ROSSO ECIJA, OIB: 86648198475</w:t>
      </w:r>
      <w:r w:rsidR="00DC02B9" w:rsidRPr="008B4816">
        <w:rPr>
          <w:rFonts w:eastAsia="Arial Unicode MS"/>
          <w:lang w:eastAsia="en-US"/>
        </w:rPr>
        <w:t>………………………………….</w:t>
      </w:r>
      <w:r w:rsidRPr="008B4816">
        <w:rPr>
          <w:rFonts w:eastAsia="Arial Unicode MS"/>
          <w:lang w:eastAsia="en-US"/>
        </w:rPr>
        <w:t>10.164,49</w:t>
      </w:r>
      <w:r w:rsidR="00DC02B9" w:rsidRPr="008B4816">
        <w:rPr>
          <w:rFonts w:eastAsia="Arial Unicode MS"/>
          <w:lang w:eastAsia="en-US"/>
        </w:rPr>
        <w:t xml:space="preserve"> kn</w:t>
      </w:r>
    </w:p>
    <w:p w:rsidRDefault="00E7347B" w:rsidP="00992CEE" w:rsidR="00E7347B" w:rsidRPr="008B4816">
      <w:pPr>
        <w:spacing w:before="40"/>
        <w:ind w:firstLine="709"/>
        <w:jc w:val="both"/>
        <w:rPr>
          <w:rFonts w:eastAsia="Arial Unicode MS"/>
          <w:lang w:eastAsia="en-US"/>
        </w:rPr>
      </w:pPr>
      <w:r w:rsidRPr="008B4816">
        <w:rPr>
          <w:rFonts w:eastAsia="Arial Unicode MS"/>
          <w:lang w:eastAsia="en-US"/>
        </w:rPr>
        <w:t xml:space="preserve"> 79. RUBINIĆ DUŠKA, OIB: 81753177049</w:t>
      </w:r>
      <w:r w:rsidR="00DC02B9" w:rsidRPr="008B4816">
        <w:rPr>
          <w:rFonts w:eastAsia="Arial Unicode MS"/>
          <w:lang w:eastAsia="en-US"/>
        </w:rPr>
        <w:t>……………………..….……</w:t>
      </w:r>
      <w:r w:rsidRPr="008B4816">
        <w:rPr>
          <w:rFonts w:eastAsia="Arial Unicode MS"/>
          <w:lang w:eastAsia="en-US"/>
        </w:rPr>
        <w:t>71.010,05</w:t>
      </w:r>
      <w:r w:rsidR="00DC02B9" w:rsidRPr="008B4816">
        <w:rPr>
          <w:rFonts w:eastAsia="Arial Unicode MS"/>
          <w:lang w:eastAsia="en-US"/>
        </w:rPr>
        <w:t xml:space="preserve"> kn</w:t>
      </w:r>
    </w:p>
    <w:p w:rsidRDefault="00E7347B" w:rsidP="00992CEE" w:rsidR="00E7347B" w:rsidRPr="008B4816">
      <w:pPr>
        <w:spacing w:before="40"/>
        <w:ind w:firstLine="709"/>
        <w:jc w:val="both"/>
        <w:rPr>
          <w:rFonts w:eastAsia="Arial Unicode MS"/>
          <w:lang w:eastAsia="en-US"/>
        </w:rPr>
      </w:pPr>
      <w:r w:rsidRPr="008B4816">
        <w:rPr>
          <w:rFonts w:eastAsia="Arial Unicode MS"/>
          <w:lang w:eastAsia="en-US"/>
        </w:rPr>
        <w:t xml:space="preserve"> 80. SANSEOVIĆ IVAN, OIB: 08563467932</w:t>
      </w:r>
      <w:r w:rsidR="00DC02B9" w:rsidRPr="008B4816">
        <w:rPr>
          <w:rFonts w:eastAsia="Arial Unicode MS"/>
          <w:lang w:eastAsia="en-US"/>
        </w:rPr>
        <w:t>…………………..………</w:t>
      </w:r>
      <w:r w:rsidRPr="008B4816">
        <w:rPr>
          <w:rFonts w:eastAsia="Arial Unicode MS"/>
          <w:lang w:eastAsia="en-US"/>
        </w:rPr>
        <w:t>121.734,64</w:t>
      </w:r>
      <w:r w:rsidR="00DC02B9" w:rsidRPr="008B4816">
        <w:rPr>
          <w:rFonts w:eastAsia="Arial Unicode MS"/>
          <w:lang w:eastAsia="en-US"/>
        </w:rPr>
        <w:t xml:space="preserve"> kn</w:t>
      </w:r>
    </w:p>
    <w:p w:rsidRDefault="00E7347B" w:rsidP="00992CEE" w:rsidR="00E7347B" w:rsidRPr="008B4816">
      <w:pPr>
        <w:spacing w:before="40"/>
        <w:ind w:firstLine="709"/>
        <w:jc w:val="both"/>
        <w:rPr>
          <w:rFonts w:eastAsia="Arial Unicode MS"/>
          <w:lang w:eastAsia="en-US"/>
        </w:rPr>
      </w:pPr>
      <w:r w:rsidRPr="008B4816">
        <w:rPr>
          <w:rFonts w:eastAsia="Arial Unicode MS"/>
          <w:lang w:eastAsia="en-US"/>
        </w:rPr>
        <w:t xml:space="preserve"> 81. SANSEVIĆ DAVOR, OIB: 40456933078</w:t>
      </w:r>
      <w:r w:rsidR="00DC02B9" w:rsidRPr="008B4816">
        <w:rPr>
          <w:rFonts w:eastAsia="Arial Unicode MS"/>
          <w:lang w:eastAsia="en-US"/>
        </w:rPr>
        <w:t>………………………….</w:t>
      </w:r>
      <w:r w:rsidRPr="008B4816">
        <w:rPr>
          <w:rFonts w:eastAsia="Arial Unicode MS"/>
          <w:lang w:eastAsia="en-US"/>
        </w:rPr>
        <w:t>247.996,86</w:t>
      </w:r>
      <w:r w:rsidR="00DC02B9" w:rsidRPr="008B4816">
        <w:rPr>
          <w:rFonts w:eastAsia="Arial Unicode MS"/>
          <w:lang w:eastAsia="en-US"/>
        </w:rPr>
        <w:t xml:space="preserve"> kn</w:t>
      </w:r>
    </w:p>
    <w:p w:rsidRDefault="00E7347B" w:rsidP="00992CEE" w:rsidR="00E7347B" w:rsidRPr="008B4816">
      <w:pPr>
        <w:spacing w:before="40"/>
        <w:ind w:firstLine="709"/>
        <w:jc w:val="both"/>
        <w:rPr>
          <w:rFonts w:eastAsia="Arial Unicode MS"/>
          <w:lang w:eastAsia="en-US"/>
        </w:rPr>
      </w:pPr>
      <w:r w:rsidRPr="008B4816">
        <w:rPr>
          <w:rFonts w:eastAsia="Arial Unicode MS"/>
          <w:lang w:eastAsia="en-US"/>
        </w:rPr>
        <w:t xml:space="preserve"> 82. SRHOJ IGOR, OIB: 49614028914</w:t>
      </w:r>
      <w:r w:rsidR="00DC02B9" w:rsidRPr="008B4816">
        <w:rPr>
          <w:rFonts w:eastAsia="Arial Unicode MS"/>
          <w:lang w:eastAsia="en-US"/>
        </w:rPr>
        <w:t>…………………………………...</w:t>
      </w:r>
      <w:r w:rsidRPr="008B4816">
        <w:rPr>
          <w:rFonts w:eastAsia="Arial Unicode MS"/>
          <w:lang w:eastAsia="en-US"/>
        </w:rPr>
        <w:t>79.983,66</w:t>
      </w:r>
      <w:r w:rsidR="00DC02B9" w:rsidRPr="008B4816">
        <w:rPr>
          <w:rFonts w:eastAsia="Arial Unicode MS"/>
          <w:lang w:eastAsia="en-US"/>
        </w:rPr>
        <w:t xml:space="preserve"> kn</w:t>
      </w:r>
    </w:p>
    <w:p w:rsidRDefault="00E7347B" w:rsidP="00992CEE" w:rsidR="00E7347B" w:rsidRPr="008B4816">
      <w:pPr>
        <w:spacing w:before="40"/>
        <w:ind w:firstLine="709"/>
        <w:jc w:val="both"/>
        <w:rPr>
          <w:rFonts w:eastAsia="Arial Unicode MS"/>
          <w:lang w:eastAsia="en-US"/>
        </w:rPr>
      </w:pPr>
      <w:r w:rsidRPr="008B4816">
        <w:rPr>
          <w:rFonts w:eastAsia="Arial Unicode MS"/>
          <w:lang w:eastAsia="en-US"/>
        </w:rPr>
        <w:t xml:space="preserve"> 83. STANČIĆ IVO, OIB: 64029423659</w:t>
      </w:r>
      <w:r w:rsidR="00DC02B9" w:rsidRPr="008B4816">
        <w:rPr>
          <w:rFonts w:eastAsia="Arial Unicode MS"/>
          <w:lang w:eastAsia="en-US"/>
        </w:rPr>
        <w:t>………………………………….</w:t>
      </w:r>
      <w:r w:rsidRPr="008B4816">
        <w:rPr>
          <w:rFonts w:eastAsia="Arial Unicode MS"/>
          <w:lang w:eastAsia="en-US"/>
        </w:rPr>
        <w:t>64.774,22</w:t>
      </w:r>
      <w:r w:rsidR="00DC02B9" w:rsidRPr="008B4816">
        <w:rPr>
          <w:rFonts w:eastAsia="Arial Unicode MS"/>
          <w:lang w:eastAsia="en-US"/>
        </w:rPr>
        <w:t xml:space="preserve"> kn</w:t>
      </w:r>
    </w:p>
    <w:p w:rsidRDefault="00E7347B" w:rsidP="00992CEE" w:rsidR="00E7347B" w:rsidRPr="008B4816">
      <w:pPr>
        <w:spacing w:before="40"/>
        <w:ind w:firstLine="709"/>
        <w:jc w:val="both"/>
        <w:rPr>
          <w:rFonts w:eastAsia="Arial Unicode MS"/>
          <w:lang w:eastAsia="en-US"/>
        </w:rPr>
      </w:pPr>
      <w:r w:rsidRPr="008B4816">
        <w:rPr>
          <w:rFonts w:eastAsia="Arial Unicode MS"/>
          <w:lang w:eastAsia="en-US"/>
        </w:rPr>
        <w:t xml:space="preserve"> 84. STANČIĆ LUKA, OIB: 91475365556</w:t>
      </w:r>
      <w:r w:rsidR="00DC02B9" w:rsidRPr="008B4816">
        <w:rPr>
          <w:rFonts w:eastAsia="Arial Unicode MS"/>
          <w:lang w:eastAsia="en-US"/>
        </w:rPr>
        <w:t>……………………………….</w:t>
      </w:r>
      <w:r w:rsidRPr="008B4816">
        <w:rPr>
          <w:rFonts w:eastAsia="Arial Unicode MS"/>
          <w:lang w:eastAsia="en-US"/>
        </w:rPr>
        <w:t>78.099,12</w:t>
      </w:r>
      <w:r w:rsidR="00DC02B9" w:rsidRPr="008B4816">
        <w:rPr>
          <w:rFonts w:eastAsia="Arial Unicode MS"/>
          <w:lang w:eastAsia="en-US"/>
        </w:rPr>
        <w:t xml:space="preserve"> kn</w:t>
      </w:r>
    </w:p>
    <w:p w:rsidRDefault="00E7347B" w:rsidP="00992CEE" w:rsidR="00E7347B" w:rsidRPr="008B4816">
      <w:pPr>
        <w:spacing w:before="40"/>
        <w:ind w:firstLine="709"/>
        <w:jc w:val="both"/>
        <w:rPr>
          <w:rFonts w:eastAsia="Arial Unicode MS"/>
          <w:lang w:eastAsia="en-US"/>
        </w:rPr>
      </w:pPr>
      <w:r w:rsidRPr="008B4816">
        <w:rPr>
          <w:rFonts w:eastAsia="Arial Unicode MS"/>
          <w:lang w:eastAsia="en-US"/>
        </w:rPr>
        <w:t xml:space="preserve"> 85. STIPIŠIĆ MERI, OIB: 11963988379</w:t>
      </w:r>
      <w:r w:rsidR="00DC02B9" w:rsidRPr="008B4816">
        <w:rPr>
          <w:rFonts w:eastAsia="Arial Unicode MS"/>
          <w:lang w:eastAsia="en-US"/>
        </w:rPr>
        <w:t>………………………………...</w:t>
      </w:r>
      <w:r w:rsidRPr="008B4816">
        <w:rPr>
          <w:rFonts w:eastAsia="Arial Unicode MS"/>
          <w:lang w:eastAsia="en-US"/>
        </w:rPr>
        <w:t>42.547,35</w:t>
      </w:r>
      <w:r w:rsidR="00DC02B9" w:rsidRPr="008B4816">
        <w:rPr>
          <w:rFonts w:eastAsia="Arial Unicode MS"/>
          <w:lang w:eastAsia="en-US"/>
        </w:rPr>
        <w:t xml:space="preserve"> kn</w:t>
      </w:r>
    </w:p>
    <w:p w:rsidRDefault="00E7347B" w:rsidP="00992CEE" w:rsidR="00E7347B" w:rsidRPr="008B4816">
      <w:pPr>
        <w:spacing w:before="40"/>
        <w:ind w:firstLine="709"/>
        <w:jc w:val="both"/>
        <w:rPr>
          <w:rFonts w:eastAsia="Arial Unicode MS"/>
          <w:lang w:eastAsia="en-US"/>
        </w:rPr>
      </w:pPr>
      <w:r w:rsidRPr="008B4816">
        <w:rPr>
          <w:rFonts w:eastAsia="Arial Unicode MS"/>
          <w:lang w:eastAsia="en-US"/>
        </w:rPr>
        <w:t xml:space="preserve"> 86. ŠKARPA ZDESLAV, OIB: 76872378956</w:t>
      </w:r>
      <w:r w:rsidR="00DC02B9" w:rsidRPr="008B4816">
        <w:rPr>
          <w:rFonts w:eastAsia="Arial Unicode MS"/>
          <w:lang w:eastAsia="en-US"/>
        </w:rPr>
        <w:t>…………………………...</w:t>
      </w:r>
      <w:r w:rsidRPr="008B4816">
        <w:rPr>
          <w:rFonts w:eastAsia="Arial Unicode MS"/>
          <w:lang w:eastAsia="en-US"/>
        </w:rPr>
        <w:t>57.882,92</w:t>
      </w:r>
      <w:r w:rsidR="00DC02B9" w:rsidRPr="008B4816">
        <w:rPr>
          <w:rFonts w:eastAsia="Arial Unicode MS"/>
          <w:lang w:eastAsia="en-US"/>
        </w:rPr>
        <w:t xml:space="preserve"> kn</w:t>
      </w:r>
    </w:p>
    <w:p w:rsidRDefault="00E7347B" w:rsidP="00992CEE" w:rsidR="00E7347B" w:rsidRPr="008B4816">
      <w:pPr>
        <w:spacing w:before="40"/>
        <w:ind w:firstLine="709"/>
        <w:jc w:val="both"/>
        <w:rPr>
          <w:rFonts w:eastAsia="Arial Unicode MS"/>
          <w:lang w:eastAsia="en-US"/>
        </w:rPr>
      </w:pPr>
      <w:r w:rsidRPr="008B4816">
        <w:rPr>
          <w:rFonts w:eastAsia="Arial Unicode MS"/>
          <w:lang w:eastAsia="en-US"/>
        </w:rPr>
        <w:t xml:space="preserve"> 87. ŠOLJAN FRANKO, OIB: 99776208688</w:t>
      </w:r>
      <w:r w:rsidR="00DC02B9" w:rsidRPr="008B4816">
        <w:rPr>
          <w:rFonts w:eastAsia="Arial Unicode MS"/>
          <w:lang w:eastAsia="en-US"/>
        </w:rPr>
        <w:t>………………………….….</w:t>
      </w:r>
      <w:r w:rsidRPr="008B4816">
        <w:rPr>
          <w:rFonts w:eastAsia="Arial Unicode MS"/>
          <w:lang w:eastAsia="en-US"/>
        </w:rPr>
        <w:t>35.867,47</w:t>
      </w:r>
      <w:r w:rsidR="00DC02B9" w:rsidRPr="008B4816">
        <w:rPr>
          <w:rFonts w:eastAsia="Arial Unicode MS"/>
          <w:lang w:eastAsia="en-US"/>
        </w:rPr>
        <w:t xml:space="preserve"> kn</w:t>
      </w:r>
    </w:p>
    <w:p w:rsidRDefault="00E7347B" w:rsidP="00992CEE" w:rsidR="00E7347B" w:rsidRPr="008B4816">
      <w:pPr>
        <w:spacing w:before="40"/>
        <w:ind w:firstLine="709"/>
        <w:jc w:val="both"/>
        <w:rPr>
          <w:rFonts w:eastAsia="Arial Unicode MS"/>
          <w:lang w:eastAsia="en-US"/>
        </w:rPr>
      </w:pPr>
      <w:r w:rsidRPr="008B4816">
        <w:rPr>
          <w:rFonts w:eastAsia="Arial Unicode MS"/>
          <w:lang w:eastAsia="en-US"/>
        </w:rPr>
        <w:t xml:space="preserve"> 88. ŠOLJAN NENO, OIB: 04419572654</w:t>
      </w:r>
      <w:r w:rsidR="00DC02B9" w:rsidRPr="008B4816">
        <w:rPr>
          <w:rFonts w:eastAsia="Arial Unicode MS"/>
          <w:lang w:eastAsia="en-US"/>
        </w:rPr>
        <w:t>………………………………...</w:t>
      </w:r>
      <w:r w:rsidRPr="008B4816">
        <w:rPr>
          <w:rFonts w:eastAsia="Arial Unicode MS"/>
          <w:lang w:eastAsia="en-US"/>
        </w:rPr>
        <w:t>49.152,95</w:t>
      </w:r>
      <w:r w:rsidR="00DC02B9" w:rsidRPr="008B4816">
        <w:rPr>
          <w:rFonts w:eastAsia="Arial Unicode MS"/>
          <w:lang w:eastAsia="en-US"/>
        </w:rPr>
        <w:t xml:space="preserve"> kn</w:t>
      </w:r>
    </w:p>
    <w:p w:rsidRDefault="00E7347B" w:rsidP="00992CEE" w:rsidR="00E7347B" w:rsidRPr="008B4816">
      <w:pPr>
        <w:spacing w:before="40"/>
        <w:ind w:firstLine="709"/>
        <w:jc w:val="both"/>
        <w:rPr>
          <w:rFonts w:eastAsia="Arial Unicode MS"/>
          <w:lang w:eastAsia="en-US"/>
        </w:rPr>
      </w:pPr>
      <w:r w:rsidRPr="008B4816">
        <w:rPr>
          <w:rFonts w:eastAsia="Arial Unicode MS"/>
          <w:lang w:eastAsia="en-US"/>
        </w:rPr>
        <w:t xml:space="preserve"> 89. TARBUŠKOVIĆ TONI, OIB: 94345687118</w:t>
      </w:r>
      <w:r w:rsidR="00DC02B9" w:rsidRPr="008B4816">
        <w:rPr>
          <w:rFonts w:eastAsia="Arial Unicode MS"/>
          <w:lang w:eastAsia="en-US"/>
        </w:rPr>
        <w:t>………………………...</w:t>
      </w:r>
      <w:r w:rsidRPr="008B4816">
        <w:rPr>
          <w:rFonts w:eastAsia="Arial Unicode MS"/>
          <w:lang w:eastAsia="en-US"/>
        </w:rPr>
        <w:t>51.195,65</w:t>
      </w:r>
      <w:r w:rsidR="00DC02B9" w:rsidRPr="008B4816">
        <w:rPr>
          <w:rFonts w:eastAsia="Arial Unicode MS"/>
          <w:lang w:eastAsia="en-US"/>
        </w:rPr>
        <w:t xml:space="preserve"> kn</w:t>
      </w:r>
    </w:p>
    <w:p w:rsidRDefault="00E7347B" w:rsidP="00992CEE" w:rsidR="00E7347B" w:rsidRPr="008B4816">
      <w:pPr>
        <w:spacing w:before="40"/>
        <w:ind w:firstLine="709"/>
        <w:jc w:val="both"/>
        <w:rPr>
          <w:rFonts w:eastAsia="Arial Unicode MS"/>
          <w:lang w:eastAsia="en-US"/>
        </w:rPr>
      </w:pPr>
      <w:r w:rsidRPr="008B4816">
        <w:rPr>
          <w:rFonts w:eastAsia="Arial Unicode MS"/>
          <w:lang w:eastAsia="en-US"/>
        </w:rPr>
        <w:t xml:space="preserve"> 90. TITLIĆ VLADO, OIB: </w:t>
      </w:r>
      <w:r w:rsidRPr="008B4816">
        <w:rPr>
          <w:rFonts w:eastAsia="Arial Unicode MS"/>
          <w:lang w:eastAsia="en-US"/>
        </w:rPr>
        <w:tab/>
        <w:t>70029061966</w:t>
      </w:r>
      <w:r w:rsidR="00DC02B9" w:rsidRPr="008B4816">
        <w:rPr>
          <w:rFonts w:eastAsia="Arial Unicode MS"/>
          <w:lang w:eastAsia="en-US"/>
        </w:rPr>
        <w:t>………………………………...</w:t>
      </w:r>
      <w:r w:rsidRPr="008B4816">
        <w:rPr>
          <w:rFonts w:eastAsia="Arial Unicode MS"/>
          <w:lang w:eastAsia="en-US"/>
        </w:rPr>
        <w:t>9.664,49</w:t>
      </w:r>
      <w:r w:rsidR="00DC02B9" w:rsidRPr="008B4816">
        <w:rPr>
          <w:rFonts w:eastAsia="Arial Unicode MS"/>
          <w:lang w:eastAsia="en-US"/>
        </w:rPr>
        <w:t xml:space="preserve"> kn </w:t>
      </w:r>
    </w:p>
    <w:p w:rsidRDefault="00E7347B" w:rsidP="00992CEE" w:rsidR="00E7347B" w:rsidRPr="008B4816">
      <w:pPr>
        <w:spacing w:before="40"/>
        <w:ind w:firstLine="709"/>
        <w:jc w:val="both"/>
        <w:rPr>
          <w:rFonts w:eastAsia="Arial Unicode MS"/>
          <w:lang w:eastAsia="en-US"/>
        </w:rPr>
      </w:pPr>
      <w:r w:rsidRPr="008B4816">
        <w:rPr>
          <w:rFonts w:eastAsia="Arial Unicode MS"/>
          <w:lang w:eastAsia="en-US"/>
        </w:rPr>
        <w:t xml:space="preserve"> 91. VICEIĆ ANITA, OIB: 06333694020</w:t>
      </w:r>
      <w:r w:rsidR="00DC02B9" w:rsidRPr="008B4816">
        <w:rPr>
          <w:rFonts w:eastAsia="Arial Unicode MS"/>
          <w:lang w:eastAsia="en-US"/>
        </w:rPr>
        <w:t>………………………………...</w:t>
      </w:r>
      <w:r w:rsidRPr="008B4816">
        <w:rPr>
          <w:rFonts w:eastAsia="Arial Unicode MS"/>
          <w:lang w:eastAsia="en-US"/>
        </w:rPr>
        <w:t>76.108,69</w:t>
      </w:r>
      <w:r w:rsidR="00DC02B9" w:rsidRPr="008B4816">
        <w:rPr>
          <w:rFonts w:eastAsia="Arial Unicode MS"/>
          <w:lang w:eastAsia="en-US"/>
        </w:rPr>
        <w:t xml:space="preserve"> kn</w:t>
      </w:r>
    </w:p>
    <w:p w:rsidRDefault="00E7347B" w:rsidP="00992CEE" w:rsidR="00E7347B" w:rsidRPr="008B4816">
      <w:pPr>
        <w:spacing w:before="40"/>
        <w:ind w:firstLine="709"/>
        <w:jc w:val="both"/>
        <w:rPr>
          <w:rFonts w:eastAsia="Arial Unicode MS"/>
          <w:lang w:eastAsia="en-US"/>
        </w:rPr>
      </w:pPr>
      <w:r w:rsidRPr="008B4816">
        <w:rPr>
          <w:rFonts w:eastAsia="Arial Unicode MS"/>
          <w:lang w:eastAsia="en-US"/>
        </w:rPr>
        <w:t xml:space="preserve"> 92.VICEIĆ KUZMA</w:t>
      </w:r>
      <w:r w:rsidRPr="008B4816">
        <w:rPr>
          <w:rFonts w:eastAsia="Arial Unicode MS"/>
          <w:lang w:eastAsia="en-US"/>
        </w:rPr>
        <w:tab/>
        <w:t>, OIB: 18673197960</w:t>
      </w:r>
      <w:r w:rsidR="00DC02B9" w:rsidRPr="008B4816">
        <w:rPr>
          <w:rFonts w:eastAsia="Arial Unicode MS"/>
          <w:lang w:eastAsia="en-US"/>
        </w:rPr>
        <w:t>………………………………..</w:t>
      </w:r>
      <w:r w:rsidRPr="008B4816">
        <w:rPr>
          <w:rFonts w:eastAsia="Arial Unicode MS"/>
          <w:lang w:eastAsia="en-US"/>
        </w:rPr>
        <w:t>93.892,99</w:t>
      </w:r>
      <w:r w:rsidR="00DC02B9" w:rsidRPr="008B4816">
        <w:rPr>
          <w:rFonts w:eastAsia="Arial Unicode MS"/>
          <w:lang w:eastAsia="en-US"/>
        </w:rPr>
        <w:t xml:space="preserve"> kn</w:t>
      </w:r>
    </w:p>
    <w:p w:rsidRDefault="00E7347B" w:rsidP="00992CEE" w:rsidR="00E7347B" w:rsidRPr="008B4816">
      <w:pPr>
        <w:spacing w:before="40"/>
        <w:ind w:firstLine="709"/>
        <w:jc w:val="both"/>
        <w:rPr>
          <w:rFonts w:eastAsia="Arial Unicode MS"/>
          <w:lang w:eastAsia="en-US"/>
        </w:rPr>
      </w:pPr>
      <w:r w:rsidRPr="008B4816">
        <w:rPr>
          <w:rFonts w:eastAsia="Arial Unicode MS"/>
          <w:lang w:eastAsia="en-US"/>
        </w:rPr>
        <w:t xml:space="preserve"> 93. VIDOŠEVIĆ MARIN, OIB: 79171335463</w:t>
      </w:r>
      <w:r w:rsidR="00DC02B9" w:rsidRPr="008B4816">
        <w:rPr>
          <w:rFonts w:eastAsia="Arial Unicode MS"/>
          <w:lang w:eastAsia="en-US"/>
        </w:rPr>
        <w:t>…………………………</w:t>
      </w:r>
      <w:r w:rsidRPr="008B4816">
        <w:rPr>
          <w:rFonts w:eastAsia="Arial Unicode MS"/>
          <w:lang w:eastAsia="en-US"/>
        </w:rPr>
        <w:t>235.797,59</w:t>
      </w:r>
      <w:r w:rsidR="00DC02B9" w:rsidRPr="008B4816">
        <w:rPr>
          <w:rFonts w:eastAsia="Arial Unicode MS"/>
          <w:lang w:eastAsia="en-US"/>
        </w:rPr>
        <w:t xml:space="preserve"> kn</w:t>
      </w:r>
    </w:p>
    <w:p w:rsidRDefault="00E7347B" w:rsidP="00992CEE" w:rsidR="00E7347B" w:rsidRPr="008B4816">
      <w:pPr>
        <w:spacing w:before="40"/>
        <w:ind w:firstLine="709"/>
        <w:jc w:val="both"/>
        <w:rPr>
          <w:rFonts w:eastAsia="Arial Unicode MS"/>
          <w:lang w:eastAsia="en-US"/>
        </w:rPr>
      </w:pPr>
      <w:r w:rsidRPr="008B4816">
        <w:rPr>
          <w:rFonts w:eastAsia="Arial Unicode MS"/>
          <w:lang w:eastAsia="en-US"/>
        </w:rPr>
        <w:t xml:space="preserve"> 94. VIDOVIĆ TONI, OIB: 06215024380</w:t>
      </w:r>
      <w:r w:rsidR="00DC02B9" w:rsidRPr="008B4816">
        <w:rPr>
          <w:rFonts w:eastAsia="Arial Unicode MS"/>
          <w:lang w:eastAsia="en-US"/>
        </w:rPr>
        <w:t>………………………………..</w:t>
      </w:r>
      <w:r w:rsidRPr="008B4816">
        <w:rPr>
          <w:rFonts w:eastAsia="Arial Unicode MS"/>
          <w:lang w:eastAsia="en-US"/>
        </w:rPr>
        <w:t>45.546,52</w:t>
      </w:r>
      <w:r w:rsidR="00DC02B9" w:rsidRPr="008B4816">
        <w:rPr>
          <w:rFonts w:eastAsia="Arial Unicode MS"/>
          <w:lang w:eastAsia="en-US"/>
        </w:rPr>
        <w:t xml:space="preserve"> kn</w:t>
      </w:r>
    </w:p>
    <w:p w:rsidRDefault="00E7347B" w:rsidP="00992CEE" w:rsidR="00E7347B" w:rsidRPr="008B4816">
      <w:pPr>
        <w:spacing w:before="40"/>
        <w:ind w:firstLine="709"/>
        <w:jc w:val="both"/>
        <w:rPr>
          <w:rFonts w:eastAsia="Arial Unicode MS"/>
          <w:lang w:eastAsia="en-US"/>
        </w:rPr>
      </w:pPr>
      <w:r w:rsidRPr="008B4816">
        <w:rPr>
          <w:rFonts w:eastAsia="Arial Unicode MS"/>
          <w:lang w:eastAsia="en-US"/>
        </w:rPr>
        <w:t xml:space="preserve"> 95. VODANOVIĆ IGOR, OIB: 84309988572</w:t>
      </w:r>
      <w:r w:rsidR="00DC02B9" w:rsidRPr="008B4816">
        <w:rPr>
          <w:rFonts w:eastAsia="Arial Unicode MS"/>
          <w:lang w:eastAsia="en-US"/>
        </w:rPr>
        <w:t>…………………………….</w:t>
      </w:r>
      <w:r w:rsidRPr="008B4816">
        <w:rPr>
          <w:rFonts w:eastAsia="Arial Unicode MS"/>
          <w:lang w:eastAsia="en-US"/>
        </w:rPr>
        <w:t>8.567,03</w:t>
      </w:r>
      <w:r w:rsidR="00DC02B9" w:rsidRPr="008B4816">
        <w:rPr>
          <w:rFonts w:eastAsia="Arial Unicode MS"/>
          <w:lang w:eastAsia="en-US"/>
        </w:rPr>
        <w:t xml:space="preserve"> kn</w:t>
      </w:r>
    </w:p>
    <w:p w:rsidRDefault="00E7347B" w:rsidP="00C4190C" w:rsidR="00E7347B" w:rsidRPr="008B4816">
      <w:pPr>
        <w:spacing w:before="40"/>
        <w:ind w:firstLine="709"/>
        <w:jc w:val="both"/>
        <w:rPr>
          <w:rFonts w:eastAsia="Arial Unicode MS"/>
          <w:lang w:eastAsia="en-US"/>
        </w:rPr>
      </w:pPr>
      <w:r w:rsidRPr="008B4816">
        <w:rPr>
          <w:rFonts w:eastAsia="Arial Unicode MS"/>
          <w:lang w:eastAsia="en-US"/>
        </w:rPr>
        <w:t xml:space="preserve"> 96. VODANOVIĆ JURICA, OIB: 73535528486</w:t>
      </w:r>
      <w:r w:rsidR="00DC02B9" w:rsidRPr="008B4816">
        <w:rPr>
          <w:rFonts w:eastAsia="Arial Unicode MS"/>
          <w:lang w:eastAsia="en-US"/>
        </w:rPr>
        <w:t>………………….……..</w:t>
      </w:r>
      <w:r w:rsidRPr="008B4816">
        <w:rPr>
          <w:rFonts w:eastAsia="Arial Unicode MS"/>
          <w:lang w:eastAsia="en-US"/>
        </w:rPr>
        <w:t>57.800,77</w:t>
      </w:r>
      <w:r w:rsidR="00DC02B9" w:rsidRPr="008B4816">
        <w:rPr>
          <w:rFonts w:eastAsia="Arial Unicode MS"/>
          <w:lang w:eastAsia="en-US"/>
        </w:rPr>
        <w:t xml:space="preserve"> kn</w:t>
      </w:r>
    </w:p>
    <w:p w:rsidRDefault="00E7347B" w:rsidP="00992CEE" w:rsidR="00E7347B" w:rsidRPr="008B4816">
      <w:pPr>
        <w:spacing w:before="40"/>
        <w:ind w:firstLine="709"/>
        <w:jc w:val="both"/>
        <w:rPr>
          <w:rFonts w:eastAsia="Arial Unicode MS"/>
          <w:lang w:eastAsia="en-US"/>
        </w:rPr>
      </w:pPr>
      <w:r w:rsidRPr="008B4816">
        <w:rPr>
          <w:rFonts w:eastAsia="Arial Unicode MS"/>
          <w:lang w:eastAsia="en-US"/>
        </w:rPr>
        <w:t xml:space="preserve"> 97. VODANOVIĆ MARIJA</w:t>
      </w:r>
      <w:r w:rsidRPr="008B4816">
        <w:rPr>
          <w:rFonts w:eastAsia="Arial Unicode MS"/>
          <w:lang w:eastAsia="en-US"/>
        </w:rPr>
        <w:tab/>
        <w:t>, OIB: 55757464937</w:t>
      </w:r>
      <w:r w:rsidR="00DC02B9" w:rsidRPr="008B4816">
        <w:rPr>
          <w:rFonts w:eastAsia="Arial Unicode MS"/>
          <w:lang w:eastAsia="en-US"/>
        </w:rPr>
        <w:t>…………………………</w:t>
      </w:r>
      <w:r w:rsidRPr="008B4816">
        <w:rPr>
          <w:rFonts w:eastAsia="Arial Unicode MS"/>
          <w:lang w:eastAsia="en-US"/>
        </w:rPr>
        <w:t>9.164,49</w:t>
      </w:r>
      <w:r w:rsidR="00DC02B9" w:rsidRPr="008B4816">
        <w:rPr>
          <w:rFonts w:eastAsia="Arial Unicode MS"/>
          <w:lang w:eastAsia="en-US"/>
        </w:rPr>
        <w:t xml:space="preserve"> kn</w:t>
      </w:r>
    </w:p>
    <w:p w:rsidRDefault="00E7347B" w:rsidP="00992CEE" w:rsidR="00E7347B" w:rsidRPr="008B4816">
      <w:pPr>
        <w:spacing w:before="40"/>
        <w:ind w:firstLine="709"/>
        <w:jc w:val="both"/>
        <w:rPr>
          <w:rFonts w:eastAsia="Arial Unicode MS"/>
          <w:lang w:eastAsia="en-US"/>
        </w:rPr>
      </w:pPr>
      <w:r w:rsidRPr="008B4816">
        <w:rPr>
          <w:rFonts w:eastAsia="Arial Unicode MS"/>
          <w:lang w:eastAsia="en-US"/>
        </w:rPr>
        <w:t xml:space="preserve"> 98. VRANKOVIĆ ANA, OIB: 16520971202</w:t>
      </w:r>
      <w:r w:rsidR="00DC02B9" w:rsidRPr="008B4816">
        <w:rPr>
          <w:rFonts w:eastAsia="Arial Unicode MS"/>
          <w:lang w:eastAsia="en-US"/>
        </w:rPr>
        <w:t>……………………………</w:t>
      </w:r>
      <w:r w:rsidRPr="008B4816">
        <w:rPr>
          <w:rFonts w:eastAsia="Arial Unicode MS"/>
          <w:lang w:eastAsia="en-US"/>
        </w:rPr>
        <w:t>73.104,92</w:t>
      </w:r>
      <w:r w:rsidR="00DC02B9" w:rsidRPr="008B4816">
        <w:rPr>
          <w:rFonts w:eastAsia="Arial Unicode MS"/>
          <w:lang w:eastAsia="en-US"/>
        </w:rPr>
        <w:t xml:space="preserve"> kn</w:t>
      </w:r>
    </w:p>
    <w:p w:rsidRDefault="00E7347B" w:rsidP="00992CEE" w:rsidR="00E7347B" w:rsidRPr="008B4816">
      <w:pPr>
        <w:spacing w:before="40"/>
        <w:ind w:firstLine="709"/>
        <w:jc w:val="both"/>
        <w:rPr>
          <w:rFonts w:eastAsia="Arial Unicode MS"/>
          <w:lang w:eastAsia="en-US"/>
        </w:rPr>
      </w:pPr>
      <w:r w:rsidRPr="008B4816">
        <w:rPr>
          <w:rFonts w:eastAsia="Arial Unicode MS"/>
          <w:lang w:eastAsia="en-US"/>
        </w:rPr>
        <w:t xml:space="preserve"> 99. VRANKOVIĆ LUKRECIJA, OIB: 74776528214</w:t>
      </w:r>
      <w:r w:rsidR="00DC02B9" w:rsidRPr="008B4816">
        <w:rPr>
          <w:rFonts w:eastAsia="Arial Unicode MS"/>
          <w:lang w:eastAsia="en-US"/>
        </w:rPr>
        <w:t>…………………...</w:t>
      </w:r>
      <w:r w:rsidRPr="008B4816">
        <w:rPr>
          <w:rFonts w:eastAsia="Arial Unicode MS"/>
          <w:lang w:eastAsia="en-US"/>
        </w:rPr>
        <w:t>62.584,37</w:t>
      </w:r>
      <w:r w:rsidR="00DC02B9" w:rsidRPr="008B4816">
        <w:rPr>
          <w:rFonts w:eastAsia="Arial Unicode MS"/>
          <w:lang w:eastAsia="en-US"/>
        </w:rPr>
        <w:t xml:space="preserve"> kn</w:t>
      </w:r>
    </w:p>
    <w:p w:rsidRDefault="00E7347B" w:rsidP="00992CEE" w:rsidR="00E7347B" w:rsidRPr="008B4816">
      <w:pPr>
        <w:spacing w:before="40"/>
        <w:ind w:firstLine="709"/>
        <w:jc w:val="both"/>
        <w:rPr>
          <w:rFonts w:eastAsia="Arial Unicode MS"/>
          <w:lang w:eastAsia="en-US"/>
        </w:rPr>
      </w:pPr>
      <w:r w:rsidRPr="008B4816">
        <w:rPr>
          <w:rFonts w:eastAsia="Arial Unicode MS"/>
          <w:lang w:eastAsia="en-US"/>
        </w:rPr>
        <w:t>100. VRANJICAN JURKO, OIB: 02723013914</w:t>
      </w:r>
      <w:r w:rsidR="00DC02B9" w:rsidRPr="008B4816">
        <w:rPr>
          <w:rFonts w:eastAsia="Arial Unicode MS"/>
          <w:lang w:eastAsia="en-US"/>
        </w:rPr>
        <w:t>…………………………</w:t>
      </w:r>
      <w:r w:rsidRPr="008B4816">
        <w:rPr>
          <w:rFonts w:eastAsia="Arial Unicode MS"/>
          <w:lang w:eastAsia="en-US"/>
        </w:rPr>
        <w:t>10.164,49</w:t>
      </w:r>
      <w:r w:rsidR="00DC02B9" w:rsidRPr="008B4816">
        <w:rPr>
          <w:rFonts w:eastAsia="Arial Unicode MS"/>
          <w:lang w:eastAsia="en-US"/>
        </w:rPr>
        <w:t xml:space="preserve"> kn</w:t>
      </w:r>
    </w:p>
    <w:p w:rsidRDefault="00E7347B" w:rsidP="00992CEE" w:rsidR="00E7347B" w:rsidRPr="008B4816">
      <w:pPr>
        <w:spacing w:before="40"/>
        <w:ind w:firstLine="709"/>
        <w:jc w:val="both"/>
        <w:rPr>
          <w:rFonts w:eastAsia="Arial Unicode MS"/>
          <w:lang w:eastAsia="en-US"/>
        </w:rPr>
      </w:pPr>
      <w:r w:rsidRPr="008B4816">
        <w:rPr>
          <w:rFonts w:eastAsia="Arial Unicode MS"/>
          <w:lang w:eastAsia="en-US"/>
        </w:rPr>
        <w:t>101. VRANJICAN NIKŠA, OIB: 88185729765</w:t>
      </w:r>
      <w:r w:rsidR="00DC02B9" w:rsidRPr="008B4816">
        <w:rPr>
          <w:rFonts w:eastAsia="Arial Unicode MS"/>
          <w:lang w:eastAsia="en-US"/>
        </w:rPr>
        <w:t>…………………………...</w:t>
      </w:r>
      <w:r w:rsidRPr="008B4816">
        <w:rPr>
          <w:rFonts w:eastAsia="Arial Unicode MS"/>
          <w:lang w:eastAsia="en-US"/>
        </w:rPr>
        <w:t>8.664,49</w:t>
      </w:r>
      <w:r w:rsidR="00DC02B9" w:rsidRPr="008B4816">
        <w:rPr>
          <w:rFonts w:eastAsia="Arial Unicode MS"/>
          <w:lang w:eastAsia="en-US"/>
        </w:rPr>
        <w:t xml:space="preserve"> kn</w:t>
      </w:r>
    </w:p>
    <w:p w:rsidRDefault="00E7347B" w:rsidP="00992CEE" w:rsidR="00E7347B" w:rsidRPr="008B4816">
      <w:pPr>
        <w:spacing w:before="40"/>
        <w:ind w:firstLine="709"/>
        <w:jc w:val="both"/>
        <w:rPr>
          <w:rFonts w:eastAsia="Arial Unicode MS"/>
          <w:lang w:eastAsia="en-US"/>
        </w:rPr>
      </w:pPr>
      <w:r w:rsidRPr="008B4816">
        <w:rPr>
          <w:rFonts w:eastAsia="Arial Unicode MS"/>
          <w:lang w:eastAsia="en-US"/>
        </w:rPr>
        <w:t>102. ZANINOVIĆ DRAGIŠA, OIB: 39417717290</w:t>
      </w:r>
      <w:r w:rsidR="00DC02B9" w:rsidRPr="008B4816">
        <w:rPr>
          <w:rFonts w:eastAsia="Arial Unicode MS"/>
          <w:lang w:eastAsia="en-US"/>
        </w:rPr>
        <w:t>……………………..</w:t>
      </w:r>
      <w:r w:rsidRPr="008B4816">
        <w:rPr>
          <w:rFonts w:eastAsia="Arial Unicode MS"/>
          <w:lang w:eastAsia="en-US"/>
        </w:rPr>
        <w:t>140.701,17</w:t>
      </w:r>
      <w:r w:rsidR="00DC02B9" w:rsidRPr="008B4816">
        <w:rPr>
          <w:rFonts w:eastAsia="Arial Unicode MS"/>
          <w:lang w:eastAsia="en-US"/>
        </w:rPr>
        <w:t xml:space="preserve"> kn</w:t>
      </w:r>
    </w:p>
    <w:p w:rsidRDefault="00E7347B" w:rsidP="00992CEE" w:rsidR="00ED673E" w:rsidRPr="008B4816">
      <w:pPr>
        <w:spacing w:before="40"/>
        <w:ind w:firstLine="709"/>
        <w:jc w:val="both"/>
        <w:rPr>
          <w:rFonts w:eastAsia="Arial Unicode MS"/>
          <w:lang w:eastAsia="en-US"/>
        </w:rPr>
      </w:pPr>
      <w:r w:rsidRPr="008B4816">
        <w:rPr>
          <w:rFonts w:eastAsia="Arial Unicode MS"/>
          <w:lang w:eastAsia="en-US"/>
        </w:rPr>
        <w:t>103. ZANINOVIĆ KATICA</w:t>
      </w:r>
      <w:r w:rsidRPr="008B4816">
        <w:rPr>
          <w:rFonts w:eastAsia="Arial Unicode MS"/>
          <w:lang w:eastAsia="en-US"/>
        </w:rPr>
        <w:tab/>
        <w:t>, OIB: 02436297803</w:t>
      </w:r>
      <w:r w:rsidR="00DC02B9" w:rsidRPr="008B4816">
        <w:rPr>
          <w:rFonts w:eastAsia="Arial Unicode MS"/>
          <w:lang w:eastAsia="en-US"/>
        </w:rPr>
        <w:t>………………………</w:t>
      </w:r>
      <w:r w:rsidRPr="008B4816">
        <w:rPr>
          <w:rFonts w:eastAsia="Arial Unicode MS"/>
          <w:lang w:eastAsia="en-US"/>
        </w:rPr>
        <w:t>118.596,82</w:t>
      </w:r>
      <w:r w:rsidR="00DC02B9" w:rsidRPr="008B4816">
        <w:rPr>
          <w:rFonts w:eastAsia="Arial Unicode MS"/>
          <w:lang w:eastAsia="en-US"/>
        </w:rPr>
        <w:t xml:space="preserve"> kn</w:t>
      </w:r>
    </w:p>
    <w:p w:rsidRDefault="0089695A" w:rsidP="00992CEE" w:rsidR="00E7347B" w:rsidRPr="008B4816">
      <w:pPr>
        <w:spacing w:before="40"/>
        <w:ind w:firstLine="709"/>
        <w:jc w:val="both"/>
        <w:rPr>
          <w:rFonts w:eastAsia="Arial Unicode MS"/>
          <w:lang w:eastAsia="en-US"/>
        </w:rPr>
      </w:pPr>
      <w:r>
        <w:rPr>
          <w:rFonts w:eastAsia="Arial Unicode MS"/>
          <w:lang w:eastAsia="en-US"/>
        </w:rPr>
        <w:t>104</w:t>
      </w:r>
      <w:r w:rsidR="00E7347B" w:rsidRPr="008B4816">
        <w:rPr>
          <w:rFonts w:eastAsia="Arial Unicode MS"/>
          <w:lang w:eastAsia="en-US"/>
        </w:rPr>
        <w:t>. ANA BOGDANIĆ, OIB: 94127036906</w:t>
      </w:r>
      <w:r w:rsidR="00DC02B9" w:rsidRPr="008B4816">
        <w:rPr>
          <w:rFonts w:eastAsia="Arial Unicode MS"/>
          <w:lang w:eastAsia="en-US"/>
        </w:rPr>
        <w:t>………………………….....</w:t>
      </w:r>
      <w:r w:rsidR="00E7347B" w:rsidRPr="008B4816">
        <w:rPr>
          <w:rFonts w:eastAsia="Arial Unicode MS"/>
          <w:lang w:eastAsia="en-US"/>
        </w:rPr>
        <w:t>62.818,51</w:t>
      </w:r>
      <w:r w:rsidR="00DC02B9" w:rsidRPr="008B4816">
        <w:rPr>
          <w:rFonts w:eastAsia="Arial Unicode MS"/>
          <w:lang w:eastAsia="en-US"/>
        </w:rPr>
        <w:t xml:space="preserve"> kn.</w:t>
      </w:r>
    </w:p>
    <w:p w:rsidRDefault="00F86E1C" w:rsidP="00992CEE" w:rsidR="00F86E1C" w:rsidRPr="008B4816">
      <w:pPr>
        <w:spacing w:before="440"/>
        <w:ind w:firstLine="709"/>
        <w:jc w:val="both"/>
        <w:rPr>
          <w:rFonts w:eastAsia="Arial Unicode MS"/>
          <w:lang w:eastAsia="en-US"/>
        </w:rPr>
      </w:pPr>
      <w:r w:rsidRPr="008B4816">
        <w:rPr>
          <w:rFonts w:eastAsia="Arial Unicode MS"/>
          <w:lang w:eastAsia="en-US"/>
        </w:rPr>
        <w:t>II. Osporava</w:t>
      </w:r>
      <w:r w:rsidR="009C6DD1" w:rsidRPr="008B4816">
        <w:rPr>
          <w:rFonts w:eastAsia="Arial Unicode MS"/>
          <w:lang w:eastAsia="en-US"/>
        </w:rPr>
        <w:t>ju</w:t>
      </w:r>
      <w:r w:rsidRPr="008B4816">
        <w:rPr>
          <w:rFonts w:eastAsia="Arial Unicode MS"/>
          <w:lang w:eastAsia="en-US"/>
        </w:rPr>
        <w:t xml:space="preserve"> se tražbine vjerovnika I. višeg isplatnog reda:</w:t>
      </w:r>
    </w:p>
    <w:p w:rsidRDefault="00203475" w:rsidP="00992CEE" w:rsidR="00760F77" w:rsidRPr="00BE7547">
      <w:pPr>
        <w:spacing w:before="40"/>
        <w:ind w:firstLine="709"/>
        <w:jc w:val="both"/>
        <w:rPr>
          <w:rFonts w:eastAsia="Arial Unicode MS"/>
          <w:lang w:eastAsia="en-US"/>
        </w:rPr>
      </w:pPr>
      <w:r w:rsidRPr="00BE7547">
        <w:rPr>
          <w:rFonts w:eastAsia="Arial Unicode MS"/>
          <w:lang w:eastAsia="en-US"/>
        </w:rPr>
        <w:t>1.</w:t>
      </w:r>
      <w:r w:rsidR="00F710FE" w:rsidRPr="00BE7547">
        <w:rPr>
          <w:rFonts w:eastAsia="Arial Unicode MS"/>
          <w:lang w:eastAsia="en-US"/>
        </w:rPr>
        <w:t>FILIP GELO</w:t>
      </w:r>
      <w:r w:rsidR="00760F77" w:rsidRPr="00BE7547">
        <w:rPr>
          <w:rFonts w:eastAsia="Arial Unicode MS"/>
          <w:lang w:eastAsia="en-US"/>
        </w:rPr>
        <w:t>, OIB: 68066482877, za iznos od</w:t>
      </w:r>
      <w:r w:rsidR="00DC7A4C" w:rsidRPr="00BE7547">
        <w:rPr>
          <w:rFonts w:eastAsia="Arial Unicode MS"/>
          <w:lang w:eastAsia="en-US"/>
        </w:rPr>
        <w:t>………………………….</w:t>
      </w:r>
      <w:r w:rsidR="00760F77" w:rsidRPr="00BE7547">
        <w:rPr>
          <w:rFonts w:eastAsia="Arial Unicode MS"/>
          <w:lang w:eastAsia="en-US"/>
        </w:rPr>
        <w:t>3.414,55 kn,</w:t>
      </w:r>
    </w:p>
    <w:p w:rsidRDefault="00203475" w:rsidP="00992CEE" w:rsidR="00DC7A4C">
      <w:pPr>
        <w:spacing w:before="40"/>
        <w:ind w:firstLine="709"/>
        <w:jc w:val="both"/>
        <w:rPr>
          <w:rFonts w:eastAsia="Arial Unicode MS"/>
          <w:lang w:eastAsia="en-US"/>
        </w:rPr>
      </w:pPr>
      <w:r w:rsidRPr="00BE7547">
        <w:rPr>
          <w:rFonts w:eastAsia="Arial Unicode MS"/>
          <w:lang w:eastAsia="en-US"/>
        </w:rPr>
        <w:t>2.</w:t>
      </w:r>
      <w:r w:rsidR="00F710FE" w:rsidRPr="00BE7547">
        <w:rPr>
          <w:rFonts w:eastAsia="Arial Unicode MS"/>
          <w:lang w:eastAsia="en-US"/>
        </w:rPr>
        <w:t>REPUBLIKA</w:t>
      </w:r>
      <w:r w:rsidR="00F710FE" w:rsidRPr="008B4816">
        <w:rPr>
          <w:rFonts w:eastAsia="Arial Unicode MS"/>
          <w:lang w:eastAsia="en-US"/>
        </w:rPr>
        <w:t xml:space="preserve"> HRVATSKA, MINISTARSTVO FINANCIJA</w:t>
      </w:r>
      <w:r w:rsidR="00760F77" w:rsidRPr="008B4816">
        <w:rPr>
          <w:rFonts w:eastAsia="Arial Unicode MS"/>
          <w:lang w:eastAsia="en-US"/>
        </w:rPr>
        <w:t xml:space="preserve">, </w:t>
      </w:r>
    </w:p>
    <w:p w:rsidRDefault="00F35C68" w:rsidP="00DC7A4C" w:rsidR="00760F77">
      <w:pPr>
        <w:ind w:firstLine="709"/>
        <w:jc w:val="both"/>
        <w:rPr>
          <w:rFonts w:eastAsia="Arial Unicode MS"/>
          <w:lang w:eastAsia="en-US"/>
        </w:rPr>
      </w:pPr>
      <w:r>
        <w:rPr>
          <w:rFonts w:eastAsia="Arial Unicode MS"/>
          <w:lang w:eastAsia="en-US"/>
        </w:rPr>
        <w:t xml:space="preserve">   </w:t>
      </w:r>
      <w:r w:rsidR="00760F77" w:rsidRPr="008B4816">
        <w:rPr>
          <w:rFonts w:eastAsia="Arial Unicode MS"/>
          <w:lang w:eastAsia="en-US"/>
        </w:rPr>
        <w:t>OIB: 18683136487, za iznos od</w:t>
      </w:r>
      <w:r w:rsidR="00DC7A4C">
        <w:rPr>
          <w:rFonts w:eastAsia="Arial Unicode MS"/>
          <w:lang w:eastAsia="en-US"/>
        </w:rPr>
        <w:t>……</w:t>
      </w:r>
      <w:r w:rsidR="00BE7547">
        <w:rPr>
          <w:rFonts w:eastAsia="Arial Unicode MS"/>
          <w:lang w:eastAsia="en-US"/>
        </w:rPr>
        <w:t>....</w:t>
      </w:r>
      <w:r w:rsidR="00DC7A4C">
        <w:rPr>
          <w:rFonts w:eastAsia="Arial Unicode MS"/>
          <w:lang w:eastAsia="en-US"/>
        </w:rPr>
        <w:t>……</w:t>
      </w:r>
      <w:r>
        <w:rPr>
          <w:rFonts w:eastAsia="Arial Unicode MS"/>
          <w:lang w:eastAsia="en-US"/>
        </w:rPr>
        <w:t>.</w:t>
      </w:r>
      <w:r w:rsidR="00DC7A4C">
        <w:rPr>
          <w:rFonts w:eastAsia="Arial Unicode MS"/>
          <w:lang w:eastAsia="en-US"/>
        </w:rPr>
        <w:t>………</w:t>
      </w:r>
      <w:r w:rsidR="00203475">
        <w:rPr>
          <w:rFonts w:eastAsia="Arial Unicode MS"/>
          <w:lang w:eastAsia="en-US"/>
        </w:rPr>
        <w:t>..</w:t>
      </w:r>
      <w:r w:rsidR="00DC7A4C">
        <w:rPr>
          <w:rFonts w:eastAsia="Arial Unicode MS"/>
          <w:lang w:eastAsia="en-US"/>
        </w:rPr>
        <w:t>…………….</w:t>
      </w:r>
      <w:r w:rsidR="00760F77" w:rsidRPr="008B4816">
        <w:rPr>
          <w:rFonts w:eastAsia="Arial Unicode MS"/>
          <w:lang w:eastAsia="en-US"/>
        </w:rPr>
        <w:t>56.149.385,42 kn.</w:t>
      </w:r>
    </w:p>
    <w:p w:rsidRDefault="00AD4CCF" w:rsidP="00D56465" w:rsidR="00D56465">
      <w:pPr>
        <w:jc w:val="both"/>
        <w:rPr>
          <w:rFonts w:eastAsia="Arial Unicode MS"/>
          <w:color w:val="C00000"/>
          <w:lang w:eastAsia="en-US"/>
        </w:rPr>
      </w:pPr>
      <w:r>
        <w:rPr>
          <w:rFonts w:eastAsia="Arial Unicode MS"/>
          <w:lang w:eastAsia="en-US"/>
        </w:rPr>
        <w:tab/>
      </w:r>
      <w:r>
        <w:rPr>
          <w:rFonts w:eastAsia="Arial Unicode MS"/>
          <w:lang w:eastAsia="en-US"/>
        </w:rPr>
        <w:tab/>
      </w:r>
      <w:r>
        <w:rPr>
          <w:rFonts w:eastAsia="Arial Unicode MS"/>
          <w:lang w:eastAsia="en-US"/>
        </w:rPr>
        <w:tab/>
      </w:r>
      <w:r>
        <w:rPr>
          <w:rFonts w:eastAsia="Arial Unicode MS"/>
          <w:lang w:eastAsia="en-US"/>
        </w:rPr>
        <w:tab/>
      </w:r>
    </w:p>
    <w:p w:rsidRDefault="00992CEE" w:rsidP="00D56465" w:rsidR="00B02DED" w:rsidRPr="00D56465">
      <w:pPr>
        <w:ind w:firstLine="708"/>
        <w:jc w:val="both"/>
        <w:rPr>
          <w:rFonts w:eastAsia="Arial Unicode MS"/>
          <w:color w:val="C00000"/>
          <w:lang w:eastAsia="en-US"/>
        </w:rPr>
      </w:pPr>
      <w:r w:rsidRPr="008B4816">
        <w:rPr>
          <w:rFonts w:eastAsia="Arial Unicode MS"/>
          <w:lang w:eastAsia="en-US"/>
        </w:rPr>
        <w:t xml:space="preserve">III. Upućuje se stečajni </w:t>
      </w:r>
      <w:r w:rsidR="00B02DED" w:rsidRPr="008B4816">
        <w:rPr>
          <w:rFonts w:eastAsia="Arial Unicode MS"/>
          <w:lang w:eastAsia="en-US"/>
        </w:rPr>
        <w:t xml:space="preserve">vjerovnik </w:t>
      </w:r>
      <w:r w:rsidR="00542DF1" w:rsidRPr="008B4816">
        <w:rPr>
          <w:rFonts w:eastAsia="Arial Unicode MS"/>
          <w:lang w:eastAsia="en-US"/>
        </w:rPr>
        <w:t>I. višeg is</w:t>
      </w:r>
      <w:r w:rsidR="00C2444F" w:rsidRPr="008B4816">
        <w:rPr>
          <w:rFonts w:eastAsia="Arial Unicode MS"/>
          <w:lang w:eastAsia="en-US"/>
        </w:rPr>
        <w:t>p</w:t>
      </w:r>
      <w:r w:rsidR="00542DF1" w:rsidRPr="008B4816">
        <w:rPr>
          <w:rFonts w:eastAsia="Arial Unicode MS"/>
          <w:lang w:eastAsia="en-US"/>
        </w:rPr>
        <w:t xml:space="preserve">latnog reda </w:t>
      </w:r>
      <w:r w:rsidRPr="008B4816">
        <w:rPr>
          <w:rFonts w:eastAsia="Arial Unicode MS"/>
          <w:lang w:eastAsia="en-US"/>
        </w:rPr>
        <w:t>Filip Gelo</w:t>
      </w:r>
      <w:r w:rsidR="00B02DED" w:rsidRPr="008B4816">
        <w:rPr>
          <w:rFonts w:eastAsia="Arial Unicode MS"/>
          <w:lang w:eastAsia="en-US"/>
        </w:rPr>
        <w:t>,</w:t>
      </w:r>
      <w:r w:rsidRPr="008B4816">
        <w:rPr>
          <w:rFonts w:eastAsia="Arial Unicode MS"/>
          <w:lang w:eastAsia="en-US"/>
        </w:rPr>
        <w:t>OIB: 68066482877,</w:t>
      </w:r>
      <w:r w:rsidR="00B02DED" w:rsidRPr="008B4816">
        <w:rPr>
          <w:rFonts w:eastAsia="Arial Unicode MS"/>
          <w:lang w:eastAsia="en-US"/>
        </w:rPr>
        <w:t xml:space="preserve"> da za osporenu tražbinu u iznosu od 3.414,55 kn u roku od 8 dana, računajući od primitka ovog rješenja, pokrene parnicu protiv stečajnog dužnika radi utvrđivanja osporene tražbine, odnosno predloži nastavak parnice ukoliko je u vrijeme otvaranja stečajnog postupka </w:t>
      </w:r>
      <w:r w:rsidR="00B02DED" w:rsidRPr="008B4816">
        <w:rPr>
          <w:rFonts w:eastAsia="Arial Unicode MS"/>
          <w:lang w:eastAsia="en-US"/>
        </w:rPr>
        <w:lastRenderedPageBreak/>
        <w:t>već pokrenut parnični postupak u odnosu na osporenu tražbinu jer će se inače smatrati da je odust</w:t>
      </w:r>
      <w:r w:rsidR="00DC7A4C">
        <w:rPr>
          <w:rFonts w:eastAsia="Arial Unicode MS"/>
          <w:lang w:eastAsia="en-US"/>
        </w:rPr>
        <w:t>ao od prava na vođenje parnice.</w:t>
      </w:r>
    </w:p>
    <w:p w:rsidRDefault="00141623" w:rsidP="00C4190C" w:rsidR="00542DF1" w:rsidRPr="00BF438A">
      <w:pPr>
        <w:spacing w:before="440"/>
        <w:ind w:firstLine="709"/>
        <w:jc w:val="both"/>
        <w:rPr>
          <w:rFonts w:eastAsia="Arial Unicode MS"/>
          <w:lang w:eastAsia="en-US"/>
        </w:rPr>
      </w:pPr>
      <w:r w:rsidRPr="00BF438A">
        <w:rPr>
          <w:rFonts w:eastAsia="Arial Unicode MS"/>
          <w:lang w:eastAsia="en-US"/>
        </w:rPr>
        <w:t xml:space="preserve">IV. Upućuju se stečajni </w:t>
      </w:r>
      <w:r w:rsidR="00BF438A" w:rsidRPr="00BF438A">
        <w:rPr>
          <w:rFonts w:eastAsia="Arial Unicode MS"/>
          <w:lang w:eastAsia="en-US"/>
        </w:rPr>
        <w:t xml:space="preserve">vjerovnici David Ilijevski, </w:t>
      </w:r>
      <w:r w:rsidRPr="00BF438A">
        <w:rPr>
          <w:rFonts w:eastAsia="Arial Unicode MS"/>
          <w:lang w:eastAsia="en-US"/>
        </w:rPr>
        <w:t xml:space="preserve">OIB: 85880141968 i Tellin Hoteli d.o.o. Split, OIB: 50604517839 da u roku od 8 dana, računajući od primitka ovog rješenja, pokrenu parnicu protiv </w:t>
      </w:r>
      <w:r w:rsidR="003B25D9" w:rsidRPr="00BF438A">
        <w:rPr>
          <w:rFonts w:eastAsia="Arial Unicode MS"/>
          <w:lang w:eastAsia="en-US"/>
        </w:rPr>
        <w:t xml:space="preserve">vjerovnika </w:t>
      </w:r>
      <w:r w:rsidR="00ED673E" w:rsidRPr="00BF438A">
        <w:rPr>
          <w:rFonts w:eastAsia="Arial Unicode MS"/>
          <w:lang w:eastAsia="en-US"/>
        </w:rPr>
        <w:t xml:space="preserve">I.višeg isplatnog reda </w:t>
      </w:r>
      <w:r w:rsidRPr="00BF438A">
        <w:rPr>
          <w:rFonts w:eastAsia="Arial Unicode MS"/>
          <w:lang w:eastAsia="en-US"/>
        </w:rPr>
        <w:t xml:space="preserve">Republike Hrvatske, Ministarstva financija, OIB: 18683136487, radi dokazivanja osnovanosti svoga osporavanja </w:t>
      </w:r>
      <w:r w:rsidR="00ED673E" w:rsidRPr="00BF438A">
        <w:rPr>
          <w:rFonts w:eastAsia="Arial Unicode MS"/>
          <w:lang w:eastAsia="en-US"/>
        </w:rPr>
        <w:t xml:space="preserve">dijela </w:t>
      </w:r>
      <w:r w:rsidR="003B25D9" w:rsidRPr="00BF438A">
        <w:rPr>
          <w:rFonts w:eastAsia="Arial Unicode MS"/>
          <w:lang w:eastAsia="en-US"/>
        </w:rPr>
        <w:t xml:space="preserve">vjerovnikove tražbine </w:t>
      </w:r>
      <w:r w:rsidR="00BF438A" w:rsidRPr="00BF438A">
        <w:rPr>
          <w:rFonts w:eastAsia="Arial Unicode MS"/>
          <w:lang w:eastAsia="en-US"/>
        </w:rPr>
        <w:t>u iznosu od 43.859.931,24 kn</w:t>
      </w:r>
      <w:r w:rsidRPr="00BF438A">
        <w:rPr>
          <w:rFonts w:eastAsia="Arial Unicode MS"/>
          <w:lang w:eastAsia="en-US"/>
        </w:rPr>
        <w:t xml:space="preserve"> </w:t>
      </w:r>
      <w:r w:rsidR="003B25D9" w:rsidRPr="00BF438A">
        <w:rPr>
          <w:rFonts w:eastAsia="Arial Unicode MS"/>
          <w:lang w:eastAsia="en-US"/>
        </w:rPr>
        <w:t>(</w:t>
      </w:r>
      <w:r w:rsidRPr="00BF438A">
        <w:rPr>
          <w:rFonts w:eastAsia="Arial Unicode MS"/>
          <w:lang w:eastAsia="en-US"/>
        </w:rPr>
        <w:t xml:space="preserve">od ukupno osporene </w:t>
      </w:r>
      <w:r w:rsidR="00BF438A" w:rsidRPr="00BF438A">
        <w:rPr>
          <w:rFonts w:eastAsia="Arial Unicode MS"/>
          <w:lang w:eastAsia="en-US"/>
        </w:rPr>
        <w:t>vjerovn</w:t>
      </w:r>
      <w:r w:rsidR="003B25D9" w:rsidRPr="00BF438A">
        <w:rPr>
          <w:rFonts w:eastAsia="Arial Unicode MS"/>
          <w:lang w:eastAsia="en-US"/>
        </w:rPr>
        <w:t xml:space="preserve">ikove </w:t>
      </w:r>
      <w:r w:rsidR="00D56465">
        <w:rPr>
          <w:rFonts w:eastAsia="Arial Unicode MS"/>
          <w:lang w:eastAsia="en-US"/>
        </w:rPr>
        <w:t>tražb</w:t>
      </w:r>
      <w:r w:rsidRPr="00BF438A">
        <w:rPr>
          <w:rFonts w:eastAsia="Arial Unicode MS"/>
          <w:lang w:eastAsia="en-US"/>
        </w:rPr>
        <w:t xml:space="preserve">ine </w:t>
      </w:r>
      <w:r w:rsidR="003B25D9" w:rsidRPr="00BF438A">
        <w:rPr>
          <w:rFonts w:eastAsia="Arial Unicode MS"/>
          <w:lang w:eastAsia="en-US"/>
        </w:rPr>
        <w:t xml:space="preserve">I. višeg isplatnog reda </w:t>
      </w:r>
      <w:r w:rsidRPr="00BF438A">
        <w:rPr>
          <w:rFonts w:eastAsia="Arial Unicode MS"/>
          <w:lang w:eastAsia="en-US"/>
        </w:rPr>
        <w:t>u iznosu od 56.149.385,42 kn</w:t>
      </w:r>
      <w:r w:rsidR="003B25D9" w:rsidRPr="00BF438A">
        <w:rPr>
          <w:rFonts w:eastAsia="Arial Unicode MS"/>
          <w:lang w:eastAsia="en-US"/>
        </w:rPr>
        <w:t>)</w:t>
      </w:r>
      <w:r w:rsidRPr="00BF438A">
        <w:rPr>
          <w:rFonts w:eastAsia="Arial Unicode MS"/>
          <w:lang w:eastAsia="en-US"/>
        </w:rPr>
        <w:t>, jer će se inače smatrati da je njegovo osporavanje otk</w:t>
      </w:r>
      <w:r w:rsidR="00D56465">
        <w:rPr>
          <w:rFonts w:eastAsia="Arial Unicode MS"/>
          <w:lang w:eastAsia="en-US"/>
        </w:rPr>
        <w:t>l</w:t>
      </w:r>
      <w:r w:rsidRPr="00BF438A">
        <w:rPr>
          <w:rFonts w:eastAsia="Arial Unicode MS"/>
          <w:lang w:eastAsia="en-US"/>
        </w:rPr>
        <w:t>onjen</w:t>
      </w:r>
      <w:r w:rsidR="00843C96" w:rsidRPr="00BF438A">
        <w:rPr>
          <w:rFonts w:eastAsia="Arial Unicode MS"/>
          <w:lang w:eastAsia="en-US"/>
        </w:rPr>
        <w:t>o</w:t>
      </w:r>
      <w:r w:rsidRPr="00BF438A">
        <w:rPr>
          <w:rFonts w:eastAsia="Arial Unicode MS"/>
          <w:lang w:eastAsia="en-US"/>
        </w:rPr>
        <w:t>.</w:t>
      </w:r>
    </w:p>
    <w:p w:rsidRDefault="003B25D9" w:rsidP="00C4190C" w:rsidR="003B25D9" w:rsidRPr="008B4816">
      <w:pPr>
        <w:spacing w:before="440"/>
        <w:ind w:firstLine="709"/>
        <w:jc w:val="both"/>
        <w:rPr>
          <w:rFonts w:eastAsia="Arial Unicode MS"/>
          <w:lang w:eastAsia="en-US"/>
        </w:rPr>
      </w:pPr>
      <w:r w:rsidRPr="00BF438A">
        <w:rPr>
          <w:rFonts w:eastAsia="Arial Unicode MS"/>
          <w:lang w:eastAsia="en-US"/>
        </w:rPr>
        <w:t>V. Upućuje se stečajni vjerovnik I. višeg isplatnog reda</w:t>
      </w:r>
      <w:r w:rsidR="00BC62B7" w:rsidRPr="00BF438A">
        <w:rPr>
          <w:rFonts w:eastAsia="Arial Unicode MS"/>
          <w:lang w:eastAsia="en-US"/>
        </w:rPr>
        <w:t xml:space="preserve"> </w:t>
      </w:r>
      <w:r w:rsidRPr="00BF438A">
        <w:rPr>
          <w:rFonts w:eastAsia="Arial Unicode MS"/>
          <w:lang w:eastAsia="en-US"/>
        </w:rPr>
        <w:t xml:space="preserve">Republika Hrvatska, Ministarstvo financija, OIB: 18683136487, da za </w:t>
      </w:r>
      <w:r w:rsidR="00BC1894" w:rsidRPr="00BF438A">
        <w:rPr>
          <w:rFonts w:eastAsia="Arial Unicode MS"/>
          <w:lang w:eastAsia="en-US"/>
        </w:rPr>
        <w:t xml:space="preserve">dio njegove </w:t>
      </w:r>
      <w:r w:rsidRPr="00BF438A">
        <w:rPr>
          <w:rFonts w:eastAsia="Arial Unicode MS"/>
          <w:lang w:eastAsia="en-US"/>
        </w:rPr>
        <w:t>osporen</w:t>
      </w:r>
      <w:r w:rsidR="00BC1894" w:rsidRPr="00BF438A">
        <w:rPr>
          <w:rFonts w:eastAsia="Arial Unicode MS"/>
          <w:lang w:eastAsia="en-US"/>
        </w:rPr>
        <w:t>e</w:t>
      </w:r>
      <w:r w:rsidRPr="00BF438A">
        <w:rPr>
          <w:rFonts w:eastAsia="Arial Unicode MS"/>
          <w:lang w:eastAsia="en-US"/>
        </w:rPr>
        <w:t xml:space="preserve"> tražbin</w:t>
      </w:r>
      <w:r w:rsidR="00BF438A" w:rsidRPr="00BF438A">
        <w:rPr>
          <w:rFonts w:eastAsia="Arial Unicode MS"/>
          <w:lang w:eastAsia="en-US"/>
        </w:rPr>
        <w:t>e</w:t>
      </w:r>
      <w:r w:rsidRPr="00BF438A">
        <w:rPr>
          <w:rFonts w:eastAsia="Arial Unicode MS"/>
          <w:lang w:eastAsia="en-US"/>
        </w:rPr>
        <w:t xml:space="preserve"> I. višeg isplatnog reda u iznosu od 12.289.454,18 kn</w:t>
      </w:r>
      <w:r w:rsidR="00BC62B7" w:rsidRPr="00BF438A">
        <w:rPr>
          <w:rFonts w:eastAsia="Arial Unicode MS"/>
          <w:lang w:eastAsia="en-US"/>
        </w:rPr>
        <w:t xml:space="preserve"> </w:t>
      </w:r>
      <w:r w:rsidR="00BF438A" w:rsidRPr="00BF438A">
        <w:rPr>
          <w:rFonts w:eastAsia="Arial Unicode MS"/>
          <w:lang w:eastAsia="en-US"/>
        </w:rPr>
        <w:t>(od ukupno osporene tražb</w:t>
      </w:r>
      <w:r w:rsidR="00BC62B7" w:rsidRPr="00BF438A">
        <w:rPr>
          <w:rFonts w:eastAsia="Arial Unicode MS"/>
          <w:lang w:eastAsia="en-US"/>
        </w:rPr>
        <w:t xml:space="preserve">ine I. višeg isplatnog reda u iznosu od 56.149.385,42 kn), </w:t>
      </w:r>
      <w:r w:rsidRPr="00BF438A">
        <w:rPr>
          <w:rFonts w:eastAsia="Arial Unicode MS"/>
          <w:lang w:eastAsia="en-US"/>
        </w:rPr>
        <w:t xml:space="preserve">u roku od 8 dana, računajući od primitka ovog rješenja, pokrene parnicu protiv stečajnog dužnika (zastupanog po osporavateljima </w:t>
      </w:r>
      <w:r w:rsidR="00BC62B7" w:rsidRPr="00BF438A">
        <w:rPr>
          <w:rFonts w:eastAsia="Arial Unicode MS"/>
          <w:lang w:eastAsia="en-US"/>
        </w:rPr>
        <w:t xml:space="preserve">vjerovnicima </w:t>
      </w:r>
      <w:r w:rsidRPr="00BF438A">
        <w:rPr>
          <w:rFonts w:eastAsia="Arial Unicode MS"/>
          <w:lang w:eastAsia="en-US"/>
        </w:rPr>
        <w:t xml:space="preserve">David Ilijevski, OIB: 85880141968 i Tellin Hoteli d.o.o. Split, OIB: 50604517839), </w:t>
      </w:r>
      <w:r w:rsidR="00BF438A" w:rsidRPr="00BF438A">
        <w:rPr>
          <w:rFonts w:eastAsia="Arial Unicode MS"/>
          <w:lang w:eastAsia="en-US"/>
        </w:rPr>
        <w:t>radi utvrđivanja osporene tražbine</w:t>
      </w:r>
      <w:r w:rsidR="00BC62B7" w:rsidRPr="00BF438A">
        <w:rPr>
          <w:rFonts w:eastAsia="Arial Unicode MS"/>
          <w:lang w:eastAsia="en-US"/>
        </w:rPr>
        <w:t xml:space="preserve">, odnosno </w:t>
      </w:r>
      <w:r w:rsidRPr="00BF438A">
        <w:rPr>
          <w:rFonts w:eastAsia="Arial Unicode MS"/>
          <w:lang w:eastAsia="en-US"/>
        </w:rPr>
        <w:t>predloži nastavak parnice ukoliko je u vrijeme otvaranja stečajnog postupka već pokrenut parnični postupak u odnosu na osporenu tražbinu jer će se inače smatrati da je odustao od prava na vođenje parnice</w:t>
      </w:r>
      <w:r w:rsidR="00BF438A" w:rsidRPr="00BF438A">
        <w:rPr>
          <w:rFonts w:eastAsia="Arial Unicode MS"/>
          <w:lang w:eastAsia="en-US"/>
        </w:rPr>
        <w:t>.</w:t>
      </w:r>
    </w:p>
    <w:p w:rsidRDefault="00C4190C" w:rsidP="008A0A28" w:rsidR="003C6A2E" w:rsidRPr="008B4816">
      <w:pPr>
        <w:spacing w:before="440"/>
        <w:ind w:firstLine="709"/>
        <w:jc w:val="both"/>
        <w:rPr>
          <w:rFonts w:eastAsia="Arial Unicode MS"/>
          <w:lang w:eastAsia="en-US"/>
        </w:rPr>
      </w:pPr>
      <w:r w:rsidRPr="008B4816">
        <w:rPr>
          <w:rFonts w:eastAsia="Arial Unicode MS"/>
          <w:lang w:eastAsia="en-US"/>
        </w:rPr>
        <w:t>VI. U</w:t>
      </w:r>
      <w:r w:rsidR="003C6A2E" w:rsidRPr="008B4816">
        <w:rPr>
          <w:rFonts w:eastAsia="Arial Unicode MS"/>
          <w:lang w:eastAsia="en-US"/>
        </w:rPr>
        <w:t>tvrđuju se tražbine vjerovnika II. višeg isplatnog reda:</w:t>
      </w:r>
    </w:p>
    <w:p w:rsidRDefault="00C4190C" w:rsidP="008A0A28" w:rsidR="00C4190C" w:rsidRPr="008B4816">
      <w:pPr>
        <w:spacing w:before="120"/>
        <w:ind w:firstLine="709"/>
        <w:jc w:val="both"/>
        <w:rPr>
          <w:rFonts w:eastAsia="Arial Unicode MS"/>
          <w:lang w:eastAsia="en-US"/>
        </w:rPr>
      </w:pPr>
      <w:r w:rsidRPr="008B4816">
        <w:rPr>
          <w:rFonts w:eastAsia="Arial Unicode MS"/>
          <w:lang w:eastAsia="en-US"/>
        </w:rPr>
        <w:t xml:space="preserve"> 1. HRVATSKE VODE, OIB: 28921383001………..…….……………808.925,83 kn</w:t>
      </w:r>
    </w:p>
    <w:p w:rsidRDefault="00C4190C" w:rsidP="008A0A28" w:rsidR="00C4190C" w:rsidRPr="008B4816">
      <w:pPr>
        <w:spacing w:before="40"/>
        <w:ind w:firstLine="709"/>
        <w:jc w:val="both"/>
        <w:rPr>
          <w:rFonts w:eastAsia="Arial Unicode MS"/>
          <w:lang w:eastAsia="en-US"/>
        </w:rPr>
      </w:pPr>
      <w:r w:rsidRPr="008B4816">
        <w:rPr>
          <w:rFonts w:eastAsia="Arial Unicode MS"/>
          <w:lang w:eastAsia="en-US"/>
        </w:rPr>
        <w:t xml:space="preserve"> 2. BOGDANIĆ  ANA, OIB: 94127036906……..…………..….…………1.000,00 kn</w:t>
      </w:r>
    </w:p>
    <w:p w:rsidRDefault="00C4190C" w:rsidP="008A0A28" w:rsidR="00C4190C" w:rsidRPr="008B4816">
      <w:pPr>
        <w:spacing w:before="40"/>
        <w:ind w:firstLine="709"/>
        <w:jc w:val="both"/>
        <w:rPr>
          <w:rFonts w:eastAsia="Arial Unicode MS"/>
          <w:lang w:eastAsia="en-US"/>
        </w:rPr>
      </w:pPr>
      <w:r w:rsidRPr="008B4816">
        <w:rPr>
          <w:rFonts w:eastAsia="Arial Unicode MS"/>
          <w:lang w:eastAsia="en-US"/>
        </w:rPr>
        <w:t xml:space="preserve"> 3. HRVATSKA REGULATORNA AGENCIJA ZA MREŽNE DJELATNOSTI</w:t>
      </w:r>
    </w:p>
    <w:p w:rsidRDefault="00C4190C" w:rsidP="008A0A28" w:rsidR="00C4190C" w:rsidRPr="008B4816">
      <w:pPr>
        <w:ind w:firstLine="709"/>
        <w:jc w:val="both"/>
        <w:rPr>
          <w:rFonts w:eastAsia="Arial Unicode MS"/>
          <w:lang w:eastAsia="en-US"/>
        </w:rPr>
      </w:pPr>
      <w:r w:rsidRPr="008B4816">
        <w:rPr>
          <w:rFonts w:eastAsia="Arial Unicode MS"/>
          <w:lang w:eastAsia="en-US"/>
        </w:rPr>
        <w:t xml:space="preserve">     OIB: 87950783661…………………………..…………..………..……..3.507,29 kn</w:t>
      </w:r>
    </w:p>
    <w:p w:rsidRDefault="00C4190C" w:rsidP="008A0A28" w:rsidR="00C4190C" w:rsidRPr="008B4816">
      <w:pPr>
        <w:spacing w:before="40"/>
        <w:ind w:firstLine="709"/>
        <w:jc w:val="both"/>
        <w:rPr>
          <w:rFonts w:eastAsia="Arial Unicode MS"/>
          <w:lang w:eastAsia="en-US"/>
        </w:rPr>
      </w:pPr>
      <w:r w:rsidRPr="008B4816">
        <w:rPr>
          <w:rFonts w:eastAsia="Arial Unicode MS"/>
          <w:lang w:eastAsia="en-US"/>
        </w:rPr>
        <w:t xml:space="preserve"> 4. PLOVPUT d.o.o., OIB: 14480721492…………………………………....527,92 kn</w:t>
      </w:r>
    </w:p>
    <w:p w:rsidRDefault="00C4190C" w:rsidP="008A0A28" w:rsidR="00C4190C" w:rsidRPr="008B4816">
      <w:pPr>
        <w:spacing w:before="40"/>
        <w:ind w:firstLine="709"/>
        <w:jc w:val="both"/>
        <w:rPr>
          <w:rFonts w:eastAsia="Arial Unicode MS"/>
          <w:lang w:eastAsia="en-US"/>
        </w:rPr>
      </w:pPr>
      <w:r w:rsidRPr="008B4816">
        <w:rPr>
          <w:rFonts w:eastAsia="Arial Unicode MS"/>
          <w:lang w:eastAsia="en-US"/>
        </w:rPr>
        <w:t xml:space="preserve"> 5. DTTC CONSULTING I REVIZIJA d.o.o., OIB: 12337717242……..272.427,98 kn</w:t>
      </w:r>
    </w:p>
    <w:p w:rsidRDefault="00C4190C" w:rsidP="008A0A28" w:rsidR="00C4190C" w:rsidRPr="008B4816">
      <w:pPr>
        <w:spacing w:before="40"/>
        <w:ind w:firstLine="709"/>
        <w:jc w:val="both"/>
        <w:rPr>
          <w:rFonts w:eastAsia="Arial Unicode MS"/>
          <w:lang w:eastAsia="en-US"/>
        </w:rPr>
      </w:pPr>
      <w:r w:rsidRPr="008B4816">
        <w:rPr>
          <w:rFonts w:eastAsia="Arial Unicode MS"/>
          <w:lang w:eastAsia="en-US"/>
        </w:rPr>
        <w:t xml:space="preserve"> 6. CROATIA OSIGURANJE d.d., PODRUŽNICA SPLIT, </w:t>
      </w:r>
    </w:p>
    <w:p w:rsidRDefault="00C4190C" w:rsidP="008A0A28" w:rsidR="00C4190C" w:rsidRPr="008B4816">
      <w:pPr>
        <w:ind w:firstLine="709"/>
        <w:jc w:val="both"/>
        <w:rPr>
          <w:rFonts w:eastAsia="Arial Unicode MS"/>
          <w:lang w:eastAsia="en-US"/>
        </w:rPr>
      </w:pPr>
      <w:r w:rsidRPr="008B4816">
        <w:rPr>
          <w:rFonts w:eastAsia="Arial Unicode MS"/>
          <w:lang w:eastAsia="en-US"/>
        </w:rPr>
        <w:t xml:space="preserve">     OIB: 26187994862……………………………………………………453.880,14 kn</w:t>
      </w:r>
    </w:p>
    <w:p w:rsidRDefault="00C4190C" w:rsidP="008A0A28" w:rsidR="00C4190C" w:rsidRPr="008B4816">
      <w:pPr>
        <w:spacing w:before="40"/>
        <w:ind w:firstLine="709"/>
        <w:jc w:val="both"/>
        <w:rPr>
          <w:rFonts w:eastAsia="Arial Unicode MS"/>
          <w:lang w:eastAsia="en-US"/>
        </w:rPr>
      </w:pPr>
      <w:r w:rsidRPr="008B4816">
        <w:rPr>
          <w:rFonts w:eastAsia="Arial Unicode MS"/>
          <w:lang w:eastAsia="en-US"/>
        </w:rPr>
        <w:t xml:space="preserve"> 7. ZAGREBAČKA BURZA d.d., OIB: 84368186611…………………...52.827,31 kn</w:t>
      </w:r>
    </w:p>
    <w:p w:rsidRDefault="00C4190C" w:rsidP="008A0A28" w:rsidR="00C4190C" w:rsidRPr="008B4816">
      <w:pPr>
        <w:spacing w:before="40"/>
        <w:ind w:firstLine="709"/>
        <w:jc w:val="both"/>
        <w:rPr>
          <w:rFonts w:eastAsia="Arial Unicode MS"/>
          <w:lang w:eastAsia="en-US"/>
        </w:rPr>
      </w:pPr>
      <w:r w:rsidRPr="008B4816">
        <w:rPr>
          <w:rFonts w:eastAsia="Arial Unicode MS"/>
          <w:lang w:eastAsia="en-US"/>
        </w:rPr>
        <w:t xml:space="preserve"> 8. MAROEVIĆ TEDI, OIB: 75901351091………………………………48.259,65 kn</w:t>
      </w:r>
    </w:p>
    <w:p w:rsidRDefault="00C4190C" w:rsidP="008A0A28" w:rsidR="00C4190C" w:rsidRPr="008B4816">
      <w:pPr>
        <w:spacing w:before="40"/>
        <w:ind w:firstLine="709"/>
        <w:jc w:val="both"/>
        <w:rPr>
          <w:rFonts w:eastAsia="Arial Unicode MS"/>
          <w:lang w:eastAsia="en-US"/>
        </w:rPr>
      </w:pPr>
      <w:r w:rsidRPr="008B4816">
        <w:rPr>
          <w:rFonts w:eastAsia="Arial Unicode MS"/>
          <w:lang w:eastAsia="en-US"/>
        </w:rPr>
        <w:t xml:space="preserve"> 9. </w:t>
      </w:r>
      <w:r w:rsidR="008A0A28" w:rsidRPr="008B4816">
        <w:rPr>
          <w:rFonts w:eastAsia="Arial Unicode MS"/>
          <w:lang w:eastAsia="en-US"/>
        </w:rPr>
        <w:t xml:space="preserve">SPLITSKO-DALMATINSKA ŽUPANIJA, OIB: </w:t>
      </w:r>
      <w:r w:rsidRPr="008B4816">
        <w:rPr>
          <w:rFonts w:eastAsia="Arial Unicode MS"/>
          <w:lang w:eastAsia="en-US"/>
        </w:rPr>
        <w:t>40781519492</w:t>
      </w:r>
      <w:r w:rsidR="008A0A28" w:rsidRPr="008B4816">
        <w:rPr>
          <w:rFonts w:eastAsia="Arial Unicode MS"/>
          <w:lang w:eastAsia="en-US"/>
        </w:rPr>
        <w:t>…....440.650,06 kn</w:t>
      </w:r>
    </w:p>
    <w:p w:rsidRDefault="00C4190C" w:rsidP="008A0A28" w:rsidR="00C4190C" w:rsidRPr="008B4816">
      <w:pPr>
        <w:spacing w:before="40"/>
        <w:ind w:firstLine="709"/>
        <w:rPr>
          <w:rFonts w:eastAsia="Arial Unicode MS"/>
          <w:lang w:eastAsia="en-US"/>
        </w:rPr>
      </w:pPr>
      <w:r w:rsidRPr="008B4816">
        <w:rPr>
          <w:rFonts w:eastAsia="Arial Unicode MS"/>
          <w:lang w:eastAsia="en-US"/>
        </w:rPr>
        <w:t>1</w:t>
      </w:r>
      <w:r w:rsidR="008A0A28" w:rsidRPr="008B4816">
        <w:rPr>
          <w:rFonts w:eastAsia="Arial Unicode MS"/>
          <w:lang w:eastAsia="en-US"/>
        </w:rPr>
        <w:t>0</w:t>
      </w:r>
      <w:r w:rsidRPr="008B4816">
        <w:rPr>
          <w:rFonts w:eastAsia="Arial Unicode MS"/>
          <w:lang w:eastAsia="en-US"/>
        </w:rPr>
        <w:t>. PODRA</w:t>
      </w:r>
      <w:r w:rsidR="008A0A28" w:rsidRPr="008B4816">
        <w:rPr>
          <w:rFonts w:eastAsia="Arial Unicode MS"/>
          <w:lang w:eastAsia="en-US"/>
        </w:rPr>
        <w:t>VKA prehrambena industrija d.d., OIB: 18928523252…...</w:t>
      </w:r>
      <w:r w:rsidRPr="008B4816">
        <w:rPr>
          <w:rFonts w:eastAsia="Arial Unicode MS"/>
          <w:lang w:eastAsia="en-US"/>
        </w:rPr>
        <w:t>1.304.747,83</w:t>
      </w:r>
      <w:r w:rsidR="008A0A28" w:rsidRPr="008B4816">
        <w:rPr>
          <w:rFonts w:eastAsia="Arial Unicode MS"/>
          <w:lang w:eastAsia="en-US"/>
        </w:rPr>
        <w:t xml:space="preserve"> kn</w:t>
      </w:r>
    </w:p>
    <w:p w:rsidRDefault="008A0A28" w:rsidP="008A0A28" w:rsidR="008A0A28" w:rsidRPr="008B4816">
      <w:pPr>
        <w:spacing w:before="40"/>
        <w:ind w:firstLine="709"/>
        <w:rPr>
          <w:rFonts w:eastAsia="Arial Unicode MS"/>
          <w:lang w:eastAsia="en-US"/>
        </w:rPr>
      </w:pPr>
      <w:r w:rsidRPr="008B4816">
        <w:rPr>
          <w:rFonts w:eastAsia="Arial Unicode MS"/>
          <w:lang w:eastAsia="en-US"/>
        </w:rPr>
        <w:t>11.</w:t>
      </w:r>
      <w:r w:rsidR="00C4190C" w:rsidRPr="008B4816">
        <w:rPr>
          <w:rFonts w:eastAsia="Arial Unicode MS"/>
          <w:lang w:eastAsia="en-US"/>
        </w:rPr>
        <w:t xml:space="preserve"> TURISTIČKA ZAJEDNICA GRADA STAROGA GRADA</w:t>
      </w:r>
      <w:r w:rsidR="00C4190C" w:rsidRPr="008B4816">
        <w:rPr>
          <w:rFonts w:eastAsia="Arial Unicode MS"/>
          <w:lang w:eastAsia="en-US"/>
        </w:rPr>
        <w:tab/>
      </w:r>
    </w:p>
    <w:p w:rsidRDefault="008A0A28" w:rsidP="008A0A28" w:rsidR="00C4190C" w:rsidRPr="008B4816">
      <w:pPr>
        <w:ind w:firstLine="709"/>
        <w:rPr>
          <w:rFonts w:eastAsia="Arial Unicode MS"/>
          <w:lang w:eastAsia="en-US"/>
        </w:rPr>
      </w:pPr>
      <w:r w:rsidRPr="008B4816">
        <w:rPr>
          <w:rFonts w:eastAsia="Arial Unicode MS"/>
          <w:lang w:eastAsia="en-US"/>
        </w:rPr>
        <w:t xml:space="preserve">      OIB: </w:t>
      </w:r>
      <w:r w:rsidR="00C4190C" w:rsidRPr="008B4816">
        <w:rPr>
          <w:rFonts w:eastAsia="Arial Unicode MS"/>
          <w:lang w:eastAsia="en-US"/>
        </w:rPr>
        <w:t>80217403312</w:t>
      </w:r>
      <w:r w:rsidRPr="008B4816">
        <w:rPr>
          <w:rFonts w:eastAsia="Arial Unicode MS"/>
          <w:lang w:eastAsia="en-US"/>
        </w:rPr>
        <w:t>…………………………………………………</w:t>
      </w:r>
      <w:r w:rsidR="00C4190C" w:rsidRPr="008B4816">
        <w:rPr>
          <w:rFonts w:eastAsia="Arial Unicode MS"/>
          <w:lang w:eastAsia="en-US"/>
        </w:rPr>
        <w:t>3.691.727,80</w:t>
      </w:r>
      <w:r w:rsidRPr="008B4816">
        <w:rPr>
          <w:rFonts w:eastAsia="Arial Unicode MS"/>
          <w:lang w:eastAsia="en-US"/>
        </w:rPr>
        <w:t xml:space="preserve"> kn</w:t>
      </w:r>
    </w:p>
    <w:p w:rsidRDefault="008A0A28" w:rsidP="008A0A28" w:rsidR="00C4190C" w:rsidRPr="008B4816">
      <w:pPr>
        <w:spacing w:before="40"/>
        <w:ind w:firstLine="709"/>
        <w:jc w:val="both"/>
        <w:rPr>
          <w:rFonts w:eastAsia="Arial Unicode MS"/>
          <w:lang w:eastAsia="en-US"/>
        </w:rPr>
      </w:pPr>
      <w:r w:rsidRPr="008B4816">
        <w:rPr>
          <w:rFonts w:eastAsia="Arial Unicode MS"/>
          <w:lang w:eastAsia="en-US"/>
        </w:rPr>
        <w:t xml:space="preserve">12. ODVJETNIK JURICA DOMANČIĆ, OIB: </w:t>
      </w:r>
      <w:r w:rsidR="00C4190C" w:rsidRPr="008B4816">
        <w:rPr>
          <w:rFonts w:eastAsia="Arial Unicode MS"/>
          <w:lang w:eastAsia="en-US"/>
        </w:rPr>
        <w:t>50244227537</w:t>
      </w:r>
      <w:r w:rsidRPr="008B4816">
        <w:rPr>
          <w:rFonts w:eastAsia="Arial Unicode MS"/>
          <w:lang w:eastAsia="en-US"/>
        </w:rPr>
        <w:t>………..</w:t>
      </w:r>
      <w:r w:rsidR="00C4190C" w:rsidRPr="008B4816">
        <w:rPr>
          <w:rFonts w:eastAsia="Arial Unicode MS"/>
          <w:lang w:eastAsia="en-US"/>
        </w:rPr>
        <w:t>1.8</w:t>
      </w:r>
      <w:r w:rsidRPr="008B4816">
        <w:rPr>
          <w:rFonts w:eastAsia="Arial Unicode MS"/>
          <w:lang w:eastAsia="en-US"/>
        </w:rPr>
        <w:t>99.011,70 kn</w:t>
      </w:r>
    </w:p>
    <w:p w:rsidRDefault="008A0A28" w:rsidP="008A0A28" w:rsidR="00C4190C" w:rsidRPr="008B4816">
      <w:pPr>
        <w:spacing w:before="40"/>
        <w:ind w:firstLine="709"/>
        <w:jc w:val="both"/>
        <w:rPr>
          <w:rFonts w:eastAsia="Arial Unicode MS"/>
          <w:lang w:eastAsia="en-US"/>
        </w:rPr>
      </w:pPr>
      <w:r w:rsidRPr="008B4816">
        <w:rPr>
          <w:rFonts w:eastAsia="Arial Unicode MS"/>
          <w:lang w:eastAsia="en-US"/>
        </w:rPr>
        <w:t>13.</w:t>
      </w:r>
      <w:r w:rsidR="00C4190C" w:rsidRPr="008B4816">
        <w:rPr>
          <w:rFonts w:eastAsia="Arial Unicode MS"/>
          <w:lang w:eastAsia="en-US"/>
        </w:rPr>
        <w:t>HRVATSKI TELEKOM d.d.</w:t>
      </w:r>
      <w:r w:rsidRPr="008B4816">
        <w:rPr>
          <w:rFonts w:eastAsia="Arial Unicode MS"/>
          <w:lang w:eastAsia="en-US"/>
        </w:rPr>
        <w:t xml:space="preserve">, OIB: </w:t>
      </w:r>
      <w:r w:rsidR="00C4190C" w:rsidRPr="008B4816">
        <w:rPr>
          <w:rFonts w:eastAsia="Arial Unicode MS"/>
          <w:lang w:eastAsia="en-US"/>
        </w:rPr>
        <w:t>81793146560</w:t>
      </w:r>
      <w:r w:rsidRPr="008B4816">
        <w:rPr>
          <w:rFonts w:eastAsia="Arial Unicode MS"/>
          <w:lang w:eastAsia="en-US"/>
        </w:rPr>
        <w:t>……………</w:t>
      </w:r>
      <w:r w:rsidR="00DC7A4C">
        <w:rPr>
          <w:rFonts w:eastAsia="Arial Unicode MS"/>
          <w:lang w:eastAsia="en-US"/>
        </w:rPr>
        <w:t>...</w:t>
      </w:r>
      <w:r w:rsidRPr="008B4816">
        <w:rPr>
          <w:rFonts w:eastAsia="Arial Unicode MS"/>
          <w:lang w:eastAsia="en-US"/>
        </w:rPr>
        <w:t>…….</w:t>
      </w:r>
      <w:r w:rsidR="00C4190C" w:rsidRPr="008B4816">
        <w:rPr>
          <w:rFonts w:eastAsia="Arial Unicode MS"/>
          <w:lang w:eastAsia="en-US"/>
        </w:rPr>
        <w:t>90.741,72</w:t>
      </w:r>
      <w:r w:rsidRPr="008B4816">
        <w:rPr>
          <w:rFonts w:eastAsia="Arial Unicode MS"/>
          <w:lang w:eastAsia="en-US"/>
        </w:rPr>
        <w:t xml:space="preserve"> kn</w:t>
      </w:r>
    </w:p>
    <w:p w:rsidRDefault="00C4190C" w:rsidP="008A0A28" w:rsidR="008A0A28" w:rsidRPr="008B4816">
      <w:pPr>
        <w:spacing w:before="40"/>
        <w:ind w:firstLine="709"/>
        <w:jc w:val="both"/>
        <w:rPr>
          <w:rFonts w:eastAsia="Arial Unicode MS"/>
          <w:lang w:eastAsia="en-US"/>
        </w:rPr>
      </w:pPr>
      <w:r w:rsidRPr="008B4816">
        <w:rPr>
          <w:rFonts w:eastAsia="Arial Unicode MS"/>
          <w:lang w:eastAsia="en-US"/>
        </w:rPr>
        <w:t>18. KOMUNALNO STARI GRA</w:t>
      </w:r>
      <w:r w:rsidR="008A0A28" w:rsidRPr="008B4816">
        <w:rPr>
          <w:rFonts w:eastAsia="Arial Unicode MS"/>
          <w:lang w:eastAsia="en-US"/>
        </w:rPr>
        <w:t>D d.o.o., OIB: 32328464260…………293.757,30 kn</w:t>
      </w:r>
    </w:p>
    <w:p w:rsidRDefault="00C4190C" w:rsidP="008A0A28" w:rsidR="00C4190C" w:rsidRPr="008B4816">
      <w:pPr>
        <w:spacing w:before="40"/>
        <w:ind w:firstLine="709"/>
        <w:jc w:val="both"/>
        <w:rPr>
          <w:rFonts w:eastAsia="Arial Unicode MS"/>
          <w:lang w:eastAsia="en-US"/>
        </w:rPr>
      </w:pPr>
      <w:r w:rsidRPr="008B4816">
        <w:rPr>
          <w:rFonts w:eastAsia="Arial Unicode MS"/>
          <w:lang w:eastAsia="en-US"/>
        </w:rPr>
        <w:t>19. HRVATSKE ŠUM</w:t>
      </w:r>
      <w:r w:rsidR="008A0A28" w:rsidRPr="008B4816">
        <w:rPr>
          <w:rFonts w:eastAsia="Arial Unicode MS"/>
          <w:lang w:eastAsia="en-US"/>
        </w:rPr>
        <w:t>E d.o.o., OIB: 69693144506………………...……47.696,29 kn</w:t>
      </w:r>
    </w:p>
    <w:p w:rsidRDefault="00C4190C" w:rsidP="008A0A28" w:rsidR="008A0A28" w:rsidRPr="008B4816">
      <w:pPr>
        <w:spacing w:before="40"/>
        <w:ind w:firstLine="709"/>
        <w:jc w:val="both"/>
        <w:rPr>
          <w:rFonts w:eastAsia="Arial Unicode MS"/>
          <w:lang w:eastAsia="en-US"/>
        </w:rPr>
      </w:pPr>
      <w:r w:rsidRPr="008B4816">
        <w:rPr>
          <w:rFonts w:eastAsia="Arial Unicode MS"/>
          <w:lang w:eastAsia="en-US"/>
        </w:rPr>
        <w:t>20. BOBAN MIRA, odvjetnik u ZUO MIRA BOBAN I GORDAN LOLIĆ</w:t>
      </w:r>
    </w:p>
    <w:p w:rsidRDefault="008A0A28" w:rsidP="008A0A28" w:rsidR="00C4190C" w:rsidRPr="008B4816">
      <w:pPr>
        <w:ind w:firstLine="992"/>
        <w:jc w:val="both"/>
        <w:rPr>
          <w:rFonts w:eastAsia="Arial Unicode MS"/>
          <w:lang w:eastAsia="en-US"/>
        </w:rPr>
      </w:pPr>
      <w:r w:rsidRPr="008B4816">
        <w:rPr>
          <w:rFonts w:eastAsia="Arial Unicode MS"/>
          <w:lang w:eastAsia="en-US"/>
        </w:rPr>
        <w:t xml:space="preserve"> OIB: </w:t>
      </w:r>
      <w:r w:rsidR="00C4190C" w:rsidRPr="008B4816">
        <w:rPr>
          <w:rFonts w:eastAsia="Arial Unicode MS"/>
          <w:lang w:eastAsia="en-US"/>
        </w:rPr>
        <w:t>56970059605</w:t>
      </w:r>
      <w:r w:rsidRPr="008B4816">
        <w:rPr>
          <w:rFonts w:eastAsia="Arial Unicode MS"/>
          <w:lang w:eastAsia="en-US"/>
        </w:rPr>
        <w:t>……………………………………………………...</w:t>
      </w:r>
      <w:r w:rsidR="00C4190C" w:rsidRPr="008B4816">
        <w:rPr>
          <w:rFonts w:eastAsia="Arial Unicode MS"/>
          <w:lang w:eastAsia="en-US"/>
        </w:rPr>
        <w:t>3.952,</w:t>
      </w:r>
      <w:r w:rsidRPr="008B4816">
        <w:rPr>
          <w:rFonts w:eastAsia="Arial Unicode MS"/>
          <w:lang w:eastAsia="en-US"/>
        </w:rPr>
        <w:t>24 kn</w:t>
      </w:r>
    </w:p>
    <w:p w:rsidRDefault="008A0A28" w:rsidP="008A0A28" w:rsidR="008A0A28" w:rsidRPr="008B4816">
      <w:pPr>
        <w:spacing w:before="40"/>
        <w:jc w:val="both"/>
        <w:rPr>
          <w:rFonts w:eastAsia="Arial Unicode MS"/>
          <w:lang w:eastAsia="en-US"/>
        </w:rPr>
      </w:pPr>
      <w:r w:rsidRPr="008B4816">
        <w:rPr>
          <w:rFonts w:eastAsia="Arial Unicode MS"/>
          <w:lang w:eastAsia="en-US"/>
        </w:rPr>
        <w:tab/>
        <w:t xml:space="preserve">21. </w:t>
      </w:r>
      <w:r w:rsidR="00C4190C" w:rsidRPr="008B4816">
        <w:rPr>
          <w:rFonts w:eastAsia="Arial Unicode MS"/>
          <w:lang w:eastAsia="en-US"/>
        </w:rPr>
        <w:t>SREDIŠNJE KLIRINŠKO DEPOZITARNO DRUŠTVO d.d.</w:t>
      </w:r>
      <w:r w:rsidR="00C4190C" w:rsidRPr="008B4816">
        <w:rPr>
          <w:rFonts w:eastAsia="Arial Unicode MS"/>
          <w:lang w:eastAsia="en-US"/>
        </w:rPr>
        <w:tab/>
      </w:r>
    </w:p>
    <w:p w:rsidRDefault="008A0A28" w:rsidP="008A0A28" w:rsidR="00C4190C" w:rsidRPr="008B4816">
      <w:pPr>
        <w:jc w:val="both"/>
        <w:rPr>
          <w:rFonts w:eastAsia="Arial Unicode MS"/>
          <w:lang w:eastAsia="en-US"/>
        </w:rPr>
      </w:pPr>
      <w:r w:rsidRPr="008B4816">
        <w:rPr>
          <w:rFonts w:eastAsia="Arial Unicode MS"/>
          <w:lang w:eastAsia="en-US"/>
        </w:rPr>
        <w:tab/>
        <w:t xml:space="preserve">      OIB: </w:t>
      </w:r>
      <w:r w:rsidR="00C4190C" w:rsidRPr="008B4816">
        <w:rPr>
          <w:rFonts w:eastAsia="Arial Unicode MS"/>
          <w:lang w:eastAsia="en-US"/>
        </w:rPr>
        <w:t>64406809162</w:t>
      </w:r>
      <w:r w:rsidRPr="008B4816">
        <w:rPr>
          <w:rFonts w:eastAsia="Arial Unicode MS"/>
          <w:lang w:eastAsia="en-US"/>
        </w:rPr>
        <w:t>…………………………………………………….</w:t>
      </w:r>
      <w:r w:rsidR="00C4190C" w:rsidRPr="008B4816">
        <w:rPr>
          <w:rFonts w:eastAsia="Arial Unicode MS"/>
          <w:lang w:eastAsia="en-US"/>
        </w:rPr>
        <w:t>63.799,62</w:t>
      </w:r>
      <w:r w:rsidRPr="008B4816">
        <w:rPr>
          <w:rFonts w:eastAsia="Arial Unicode MS"/>
          <w:lang w:eastAsia="en-US"/>
        </w:rPr>
        <w:t xml:space="preserve"> kn</w:t>
      </w:r>
    </w:p>
    <w:p w:rsidRDefault="008A0A28" w:rsidP="008A0A28" w:rsidR="00C4190C" w:rsidRPr="008B4816">
      <w:pPr>
        <w:spacing w:before="40"/>
        <w:ind w:firstLine="708"/>
        <w:jc w:val="both"/>
        <w:rPr>
          <w:rFonts w:eastAsia="Arial Unicode MS"/>
          <w:lang w:eastAsia="en-US"/>
        </w:rPr>
      </w:pPr>
      <w:r w:rsidRPr="008B4816">
        <w:rPr>
          <w:rFonts w:eastAsia="Arial Unicode MS"/>
          <w:lang w:eastAsia="en-US"/>
        </w:rPr>
        <w:t>22. HRVATSKA RADIOTELEVIZIJA, OIB: 68419124305…………...336.789,52 kn</w:t>
      </w:r>
    </w:p>
    <w:p w:rsidRDefault="008A0A28" w:rsidP="008A0A28" w:rsidR="00C4190C" w:rsidRPr="008B4816">
      <w:pPr>
        <w:spacing w:before="40"/>
        <w:ind w:firstLine="708"/>
        <w:jc w:val="both"/>
        <w:rPr>
          <w:rFonts w:eastAsia="Arial Unicode MS"/>
          <w:lang w:eastAsia="en-US"/>
        </w:rPr>
      </w:pPr>
      <w:r w:rsidRPr="008B4816">
        <w:rPr>
          <w:rFonts w:eastAsia="Arial Unicode MS"/>
          <w:lang w:eastAsia="en-US"/>
        </w:rPr>
        <w:lastRenderedPageBreak/>
        <w:t xml:space="preserve">23. </w:t>
      </w:r>
      <w:r w:rsidR="00C4190C" w:rsidRPr="008B4816">
        <w:rPr>
          <w:rFonts w:eastAsia="Arial Unicode MS"/>
          <w:lang w:eastAsia="en-US"/>
        </w:rPr>
        <w:t>HEP-OPSKRBA d.o.o</w:t>
      </w:r>
      <w:r w:rsidRPr="008B4816">
        <w:rPr>
          <w:rFonts w:eastAsia="Arial Unicode MS"/>
          <w:lang w:eastAsia="en-US"/>
        </w:rPr>
        <w:t xml:space="preserve">., OIB: </w:t>
      </w:r>
      <w:r w:rsidR="00C4190C" w:rsidRPr="008B4816">
        <w:rPr>
          <w:rFonts w:eastAsia="Arial Unicode MS"/>
          <w:lang w:eastAsia="en-US"/>
        </w:rPr>
        <w:t>63073332379</w:t>
      </w:r>
      <w:r w:rsidRPr="008B4816">
        <w:rPr>
          <w:rFonts w:eastAsia="Arial Unicode MS"/>
          <w:lang w:eastAsia="en-US"/>
        </w:rPr>
        <w:t>………………....………</w:t>
      </w:r>
      <w:r w:rsidR="00C4190C" w:rsidRPr="008B4816">
        <w:rPr>
          <w:rFonts w:eastAsia="Arial Unicode MS"/>
          <w:lang w:eastAsia="en-US"/>
        </w:rPr>
        <w:t>273.863,99</w:t>
      </w:r>
      <w:r w:rsidRPr="008B4816">
        <w:rPr>
          <w:rFonts w:eastAsia="Arial Unicode MS"/>
          <w:lang w:eastAsia="en-US"/>
        </w:rPr>
        <w:t xml:space="preserve"> kn</w:t>
      </w:r>
    </w:p>
    <w:p w:rsidRDefault="00C4190C" w:rsidP="008A0A28" w:rsidR="00C4190C" w:rsidRPr="008B4816">
      <w:pPr>
        <w:spacing w:before="40"/>
        <w:ind w:firstLine="709"/>
        <w:jc w:val="both"/>
        <w:rPr>
          <w:rFonts w:eastAsia="Arial Unicode MS"/>
          <w:lang w:eastAsia="en-US"/>
        </w:rPr>
      </w:pPr>
      <w:r w:rsidRPr="008B4816">
        <w:rPr>
          <w:rFonts w:eastAsia="Arial Unicode MS"/>
          <w:lang w:eastAsia="en-US"/>
        </w:rPr>
        <w:t>2</w:t>
      </w:r>
      <w:r w:rsidR="008A0A28" w:rsidRPr="008B4816">
        <w:rPr>
          <w:rFonts w:eastAsia="Arial Unicode MS"/>
          <w:lang w:eastAsia="en-US"/>
        </w:rPr>
        <w:t>4</w:t>
      </w:r>
      <w:r w:rsidRPr="008B4816">
        <w:rPr>
          <w:rFonts w:eastAsia="Arial Unicode MS"/>
          <w:lang w:eastAsia="en-US"/>
        </w:rPr>
        <w:t xml:space="preserve">. </w:t>
      </w:r>
      <w:r w:rsidR="008A0A28" w:rsidRPr="008B4816">
        <w:rPr>
          <w:rFonts w:eastAsia="Arial Unicode MS"/>
          <w:lang w:eastAsia="en-US"/>
        </w:rPr>
        <w:t xml:space="preserve">MATE TEPIĆ, vl. pekarskog obrta TEPIĆ, OIB: </w:t>
      </w:r>
      <w:r w:rsidRPr="008B4816">
        <w:rPr>
          <w:rFonts w:eastAsia="Arial Unicode MS"/>
          <w:lang w:eastAsia="en-US"/>
        </w:rPr>
        <w:t>73681713347</w:t>
      </w:r>
      <w:r w:rsidR="008A0A28" w:rsidRPr="008B4816">
        <w:rPr>
          <w:rFonts w:eastAsia="Arial Unicode MS"/>
          <w:lang w:eastAsia="en-US"/>
        </w:rPr>
        <w:t>…….</w:t>
      </w:r>
      <w:r w:rsidRPr="008B4816">
        <w:rPr>
          <w:rFonts w:eastAsia="Arial Unicode MS"/>
          <w:lang w:eastAsia="en-US"/>
        </w:rPr>
        <w:t>649.015,10</w:t>
      </w:r>
      <w:r w:rsidR="008A0A28" w:rsidRPr="008B4816">
        <w:rPr>
          <w:rFonts w:eastAsia="Arial Unicode MS"/>
          <w:lang w:eastAsia="en-US"/>
        </w:rPr>
        <w:t xml:space="preserve"> kn</w:t>
      </w:r>
    </w:p>
    <w:p w:rsidRDefault="008A0A28" w:rsidP="008A0A28" w:rsidR="00C4190C" w:rsidRPr="008B4816">
      <w:pPr>
        <w:spacing w:before="40"/>
        <w:ind w:firstLine="709"/>
        <w:jc w:val="both"/>
        <w:rPr>
          <w:rFonts w:eastAsia="Arial Unicode MS"/>
          <w:lang w:eastAsia="en-US"/>
        </w:rPr>
      </w:pPr>
      <w:r w:rsidRPr="008B4816">
        <w:rPr>
          <w:rFonts w:eastAsia="Arial Unicode MS"/>
          <w:lang w:eastAsia="en-US"/>
        </w:rPr>
        <w:t xml:space="preserve">25. </w:t>
      </w:r>
      <w:r w:rsidR="00C4190C" w:rsidRPr="008B4816">
        <w:rPr>
          <w:rFonts w:eastAsia="Arial Unicode MS"/>
          <w:lang w:eastAsia="en-US"/>
        </w:rPr>
        <w:t>LEDO d.d.</w:t>
      </w:r>
      <w:r w:rsidRPr="008B4816">
        <w:rPr>
          <w:rFonts w:eastAsia="Arial Unicode MS"/>
          <w:lang w:eastAsia="en-US"/>
        </w:rPr>
        <w:t xml:space="preserve">, OIB: </w:t>
      </w:r>
      <w:r w:rsidR="00C4190C" w:rsidRPr="008B4816">
        <w:rPr>
          <w:rFonts w:eastAsia="Arial Unicode MS"/>
          <w:lang w:eastAsia="en-US"/>
        </w:rPr>
        <w:t>87955947581</w:t>
      </w:r>
      <w:r w:rsidRPr="008B4816">
        <w:rPr>
          <w:rFonts w:eastAsia="Arial Unicode MS"/>
          <w:lang w:eastAsia="en-US"/>
        </w:rPr>
        <w:t>…………………………………...……</w:t>
      </w:r>
      <w:r w:rsidR="00C4190C" w:rsidRPr="008B4816">
        <w:rPr>
          <w:rFonts w:eastAsia="Arial Unicode MS"/>
          <w:lang w:eastAsia="en-US"/>
        </w:rPr>
        <w:t>5.922,88</w:t>
      </w:r>
      <w:r w:rsidRPr="008B4816">
        <w:rPr>
          <w:rFonts w:eastAsia="Arial Unicode MS"/>
          <w:lang w:eastAsia="en-US"/>
        </w:rPr>
        <w:t xml:space="preserve"> kn</w:t>
      </w:r>
    </w:p>
    <w:p w:rsidRDefault="008A0A28" w:rsidP="008A0A28" w:rsidR="008A0A28" w:rsidRPr="008B4816">
      <w:pPr>
        <w:spacing w:before="40"/>
        <w:ind w:firstLine="709"/>
        <w:jc w:val="both"/>
        <w:rPr>
          <w:rFonts w:eastAsia="Arial Unicode MS"/>
          <w:lang w:eastAsia="en-US"/>
        </w:rPr>
      </w:pPr>
      <w:r w:rsidRPr="008B4816">
        <w:rPr>
          <w:rFonts w:eastAsia="Arial Unicode MS"/>
          <w:lang w:eastAsia="en-US"/>
        </w:rPr>
        <w:t xml:space="preserve">26. </w:t>
      </w:r>
      <w:r w:rsidR="00C4190C" w:rsidRPr="008B4816">
        <w:rPr>
          <w:rFonts w:eastAsia="Arial Unicode MS"/>
          <w:lang w:eastAsia="en-US"/>
        </w:rPr>
        <w:t>ZAVOD ZA VJEŠTAČENJE, PROFESIONALNU REHABILITACIJU I</w:t>
      </w:r>
    </w:p>
    <w:p w:rsidRDefault="00C4190C" w:rsidP="008A0A28" w:rsidR="008A0A28" w:rsidRPr="008B4816">
      <w:pPr>
        <w:ind w:firstLine="709"/>
        <w:jc w:val="both"/>
        <w:rPr>
          <w:rFonts w:eastAsia="Arial Unicode MS"/>
          <w:lang w:eastAsia="en-US"/>
        </w:rPr>
      </w:pPr>
      <w:r w:rsidRPr="008B4816">
        <w:rPr>
          <w:rFonts w:eastAsia="Arial Unicode MS"/>
          <w:lang w:eastAsia="en-US"/>
        </w:rPr>
        <w:t>ZAPOŠLJAVANJE OSOBA S INVALIDITETOM</w:t>
      </w:r>
    </w:p>
    <w:p w:rsidRDefault="008A0A28" w:rsidP="008A0A28" w:rsidR="00C4190C">
      <w:pPr>
        <w:ind w:firstLine="709"/>
        <w:jc w:val="both"/>
        <w:rPr>
          <w:rFonts w:eastAsia="Arial Unicode MS"/>
          <w:lang w:eastAsia="en-US"/>
        </w:rPr>
      </w:pPr>
      <w:r w:rsidRPr="008B4816">
        <w:rPr>
          <w:rFonts w:eastAsia="Arial Unicode MS"/>
          <w:lang w:eastAsia="en-US"/>
        </w:rPr>
        <w:t xml:space="preserve">      OIB: </w:t>
      </w:r>
      <w:r w:rsidR="00C4190C" w:rsidRPr="008B4816">
        <w:rPr>
          <w:rFonts w:eastAsia="Arial Unicode MS"/>
          <w:lang w:eastAsia="en-US"/>
        </w:rPr>
        <w:t>20502470829</w:t>
      </w:r>
      <w:r w:rsidRPr="008B4816">
        <w:rPr>
          <w:rFonts w:eastAsia="Arial Unicode MS"/>
          <w:lang w:eastAsia="en-US"/>
        </w:rPr>
        <w:t>…………………………………….……………….</w:t>
      </w:r>
      <w:r w:rsidR="00C4190C" w:rsidRPr="008B4816">
        <w:rPr>
          <w:rFonts w:eastAsia="Arial Unicode MS"/>
          <w:lang w:eastAsia="en-US"/>
        </w:rPr>
        <w:t>4.882,39</w:t>
      </w:r>
      <w:r w:rsidRPr="008B4816">
        <w:rPr>
          <w:rFonts w:eastAsia="Arial Unicode MS"/>
          <w:lang w:eastAsia="en-US"/>
        </w:rPr>
        <w:t xml:space="preserve"> kn.</w:t>
      </w:r>
    </w:p>
    <w:p w:rsidRDefault="00F710FE" w:rsidP="00F710FE" w:rsidR="00F710FE" w:rsidRPr="008B4816">
      <w:pPr>
        <w:spacing w:before="440"/>
        <w:ind w:firstLine="709"/>
        <w:rPr>
          <w:rFonts w:eastAsia="Arial Unicode MS"/>
          <w:lang w:eastAsia="en-US"/>
        </w:rPr>
      </w:pPr>
      <w:r w:rsidRPr="008B4816">
        <w:rPr>
          <w:rFonts w:eastAsia="Arial Unicode MS"/>
          <w:lang w:eastAsia="en-US"/>
        </w:rPr>
        <w:t>V</w:t>
      </w:r>
      <w:r w:rsidR="007421D4">
        <w:rPr>
          <w:rFonts w:eastAsia="Arial Unicode MS"/>
          <w:lang w:eastAsia="en-US"/>
        </w:rPr>
        <w:t>II</w:t>
      </w:r>
      <w:r w:rsidRPr="008B4816">
        <w:rPr>
          <w:rFonts w:eastAsia="Arial Unicode MS"/>
          <w:lang w:eastAsia="en-US"/>
        </w:rPr>
        <w:t>. Osporavaju se tražbina vjerovnika II. višeg isplatnog reda:</w:t>
      </w:r>
    </w:p>
    <w:p w:rsidRDefault="00203475" w:rsidP="00710D60" w:rsidR="00DC7A4C">
      <w:pPr>
        <w:spacing w:before="40"/>
        <w:ind w:firstLine="709"/>
        <w:jc w:val="both"/>
        <w:rPr>
          <w:rFonts w:eastAsia="Arial Unicode MS"/>
          <w:lang w:eastAsia="en-US"/>
        </w:rPr>
      </w:pPr>
      <w:r>
        <w:rPr>
          <w:rFonts w:eastAsia="Arial Unicode MS"/>
          <w:lang w:eastAsia="en-US"/>
        </w:rPr>
        <w:t>1.</w:t>
      </w:r>
      <w:r w:rsidR="00710D60" w:rsidRPr="008B4816">
        <w:rPr>
          <w:rFonts w:eastAsia="Arial Unicode MS"/>
          <w:lang w:eastAsia="en-US"/>
        </w:rPr>
        <w:t xml:space="preserve"> REPUBLIKA HR</w:t>
      </w:r>
      <w:r w:rsidR="00DC7A4C">
        <w:rPr>
          <w:rFonts w:eastAsia="Arial Unicode MS"/>
          <w:lang w:eastAsia="en-US"/>
        </w:rPr>
        <w:t>VATSKA, MINISTARSTVO FINANCIJA,</w:t>
      </w:r>
    </w:p>
    <w:p w:rsidRDefault="00DC7A4C" w:rsidP="00710D60" w:rsidR="00710D60" w:rsidRPr="008B4816">
      <w:pPr>
        <w:ind w:firstLine="709"/>
        <w:jc w:val="both"/>
        <w:rPr>
          <w:rFonts w:eastAsia="Arial Unicode MS"/>
          <w:lang w:eastAsia="en-US"/>
        </w:rPr>
      </w:pPr>
      <w:r>
        <w:rPr>
          <w:rFonts w:eastAsia="Arial Unicode MS"/>
          <w:lang w:eastAsia="en-US"/>
        </w:rPr>
        <w:t xml:space="preserve"> </w:t>
      </w:r>
      <w:r w:rsidR="00F35C68">
        <w:rPr>
          <w:rFonts w:eastAsia="Arial Unicode MS"/>
          <w:lang w:eastAsia="en-US"/>
        </w:rPr>
        <w:t xml:space="preserve">  </w:t>
      </w:r>
      <w:r>
        <w:rPr>
          <w:rFonts w:eastAsia="Arial Unicode MS"/>
          <w:lang w:eastAsia="en-US"/>
        </w:rPr>
        <w:t xml:space="preserve"> OIB: 52634238587, za iznos od……………</w:t>
      </w:r>
      <w:r w:rsidR="00F35C68">
        <w:rPr>
          <w:rFonts w:eastAsia="Arial Unicode MS"/>
          <w:lang w:eastAsia="en-US"/>
        </w:rPr>
        <w:t>..</w:t>
      </w:r>
      <w:r>
        <w:rPr>
          <w:rFonts w:eastAsia="Arial Unicode MS"/>
          <w:lang w:eastAsia="en-US"/>
        </w:rPr>
        <w:t>………………………..</w:t>
      </w:r>
      <w:r w:rsidR="00710D60" w:rsidRPr="008B4816">
        <w:rPr>
          <w:rFonts w:eastAsia="Arial Unicode MS"/>
          <w:lang w:eastAsia="en-US"/>
        </w:rPr>
        <w:t>868.205,90 kn,</w:t>
      </w:r>
    </w:p>
    <w:p w:rsidRDefault="00203475" w:rsidP="00710D60" w:rsidR="00DC7A4C">
      <w:pPr>
        <w:spacing w:before="40"/>
        <w:ind w:firstLine="709"/>
        <w:jc w:val="both"/>
        <w:rPr>
          <w:rFonts w:eastAsia="Arial Unicode MS"/>
          <w:lang w:eastAsia="en-US"/>
        </w:rPr>
      </w:pPr>
      <w:r>
        <w:rPr>
          <w:rFonts w:eastAsia="Arial Unicode MS"/>
          <w:lang w:eastAsia="en-US"/>
        </w:rPr>
        <w:t>2.</w:t>
      </w:r>
      <w:r w:rsidR="00F710FE" w:rsidRPr="008B4816">
        <w:rPr>
          <w:rFonts w:eastAsia="Arial Unicode MS"/>
          <w:lang w:eastAsia="en-US"/>
        </w:rPr>
        <w:t xml:space="preserve"> REPUBLIKA HR</w:t>
      </w:r>
      <w:r w:rsidR="00DC7A4C">
        <w:rPr>
          <w:rFonts w:eastAsia="Arial Unicode MS"/>
          <w:lang w:eastAsia="en-US"/>
        </w:rPr>
        <w:t>VATSKA, MINISTARSTVO FINANCIJA,</w:t>
      </w:r>
    </w:p>
    <w:p w:rsidRDefault="00F35C68" w:rsidP="00710D60" w:rsidR="00F710FE" w:rsidRPr="008B4816">
      <w:pPr>
        <w:ind w:firstLine="709"/>
        <w:jc w:val="both"/>
        <w:rPr>
          <w:rFonts w:eastAsia="Arial Unicode MS"/>
          <w:lang w:eastAsia="en-US"/>
        </w:rPr>
      </w:pPr>
      <w:r>
        <w:rPr>
          <w:rFonts w:eastAsia="Arial Unicode MS"/>
          <w:lang w:eastAsia="en-US"/>
        </w:rPr>
        <w:t xml:space="preserve">  </w:t>
      </w:r>
      <w:r w:rsidR="00DC7A4C">
        <w:rPr>
          <w:rFonts w:eastAsia="Arial Unicode MS"/>
          <w:lang w:eastAsia="en-US"/>
        </w:rPr>
        <w:t xml:space="preserve">  OIB: 18683136487,za iznos od…</w:t>
      </w:r>
      <w:r>
        <w:rPr>
          <w:rFonts w:eastAsia="Arial Unicode MS"/>
          <w:lang w:eastAsia="en-US"/>
        </w:rPr>
        <w:t>...</w:t>
      </w:r>
      <w:r w:rsidR="00DC7A4C">
        <w:rPr>
          <w:rFonts w:eastAsia="Arial Unicode MS"/>
          <w:lang w:eastAsia="en-US"/>
        </w:rPr>
        <w:t>……………………………...</w:t>
      </w:r>
      <w:r w:rsidR="00F710FE" w:rsidRPr="008B4816">
        <w:rPr>
          <w:rFonts w:eastAsia="Arial Unicode MS"/>
          <w:lang w:eastAsia="en-US"/>
        </w:rPr>
        <w:t>154.427.529,14 kn,</w:t>
      </w:r>
    </w:p>
    <w:p w:rsidRDefault="00203475" w:rsidP="00710D60" w:rsidR="00DC7A4C">
      <w:pPr>
        <w:spacing w:before="40"/>
        <w:ind w:firstLine="709"/>
        <w:jc w:val="both"/>
        <w:rPr>
          <w:rFonts w:eastAsia="Arial Unicode MS"/>
          <w:lang w:eastAsia="en-US"/>
        </w:rPr>
      </w:pPr>
      <w:r>
        <w:rPr>
          <w:rFonts w:eastAsia="Arial Unicode MS"/>
          <w:lang w:eastAsia="en-US"/>
        </w:rPr>
        <w:t>3.</w:t>
      </w:r>
      <w:r w:rsidR="00F710FE" w:rsidRPr="008B4816">
        <w:rPr>
          <w:rFonts w:eastAsia="Arial Unicode MS"/>
          <w:lang w:eastAsia="en-US"/>
        </w:rPr>
        <w:t xml:space="preserve"> HRVATSKA BANKA ZA OBNOVU I RAZVITAK,</w:t>
      </w:r>
    </w:p>
    <w:p w:rsidRDefault="00F35C68" w:rsidP="00DC7A4C" w:rsidR="00F710FE" w:rsidRPr="008B4816">
      <w:pPr>
        <w:ind w:firstLine="709"/>
        <w:jc w:val="both"/>
        <w:rPr>
          <w:rFonts w:eastAsia="Arial Unicode MS"/>
          <w:lang w:eastAsia="en-US"/>
        </w:rPr>
      </w:pPr>
      <w:r>
        <w:rPr>
          <w:rFonts w:eastAsia="Arial Unicode MS"/>
          <w:lang w:eastAsia="en-US"/>
        </w:rPr>
        <w:t xml:space="preserve">    </w:t>
      </w:r>
      <w:r w:rsidR="00F710FE" w:rsidRPr="008B4816">
        <w:rPr>
          <w:rFonts w:eastAsia="Arial Unicode MS"/>
          <w:lang w:eastAsia="en-US"/>
        </w:rPr>
        <w:t xml:space="preserve">OIB: 26702280390, za iznos </w:t>
      </w:r>
      <w:r w:rsidR="00DC7A4C">
        <w:rPr>
          <w:rFonts w:eastAsia="Arial Unicode MS"/>
          <w:lang w:eastAsia="en-US"/>
        </w:rPr>
        <w:t>od………</w:t>
      </w:r>
      <w:r>
        <w:rPr>
          <w:rFonts w:eastAsia="Arial Unicode MS"/>
          <w:lang w:eastAsia="en-US"/>
        </w:rPr>
        <w:t>..</w:t>
      </w:r>
      <w:r w:rsidR="00DC7A4C">
        <w:rPr>
          <w:rFonts w:eastAsia="Arial Unicode MS"/>
          <w:lang w:eastAsia="en-US"/>
        </w:rPr>
        <w:t>……………………………..</w:t>
      </w:r>
      <w:r w:rsidR="00F710FE" w:rsidRPr="008B4816">
        <w:rPr>
          <w:rFonts w:eastAsia="Arial Unicode MS"/>
          <w:lang w:eastAsia="en-US"/>
        </w:rPr>
        <w:t>629.962,73 kn,</w:t>
      </w:r>
    </w:p>
    <w:p w:rsidRDefault="00203475" w:rsidP="00710D60" w:rsidR="00710D60" w:rsidRPr="008B4816">
      <w:pPr>
        <w:spacing w:before="40"/>
        <w:ind w:firstLine="709"/>
        <w:jc w:val="both"/>
        <w:rPr>
          <w:rFonts w:eastAsia="Arial Unicode MS"/>
          <w:lang w:eastAsia="en-US"/>
        </w:rPr>
      </w:pPr>
      <w:r>
        <w:rPr>
          <w:rFonts w:eastAsia="Arial Unicode MS"/>
          <w:lang w:eastAsia="en-US"/>
        </w:rPr>
        <w:t>4.</w:t>
      </w:r>
      <w:r w:rsidR="00F710FE" w:rsidRPr="008B4816">
        <w:rPr>
          <w:rFonts w:eastAsia="Arial Unicode MS"/>
          <w:lang w:eastAsia="en-US"/>
        </w:rPr>
        <w:t xml:space="preserve"> KOVAČEVIĆ JOŠKO, OIB: 78426622892, KOVAČEVIĆ MAROJE, OIB: </w:t>
      </w:r>
    </w:p>
    <w:p w:rsidRDefault="00F35C68" w:rsidP="00710D60" w:rsidR="00710D60" w:rsidRPr="008B4816">
      <w:pPr>
        <w:ind w:firstLine="709"/>
        <w:jc w:val="both"/>
        <w:rPr>
          <w:rFonts w:eastAsia="Arial Unicode MS"/>
          <w:lang w:eastAsia="en-US"/>
        </w:rPr>
      </w:pPr>
      <w:r>
        <w:rPr>
          <w:rFonts w:eastAsia="Arial Unicode MS"/>
          <w:lang w:eastAsia="en-US"/>
        </w:rPr>
        <w:t xml:space="preserve">    </w:t>
      </w:r>
      <w:r w:rsidR="00F710FE" w:rsidRPr="008B4816">
        <w:rPr>
          <w:rFonts w:eastAsia="Arial Unicode MS"/>
          <w:lang w:eastAsia="en-US"/>
        </w:rPr>
        <w:t xml:space="preserve">84019421271, KOVAČEVIĆ ROKO, OIB: 18390379634, DULČIĆ BOGOSLAV, </w:t>
      </w:r>
    </w:p>
    <w:p w:rsidRDefault="00F35C68" w:rsidP="00710D60" w:rsidR="00710D60" w:rsidRPr="008B4816">
      <w:pPr>
        <w:ind w:firstLine="709"/>
        <w:jc w:val="both"/>
        <w:rPr>
          <w:rFonts w:eastAsia="Arial Unicode MS"/>
          <w:lang w:eastAsia="en-US"/>
        </w:rPr>
      </w:pPr>
      <w:r>
        <w:rPr>
          <w:rFonts w:eastAsia="Arial Unicode MS"/>
          <w:lang w:eastAsia="en-US"/>
        </w:rPr>
        <w:t xml:space="preserve">    </w:t>
      </w:r>
      <w:r w:rsidR="00F710FE" w:rsidRPr="008B4816">
        <w:rPr>
          <w:rFonts w:eastAsia="Arial Unicode MS"/>
          <w:lang w:eastAsia="en-US"/>
        </w:rPr>
        <w:t xml:space="preserve">OIB: 80248733547, PETROVIĆ NINKA, OIB: 21908974669, ŽUGO RANKA, </w:t>
      </w:r>
    </w:p>
    <w:p w:rsidRDefault="00F35C68" w:rsidP="00710D60" w:rsidR="00710D60" w:rsidRPr="008B4816">
      <w:pPr>
        <w:ind w:firstLine="709"/>
        <w:jc w:val="both"/>
        <w:rPr>
          <w:rFonts w:eastAsia="Arial Unicode MS"/>
          <w:lang w:eastAsia="en-US"/>
        </w:rPr>
      </w:pPr>
      <w:r>
        <w:rPr>
          <w:rFonts w:eastAsia="Arial Unicode MS"/>
          <w:lang w:eastAsia="en-US"/>
        </w:rPr>
        <w:t xml:space="preserve">    </w:t>
      </w:r>
      <w:r w:rsidR="00F710FE" w:rsidRPr="008B4816">
        <w:rPr>
          <w:rFonts w:eastAsia="Arial Unicode MS"/>
          <w:lang w:eastAsia="en-US"/>
        </w:rPr>
        <w:t>OIB:69132735188, FRANETOVIĆ LJUBICA, OIB: 23534990281, VRANJICAN</w:t>
      </w:r>
    </w:p>
    <w:p w:rsidRDefault="00F710FE" w:rsidP="00710D60" w:rsidR="00F710FE" w:rsidRPr="008B4816">
      <w:pPr>
        <w:ind w:firstLine="709"/>
        <w:jc w:val="both"/>
        <w:rPr>
          <w:rFonts w:eastAsia="Arial Unicode MS"/>
          <w:lang w:eastAsia="en-US"/>
        </w:rPr>
      </w:pPr>
      <w:r w:rsidRPr="008B4816">
        <w:rPr>
          <w:rFonts w:eastAsia="Arial Unicode MS"/>
          <w:lang w:eastAsia="en-US"/>
        </w:rPr>
        <w:t xml:space="preserve"> </w:t>
      </w:r>
      <w:r w:rsidR="00F35C68">
        <w:rPr>
          <w:rFonts w:eastAsia="Arial Unicode MS"/>
          <w:lang w:eastAsia="en-US"/>
        </w:rPr>
        <w:t xml:space="preserve">   </w:t>
      </w:r>
      <w:r w:rsidRPr="008B4816">
        <w:rPr>
          <w:rFonts w:eastAsia="Arial Unicode MS"/>
          <w:lang w:eastAsia="en-US"/>
        </w:rPr>
        <w:t>VANJA, OIB: 92790802384, za iznos od</w:t>
      </w:r>
      <w:r w:rsidR="00DC7A4C">
        <w:rPr>
          <w:rFonts w:eastAsia="Arial Unicode MS"/>
          <w:lang w:eastAsia="en-US"/>
        </w:rPr>
        <w:t>…………</w:t>
      </w:r>
      <w:r w:rsidR="00F35C68">
        <w:rPr>
          <w:rFonts w:eastAsia="Arial Unicode MS"/>
          <w:lang w:eastAsia="en-US"/>
        </w:rPr>
        <w:t>..</w:t>
      </w:r>
      <w:r w:rsidR="00DC7A4C">
        <w:rPr>
          <w:rFonts w:eastAsia="Arial Unicode MS"/>
          <w:lang w:eastAsia="en-US"/>
        </w:rPr>
        <w:t>………………….</w:t>
      </w:r>
      <w:r w:rsidRPr="008B4816">
        <w:rPr>
          <w:rFonts w:eastAsia="Arial Unicode MS"/>
          <w:lang w:eastAsia="en-US"/>
        </w:rPr>
        <w:t>55.267,01 kn,</w:t>
      </w:r>
    </w:p>
    <w:p w:rsidRDefault="00203475" w:rsidP="00710D60" w:rsidR="00F710FE" w:rsidRPr="008B4816">
      <w:pPr>
        <w:spacing w:before="40"/>
        <w:ind w:firstLine="709"/>
        <w:jc w:val="both"/>
        <w:rPr>
          <w:rFonts w:eastAsia="Arial Unicode MS"/>
          <w:lang w:eastAsia="en-US"/>
        </w:rPr>
      </w:pPr>
      <w:r>
        <w:rPr>
          <w:rFonts w:eastAsia="Arial Unicode MS"/>
          <w:lang w:eastAsia="en-US"/>
        </w:rPr>
        <w:t>5.</w:t>
      </w:r>
      <w:r w:rsidR="00F710FE" w:rsidRPr="008B4816">
        <w:rPr>
          <w:rFonts w:eastAsia="Arial Unicode MS"/>
          <w:lang w:eastAsia="en-US"/>
        </w:rPr>
        <w:t xml:space="preserve"> GRAD STARI GRAD</w:t>
      </w:r>
      <w:r w:rsidR="00DC7A4C">
        <w:rPr>
          <w:rFonts w:eastAsia="Arial Unicode MS"/>
          <w:lang w:eastAsia="en-US"/>
        </w:rPr>
        <w:t>, OIB: 95584171878, za iznos od………</w:t>
      </w:r>
      <w:r>
        <w:rPr>
          <w:rFonts w:eastAsia="Arial Unicode MS"/>
          <w:lang w:eastAsia="en-US"/>
        </w:rPr>
        <w:t>...</w:t>
      </w:r>
      <w:r w:rsidR="00DC7A4C">
        <w:rPr>
          <w:rFonts w:eastAsia="Arial Unicode MS"/>
          <w:lang w:eastAsia="en-US"/>
        </w:rPr>
        <w:t>…...</w:t>
      </w:r>
      <w:r w:rsidR="00F710FE" w:rsidRPr="008B4816">
        <w:rPr>
          <w:rFonts w:eastAsia="Arial Unicode MS"/>
          <w:lang w:eastAsia="en-US"/>
        </w:rPr>
        <w:t>376.550,88 kn,</w:t>
      </w:r>
    </w:p>
    <w:p w:rsidRDefault="00203475" w:rsidP="00710D60" w:rsidR="00F710FE" w:rsidRPr="008B4816">
      <w:pPr>
        <w:spacing w:before="40"/>
        <w:ind w:firstLine="709"/>
        <w:jc w:val="both"/>
        <w:rPr>
          <w:rFonts w:eastAsia="Arial Unicode MS"/>
          <w:lang w:eastAsia="en-US"/>
        </w:rPr>
      </w:pPr>
      <w:r>
        <w:rPr>
          <w:rFonts w:eastAsia="Arial Unicode MS"/>
          <w:lang w:eastAsia="en-US"/>
        </w:rPr>
        <w:t>6.</w:t>
      </w:r>
      <w:r w:rsidR="00F710FE" w:rsidRPr="008B4816">
        <w:rPr>
          <w:rFonts w:eastAsia="Arial Unicode MS"/>
          <w:lang w:eastAsia="en-US"/>
        </w:rPr>
        <w:t xml:space="preserve"> GRAD STARI GRAD, OIB: 95584171878, za iznos od</w:t>
      </w:r>
      <w:r w:rsidR="00DC7A4C">
        <w:rPr>
          <w:rFonts w:eastAsia="Arial Unicode MS"/>
          <w:lang w:eastAsia="en-US"/>
        </w:rPr>
        <w:t>………</w:t>
      </w:r>
      <w:r>
        <w:rPr>
          <w:rFonts w:eastAsia="Arial Unicode MS"/>
          <w:lang w:eastAsia="en-US"/>
        </w:rPr>
        <w:t>...</w:t>
      </w:r>
      <w:r w:rsidR="00DC7A4C">
        <w:rPr>
          <w:rFonts w:eastAsia="Arial Unicode MS"/>
          <w:lang w:eastAsia="en-US"/>
        </w:rPr>
        <w:t>..</w:t>
      </w:r>
      <w:r w:rsidR="00F710FE" w:rsidRPr="008B4816">
        <w:rPr>
          <w:rFonts w:eastAsia="Arial Unicode MS"/>
          <w:lang w:eastAsia="en-US"/>
        </w:rPr>
        <w:t>48.398.696,63 kn</w:t>
      </w:r>
      <w:r w:rsidR="00710D60" w:rsidRPr="008B4816">
        <w:rPr>
          <w:rFonts w:eastAsia="Arial Unicode MS"/>
          <w:lang w:eastAsia="en-US"/>
        </w:rPr>
        <w:t>,</w:t>
      </w:r>
    </w:p>
    <w:p w:rsidRDefault="00203475" w:rsidP="00710D60" w:rsidR="00DC7A4C">
      <w:pPr>
        <w:spacing w:before="40"/>
        <w:ind w:firstLine="709"/>
        <w:jc w:val="both"/>
        <w:rPr>
          <w:rFonts w:eastAsia="Arial Unicode MS"/>
          <w:lang w:eastAsia="en-US"/>
        </w:rPr>
      </w:pPr>
      <w:r>
        <w:rPr>
          <w:rFonts w:eastAsia="Arial Unicode MS"/>
          <w:lang w:eastAsia="en-US"/>
        </w:rPr>
        <w:t xml:space="preserve">7. </w:t>
      </w:r>
      <w:r w:rsidR="00710D60" w:rsidRPr="008B4816">
        <w:rPr>
          <w:rFonts w:eastAsia="Arial Unicode MS"/>
          <w:lang w:eastAsia="en-US"/>
        </w:rPr>
        <w:t>REPUBLIKA HR</w:t>
      </w:r>
      <w:r w:rsidR="00DC7A4C">
        <w:rPr>
          <w:rFonts w:eastAsia="Arial Unicode MS"/>
          <w:lang w:eastAsia="en-US"/>
        </w:rPr>
        <w:t>VATSKA, MINISTARSTVO FINANCIJA,</w:t>
      </w:r>
    </w:p>
    <w:p w:rsidRDefault="00DC7A4C" w:rsidP="00710D60" w:rsidR="00710D60" w:rsidRPr="008B4816">
      <w:pPr>
        <w:ind w:firstLine="709"/>
        <w:jc w:val="both"/>
        <w:rPr>
          <w:rFonts w:eastAsia="Arial Unicode MS"/>
          <w:lang w:eastAsia="en-US"/>
        </w:rPr>
      </w:pPr>
      <w:r>
        <w:rPr>
          <w:rFonts w:eastAsia="Arial Unicode MS"/>
          <w:lang w:eastAsia="en-US"/>
        </w:rPr>
        <w:t xml:space="preserve">  </w:t>
      </w:r>
      <w:r w:rsidR="00F35C68">
        <w:rPr>
          <w:rFonts w:eastAsia="Arial Unicode MS"/>
          <w:lang w:eastAsia="en-US"/>
        </w:rPr>
        <w:t xml:space="preserve">  </w:t>
      </w:r>
      <w:r>
        <w:rPr>
          <w:rFonts w:eastAsia="Arial Unicode MS"/>
          <w:lang w:eastAsia="en-US"/>
        </w:rPr>
        <w:t>OIB: 18683136487, za iznos od………………………</w:t>
      </w:r>
      <w:r w:rsidR="00F35C68">
        <w:rPr>
          <w:rFonts w:eastAsia="Arial Unicode MS"/>
          <w:lang w:eastAsia="en-US"/>
        </w:rPr>
        <w:t>…..</w:t>
      </w:r>
      <w:r>
        <w:rPr>
          <w:rFonts w:eastAsia="Arial Unicode MS"/>
          <w:lang w:eastAsia="en-US"/>
        </w:rPr>
        <w:t>……….</w:t>
      </w:r>
      <w:r w:rsidR="00710D60" w:rsidRPr="008B4816">
        <w:rPr>
          <w:rFonts w:eastAsia="Arial Unicode MS"/>
          <w:lang w:eastAsia="en-US"/>
        </w:rPr>
        <w:t>13.234.564,56 kn,</w:t>
      </w:r>
    </w:p>
    <w:p w:rsidRDefault="00203475" w:rsidP="00F35C68" w:rsidR="00F35C68">
      <w:pPr>
        <w:spacing w:before="40"/>
        <w:ind w:firstLine="709"/>
        <w:jc w:val="both"/>
        <w:rPr>
          <w:rFonts w:eastAsia="Arial Unicode MS"/>
          <w:lang w:eastAsia="en-US"/>
        </w:rPr>
      </w:pPr>
      <w:r>
        <w:rPr>
          <w:rFonts w:eastAsia="Arial Unicode MS"/>
          <w:lang w:eastAsia="en-US"/>
        </w:rPr>
        <w:t>8.</w:t>
      </w:r>
      <w:r w:rsidR="00710D60" w:rsidRPr="008B4816">
        <w:rPr>
          <w:rFonts w:eastAsia="Arial Unicode MS"/>
          <w:lang w:eastAsia="en-US"/>
        </w:rPr>
        <w:t xml:space="preserve"> KURTOVIĆ NEVENKA, OIB: 28731800091, BIRIMIŠA ANITA, OIB: </w:t>
      </w:r>
    </w:p>
    <w:p w:rsidRDefault="00F35C68" w:rsidP="00F35C68" w:rsidR="00710D60" w:rsidRPr="008B4816">
      <w:pPr>
        <w:spacing w:before="40"/>
        <w:ind w:firstLine="709"/>
        <w:jc w:val="both"/>
        <w:rPr>
          <w:rFonts w:eastAsia="Arial Unicode MS"/>
          <w:lang w:eastAsia="en-US"/>
        </w:rPr>
      </w:pPr>
      <w:r>
        <w:rPr>
          <w:rFonts w:eastAsia="Arial Unicode MS"/>
          <w:lang w:eastAsia="en-US"/>
        </w:rPr>
        <w:t xml:space="preserve"> </w:t>
      </w:r>
      <w:r w:rsidR="00710D60" w:rsidRPr="008B4816">
        <w:rPr>
          <w:rFonts w:eastAsia="Arial Unicode MS"/>
          <w:lang w:eastAsia="en-US"/>
        </w:rPr>
        <w:t xml:space="preserve">  11616134219, MA</w:t>
      </w:r>
      <w:r>
        <w:rPr>
          <w:rFonts w:eastAsia="Arial Unicode MS"/>
          <w:lang w:eastAsia="en-US"/>
        </w:rPr>
        <w:t>RKOVIĆ ELIDA, OIB: 34790873777,</w:t>
      </w:r>
      <w:r w:rsidR="00710D60" w:rsidRPr="008B4816">
        <w:rPr>
          <w:rFonts w:eastAsia="Arial Unicode MS"/>
          <w:lang w:eastAsia="en-US"/>
        </w:rPr>
        <w:t>za iznos od</w:t>
      </w:r>
      <w:r w:rsidR="00D56465">
        <w:rPr>
          <w:rFonts w:eastAsia="Arial Unicode MS"/>
          <w:lang w:eastAsia="en-US"/>
        </w:rPr>
        <w:t>.</w:t>
      </w:r>
      <w:r>
        <w:rPr>
          <w:rFonts w:eastAsia="Arial Unicode MS"/>
          <w:lang w:eastAsia="en-US"/>
        </w:rPr>
        <w:t>..</w:t>
      </w:r>
      <w:r w:rsidR="00710D60" w:rsidRPr="008B4816">
        <w:rPr>
          <w:rFonts w:eastAsia="Arial Unicode MS"/>
          <w:lang w:eastAsia="en-US"/>
        </w:rPr>
        <w:t>56.864,27</w:t>
      </w:r>
      <w:r w:rsidR="00DC7A4C">
        <w:rPr>
          <w:rFonts w:eastAsia="Arial Unicode MS"/>
          <w:lang w:eastAsia="en-US"/>
        </w:rPr>
        <w:t xml:space="preserve"> kn</w:t>
      </w:r>
      <w:r w:rsidR="00710D60" w:rsidRPr="008B4816">
        <w:rPr>
          <w:rFonts w:eastAsia="Arial Unicode MS"/>
          <w:lang w:eastAsia="en-US"/>
        </w:rPr>
        <w:t>.</w:t>
      </w:r>
      <w:r w:rsidR="00AD4CCF">
        <w:rPr>
          <w:rFonts w:eastAsia="Arial Unicode MS"/>
          <w:lang w:eastAsia="en-US"/>
        </w:rPr>
        <w:t xml:space="preserve">                                                             </w:t>
      </w:r>
      <w:r w:rsidR="00AD4CCF" w:rsidRPr="00AD4CCF">
        <w:rPr>
          <w:rFonts w:eastAsia="Arial Unicode MS"/>
          <w:color w:val="C00000"/>
          <w:highlight w:val="yellow"/>
          <w:lang w:eastAsia="en-US"/>
        </w:rPr>
        <w:t xml:space="preserve"> </w:t>
      </w:r>
    </w:p>
    <w:p w:rsidRDefault="008A0A28" w:rsidP="00F710FE" w:rsidR="00C2444F" w:rsidRPr="008B4816">
      <w:pPr>
        <w:spacing w:before="440"/>
        <w:ind w:firstLine="709"/>
        <w:rPr>
          <w:rFonts w:eastAsia="Arial Unicode MS"/>
          <w:lang w:eastAsia="en-US"/>
        </w:rPr>
      </w:pPr>
      <w:r w:rsidRPr="008B4816">
        <w:rPr>
          <w:rFonts w:eastAsia="Arial Unicode MS"/>
          <w:lang w:eastAsia="en-US"/>
        </w:rPr>
        <w:t>V</w:t>
      </w:r>
      <w:r w:rsidR="00F710FE" w:rsidRPr="008B4816">
        <w:rPr>
          <w:rFonts w:eastAsia="Arial Unicode MS"/>
          <w:lang w:eastAsia="en-US"/>
        </w:rPr>
        <w:t>I</w:t>
      </w:r>
      <w:r w:rsidR="007421D4">
        <w:rPr>
          <w:rFonts w:eastAsia="Arial Unicode MS"/>
          <w:lang w:eastAsia="en-US"/>
        </w:rPr>
        <w:t>II</w:t>
      </w:r>
      <w:r w:rsidRPr="008B4816">
        <w:rPr>
          <w:rFonts w:eastAsia="Arial Unicode MS"/>
          <w:lang w:eastAsia="en-US"/>
        </w:rPr>
        <w:t>.</w:t>
      </w:r>
      <w:r w:rsidR="00F710FE" w:rsidRPr="008B4816">
        <w:rPr>
          <w:rFonts w:eastAsia="Arial Unicode MS"/>
          <w:lang w:eastAsia="en-US"/>
        </w:rPr>
        <w:t xml:space="preserve"> U</w:t>
      </w:r>
      <w:r w:rsidR="00C2444F" w:rsidRPr="008B4816">
        <w:rPr>
          <w:rFonts w:eastAsia="Arial Unicode MS"/>
          <w:lang w:eastAsia="en-US"/>
        </w:rPr>
        <w:t>pućuju se stečajni vjerovnici II. višeg isplatnog reda:</w:t>
      </w:r>
    </w:p>
    <w:p w:rsidRDefault="00203475" w:rsidP="00DC7A4C" w:rsidR="00DC7A4C">
      <w:pPr>
        <w:spacing w:before="40"/>
        <w:ind w:firstLine="709"/>
        <w:jc w:val="both"/>
        <w:rPr>
          <w:rFonts w:eastAsia="Arial Unicode MS"/>
          <w:lang w:eastAsia="en-US"/>
        </w:rPr>
      </w:pPr>
      <w:r>
        <w:rPr>
          <w:rFonts w:eastAsia="Arial Unicode MS"/>
          <w:lang w:eastAsia="en-US"/>
        </w:rPr>
        <w:t>1.</w:t>
      </w:r>
      <w:r w:rsidR="00DC7A4C" w:rsidRPr="008B4816">
        <w:rPr>
          <w:rFonts w:eastAsia="Arial Unicode MS"/>
          <w:lang w:eastAsia="en-US"/>
        </w:rPr>
        <w:t xml:space="preserve"> REPUBLIKA HR</w:t>
      </w:r>
      <w:r w:rsidR="00DC7A4C">
        <w:rPr>
          <w:rFonts w:eastAsia="Arial Unicode MS"/>
          <w:lang w:eastAsia="en-US"/>
        </w:rPr>
        <w:t>VATSKA, MINISTARSTVO FINANCIJA,</w:t>
      </w:r>
    </w:p>
    <w:p w:rsidRDefault="00DC7A4C" w:rsidP="00DC7A4C" w:rsidR="00DC7A4C" w:rsidRPr="008B4816">
      <w:pPr>
        <w:ind w:firstLine="709"/>
        <w:jc w:val="both"/>
        <w:rPr>
          <w:rFonts w:eastAsia="Arial Unicode MS"/>
          <w:lang w:eastAsia="en-US"/>
        </w:rPr>
      </w:pPr>
      <w:r>
        <w:rPr>
          <w:rFonts w:eastAsia="Arial Unicode MS"/>
          <w:lang w:eastAsia="en-US"/>
        </w:rPr>
        <w:t>OIB: 52634238587, za iznos od……………………………</w:t>
      </w:r>
      <w:r w:rsidR="002C58CE">
        <w:rPr>
          <w:rFonts w:eastAsia="Arial Unicode MS"/>
          <w:lang w:eastAsia="en-US"/>
        </w:rPr>
        <w:t>…</w:t>
      </w:r>
      <w:r>
        <w:rPr>
          <w:rFonts w:eastAsia="Arial Unicode MS"/>
          <w:lang w:eastAsia="en-US"/>
        </w:rPr>
        <w:t>……</w:t>
      </w:r>
      <w:r w:rsidR="00203475">
        <w:rPr>
          <w:rFonts w:eastAsia="Arial Unicode MS"/>
          <w:lang w:eastAsia="en-US"/>
        </w:rPr>
        <w:t>..</w:t>
      </w:r>
      <w:r>
        <w:rPr>
          <w:rFonts w:eastAsia="Arial Unicode MS"/>
          <w:lang w:eastAsia="en-US"/>
        </w:rPr>
        <w:t>…..</w:t>
      </w:r>
      <w:r w:rsidRPr="008B4816">
        <w:rPr>
          <w:rFonts w:eastAsia="Arial Unicode MS"/>
          <w:lang w:eastAsia="en-US"/>
        </w:rPr>
        <w:t>868.205,90 kn,</w:t>
      </w:r>
    </w:p>
    <w:p w:rsidRDefault="00203475" w:rsidP="007421D4" w:rsidR="00203475">
      <w:pPr>
        <w:spacing w:before="40"/>
        <w:ind w:firstLine="709"/>
        <w:jc w:val="both"/>
        <w:rPr>
          <w:rFonts w:eastAsia="Arial Unicode MS"/>
          <w:lang w:eastAsia="en-US"/>
        </w:rPr>
      </w:pPr>
      <w:r>
        <w:rPr>
          <w:rFonts w:eastAsia="Arial Unicode MS"/>
          <w:lang w:eastAsia="en-US"/>
        </w:rPr>
        <w:t>2.</w:t>
      </w:r>
      <w:r w:rsidR="00F710FE" w:rsidRPr="008B4816">
        <w:rPr>
          <w:rFonts w:eastAsia="Arial Unicode MS"/>
          <w:lang w:eastAsia="en-US"/>
        </w:rPr>
        <w:t xml:space="preserve"> KOVAČEVIĆ JOŠKO, OIB: 78426622892</w:t>
      </w:r>
      <w:r w:rsidR="00DC7A4C">
        <w:rPr>
          <w:rFonts w:eastAsia="Arial Unicode MS"/>
          <w:lang w:eastAsia="en-US"/>
        </w:rPr>
        <w:t>,</w:t>
      </w:r>
      <w:r w:rsidR="00F710FE" w:rsidRPr="008B4816">
        <w:rPr>
          <w:rFonts w:eastAsia="Arial Unicode MS"/>
          <w:lang w:eastAsia="en-US"/>
        </w:rPr>
        <w:t xml:space="preserve"> KOVAČEVIĆ MAROJE, OIB: </w:t>
      </w:r>
    </w:p>
    <w:p w:rsidRDefault="00F35C68" w:rsidP="007421D4" w:rsidR="00203475">
      <w:pPr>
        <w:spacing w:before="40"/>
        <w:ind w:firstLine="709"/>
        <w:jc w:val="both"/>
        <w:rPr>
          <w:rFonts w:eastAsia="Arial Unicode MS"/>
          <w:lang w:eastAsia="en-US"/>
        </w:rPr>
      </w:pPr>
      <w:r>
        <w:rPr>
          <w:rFonts w:eastAsia="Arial Unicode MS"/>
          <w:lang w:eastAsia="en-US"/>
        </w:rPr>
        <w:t xml:space="preserve">    </w:t>
      </w:r>
      <w:r w:rsidR="00F710FE" w:rsidRPr="008B4816">
        <w:rPr>
          <w:rFonts w:eastAsia="Arial Unicode MS"/>
          <w:lang w:eastAsia="en-US"/>
        </w:rPr>
        <w:t>84019421271</w:t>
      </w:r>
      <w:r w:rsidR="00DC7A4C">
        <w:rPr>
          <w:rFonts w:eastAsia="Arial Unicode MS"/>
          <w:lang w:eastAsia="en-US"/>
        </w:rPr>
        <w:t>,</w:t>
      </w:r>
      <w:r w:rsidR="00F710FE" w:rsidRPr="008B4816">
        <w:rPr>
          <w:rFonts w:eastAsia="Arial Unicode MS"/>
          <w:lang w:eastAsia="en-US"/>
        </w:rPr>
        <w:t xml:space="preserve"> KOVAČEVIĆ ROKO, OIB: 18390379634</w:t>
      </w:r>
      <w:r w:rsidR="00DC7A4C">
        <w:rPr>
          <w:rFonts w:eastAsia="Arial Unicode MS"/>
          <w:lang w:eastAsia="en-US"/>
        </w:rPr>
        <w:t>,</w:t>
      </w:r>
      <w:r w:rsidR="00F710FE" w:rsidRPr="008B4816">
        <w:rPr>
          <w:rFonts w:eastAsia="Arial Unicode MS"/>
          <w:lang w:eastAsia="en-US"/>
        </w:rPr>
        <w:t xml:space="preserve"> DULČIĆ BOGOSLAV, </w:t>
      </w:r>
    </w:p>
    <w:p w:rsidRDefault="00F35C68" w:rsidP="007421D4" w:rsidR="00203475">
      <w:pPr>
        <w:spacing w:before="40"/>
        <w:ind w:firstLine="709"/>
        <w:jc w:val="both"/>
        <w:rPr>
          <w:rFonts w:eastAsia="Arial Unicode MS"/>
          <w:lang w:eastAsia="en-US"/>
        </w:rPr>
      </w:pPr>
      <w:r>
        <w:rPr>
          <w:rFonts w:eastAsia="Arial Unicode MS"/>
          <w:lang w:eastAsia="en-US"/>
        </w:rPr>
        <w:t xml:space="preserve">    </w:t>
      </w:r>
      <w:r w:rsidR="00F710FE" w:rsidRPr="008B4816">
        <w:rPr>
          <w:rFonts w:eastAsia="Arial Unicode MS"/>
          <w:lang w:eastAsia="en-US"/>
        </w:rPr>
        <w:t>OIB: 80248733547</w:t>
      </w:r>
      <w:r w:rsidR="00DC7A4C">
        <w:rPr>
          <w:rFonts w:eastAsia="Arial Unicode MS"/>
          <w:lang w:eastAsia="en-US"/>
        </w:rPr>
        <w:t>,</w:t>
      </w:r>
      <w:r w:rsidR="00F710FE" w:rsidRPr="008B4816">
        <w:rPr>
          <w:rFonts w:eastAsia="Arial Unicode MS"/>
          <w:lang w:eastAsia="en-US"/>
        </w:rPr>
        <w:t xml:space="preserve"> PETROVIĆ NINKA, OIB: 21908974669</w:t>
      </w:r>
      <w:r w:rsidR="00DC7A4C">
        <w:rPr>
          <w:rFonts w:eastAsia="Arial Unicode MS"/>
          <w:lang w:eastAsia="en-US"/>
        </w:rPr>
        <w:t>,</w:t>
      </w:r>
      <w:r w:rsidR="00F710FE" w:rsidRPr="008B4816">
        <w:rPr>
          <w:rFonts w:eastAsia="Arial Unicode MS"/>
          <w:lang w:eastAsia="en-US"/>
        </w:rPr>
        <w:t xml:space="preserve"> ŽUGO RANKA, </w:t>
      </w:r>
    </w:p>
    <w:p w:rsidRDefault="00F35C68" w:rsidP="007421D4" w:rsidR="00203475">
      <w:pPr>
        <w:spacing w:before="40"/>
        <w:ind w:firstLine="709"/>
        <w:jc w:val="both"/>
        <w:rPr>
          <w:rFonts w:eastAsia="Arial Unicode MS"/>
          <w:lang w:eastAsia="en-US"/>
        </w:rPr>
      </w:pPr>
      <w:r>
        <w:rPr>
          <w:rFonts w:eastAsia="Arial Unicode MS"/>
          <w:lang w:eastAsia="en-US"/>
        </w:rPr>
        <w:t xml:space="preserve">    </w:t>
      </w:r>
      <w:r w:rsidR="00F710FE" w:rsidRPr="008B4816">
        <w:rPr>
          <w:rFonts w:eastAsia="Arial Unicode MS"/>
          <w:lang w:eastAsia="en-US"/>
        </w:rPr>
        <w:t>OIB:69132735188</w:t>
      </w:r>
      <w:r w:rsidR="00DC7A4C">
        <w:rPr>
          <w:rFonts w:eastAsia="Arial Unicode MS"/>
          <w:lang w:eastAsia="en-US"/>
        </w:rPr>
        <w:t xml:space="preserve">, </w:t>
      </w:r>
      <w:r w:rsidR="00F710FE" w:rsidRPr="008B4816">
        <w:rPr>
          <w:rFonts w:eastAsia="Arial Unicode MS"/>
          <w:lang w:eastAsia="en-US"/>
        </w:rPr>
        <w:t>FRANETOVIĆ LJUBICA, OIB: 23534990281</w:t>
      </w:r>
      <w:r w:rsidR="00DC7A4C">
        <w:rPr>
          <w:rFonts w:eastAsia="Arial Unicode MS"/>
          <w:lang w:eastAsia="en-US"/>
        </w:rPr>
        <w:t>,</w:t>
      </w:r>
      <w:r w:rsidR="00F710FE" w:rsidRPr="008B4816">
        <w:rPr>
          <w:rFonts w:eastAsia="Arial Unicode MS"/>
          <w:lang w:eastAsia="en-US"/>
        </w:rPr>
        <w:t xml:space="preserve"> VRANJICAN </w:t>
      </w:r>
    </w:p>
    <w:p w:rsidRDefault="00F35C68" w:rsidP="007421D4" w:rsidR="007421D4">
      <w:pPr>
        <w:spacing w:before="40"/>
        <w:ind w:firstLine="709"/>
        <w:jc w:val="both"/>
        <w:rPr>
          <w:rFonts w:eastAsia="Arial Unicode MS"/>
          <w:lang w:eastAsia="en-US"/>
        </w:rPr>
      </w:pPr>
      <w:r>
        <w:rPr>
          <w:rFonts w:eastAsia="Arial Unicode MS"/>
          <w:lang w:eastAsia="en-US"/>
        </w:rPr>
        <w:t xml:space="preserve">    </w:t>
      </w:r>
      <w:r w:rsidR="00F710FE" w:rsidRPr="008B4816">
        <w:rPr>
          <w:rFonts w:eastAsia="Arial Unicode MS"/>
          <w:lang w:eastAsia="en-US"/>
        </w:rPr>
        <w:t>VANJA</w:t>
      </w:r>
      <w:r w:rsidR="00203475">
        <w:rPr>
          <w:rFonts w:eastAsia="Arial Unicode MS"/>
          <w:lang w:eastAsia="en-US"/>
        </w:rPr>
        <w:t>, OIB: 92790802384, za iznos od……………</w:t>
      </w:r>
      <w:r>
        <w:rPr>
          <w:rFonts w:eastAsia="Arial Unicode MS"/>
          <w:lang w:eastAsia="en-US"/>
        </w:rPr>
        <w:t>…</w:t>
      </w:r>
      <w:r w:rsidR="00203475">
        <w:rPr>
          <w:rFonts w:eastAsia="Arial Unicode MS"/>
          <w:lang w:eastAsia="en-US"/>
        </w:rPr>
        <w:t>………</w:t>
      </w:r>
      <w:r w:rsidR="002C58CE">
        <w:rPr>
          <w:rFonts w:eastAsia="Arial Unicode MS"/>
          <w:lang w:eastAsia="en-US"/>
        </w:rPr>
        <w:t>…</w:t>
      </w:r>
      <w:r w:rsidR="00203475">
        <w:rPr>
          <w:rFonts w:eastAsia="Arial Unicode MS"/>
          <w:lang w:eastAsia="en-US"/>
        </w:rPr>
        <w:t>…...</w:t>
      </w:r>
      <w:r w:rsidR="00F710FE" w:rsidRPr="008B4816">
        <w:rPr>
          <w:rFonts w:eastAsia="Arial Unicode MS"/>
          <w:lang w:eastAsia="en-US"/>
        </w:rPr>
        <w:t>55.267,01 kn</w:t>
      </w:r>
      <w:r w:rsidR="00203475">
        <w:rPr>
          <w:rFonts w:eastAsia="Arial Unicode MS"/>
          <w:lang w:eastAsia="en-US"/>
        </w:rPr>
        <w:t>,</w:t>
      </w:r>
    </w:p>
    <w:p w:rsidRDefault="00203475" w:rsidP="007421D4" w:rsidR="007421D4" w:rsidRPr="007421D4">
      <w:pPr>
        <w:spacing w:before="40"/>
        <w:ind w:firstLine="708"/>
        <w:jc w:val="both"/>
        <w:rPr>
          <w:rFonts w:eastAsia="Arial Unicode MS"/>
          <w:lang w:eastAsia="en-US"/>
        </w:rPr>
      </w:pPr>
      <w:r>
        <w:rPr>
          <w:rFonts w:eastAsia="Arial Unicode MS"/>
          <w:lang w:eastAsia="en-US"/>
        </w:rPr>
        <w:t>3.</w:t>
      </w:r>
      <w:r w:rsidR="007421D4" w:rsidRPr="007421D4">
        <w:rPr>
          <w:rFonts w:eastAsia="Arial Unicode MS"/>
          <w:lang w:eastAsia="en-US"/>
        </w:rPr>
        <w:t xml:space="preserve"> GRAD STARI GRAD, OIB: 95584171878, za iznos od………</w:t>
      </w:r>
      <w:r>
        <w:rPr>
          <w:rFonts w:eastAsia="Arial Unicode MS"/>
          <w:lang w:eastAsia="en-US"/>
        </w:rPr>
        <w:t>...</w:t>
      </w:r>
      <w:r w:rsidR="007421D4" w:rsidRPr="007421D4">
        <w:rPr>
          <w:rFonts w:eastAsia="Arial Unicode MS"/>
          <w:lang w:eastAsia="en-US"/>
        </w:rPr>
        <w:t>..48.398.696,63 kn,</w:t>
      </w:r>
    </w:p>
    <w:p w:rsidRDefault="00203475" w:rsidP="007421D4" w:rsidR="007421D4" w:rsidRPr="007421D4">
      <w:pPr>
        <w:spacing w:before="40"/>
        <w:ind w:firstLine="708"/>
        <w:jc w:val="both"/>
        <w:rPr>
          <w:rFonts w:eastAsia="Arial Unicode MS"/>
          <w:lang w:eastAsia="en-US"/>
        </w:rPr>
      </w:pPr>
      <w:r>
        <w:rPr>
          <w:rFonts w:eastAsia="Arial Unicode MS"/>
          <w:lang w:eastAsia="en-US"/>
        </w:rPr>
        <w:t>4.</w:t>
      </w:r>
      <w:r w:rsidR="007421D4" w:rsidRPr="007421D4">
        <w:rPr>
          <w:rFonts w:eastAsia="Arial Unicode MS"/>
          <w:lang w:eastAsia="en-US"/>
        </w:rPr>
        <w:t xml:space="preserve"> KURTOVIĆ NEVENKA, OIB: 28731800091, BIRIMIŠA ANITA, OIB: </w:t>
      </w:r>
    </w:p>
    <w:p w:rsidRDefault="007421D4" w:rsidP="007421D4" w:rsidR="007421D4">
      <w:pPr>
        <w:spacing w:before="40"/>
        <w:ind w:firstLine="708"/>
        <w:jc w:val="both"/>
        <w:rPr>
          <w:rFonts w:eastAsia="Arial Unicode MS"/>
          <w:lang w:eastAsia="en-US"/>
        </w:rPr>
      </w:pPr>
      <w:r w:rsidRPr="007421D4">
        <w:rPr>
          <w:rFonts w:eastAsia="Arial Unicode MS"/>
          <w:lang w:eastAsia="en-US"/>
        </w:rPr>
        <w:t xml:space="preserve">  </w:t>
      </w:r>
      <w:r w:rsidR="00F35C68">
        <w:rPr>
          <w:rFonts w:eastAsia="Arial Unicode MS"/>
          <w:lang w:eastAsia="en-US"/>
        </w:rPr>
        <w:t xml:space="preserve"> </w:t>
      </w:r>
      <w:r w:rsidRPr="007421D4">
        <w:rPr>
          <w:rFonts w:eastAsia="Arial Unicode MS"/>
          <w:lang w:eastAsia="en-US"/>
        </w:rPr>
        <w:t>11616134219, MARKOVIĆ ELIDA, OIB: 34790873</w:t>
      </w:r>
      <w:r w:rsidR="00F35C68">
        <w:rPr>
          <w:rFonts w:eastAsia="Arial Unicode MS"/>
          <w:lang w:eastAsia="en-US"/>
        </w:rPr>
        <w:t>777,</w:t>
      </w:r>
      <w:r>
        <w:rPr>
          <w:rFonts w:eastAsia="Arial Unicode MS"/>
          <w:lang w:eastAsia="en-US"/>
        </w:rPr>
        <w:t>za iznos od...56.864,27 kn,</w:t>
      </w:r>
    </w:p>
    <w:p w:rsidRDefault="00C2444F" w:rsidP="008F301A" w:rsidR="00B26799" w:rsidRPr="008F301A">
      <w:pPr>
        <w:spacing w:before="40"/>
        <w:jc w:val="both"/>
        <w:rPr>
          <w:rFonts w:eastAsia="Arial Unicode MS"/>
          <w:color w:val="FF0000"/>
          <w:highlight w:val="yellow"/>
          <w:lang w:eastAsia="en-US"/>
        </w:rPr>
      </w:pPr>
      <w:r w:rsidRPr="008B4816">
        <w:rPr>
          <w:rFonts w:eastAsia="Arial Unicode MS"/>
          <w:lang w:eastAsia="en-US"/>
        </w:rPr>
        <w:t xml:space="preserve">da u roku od 8 dana, računajući od primitka ovog rješenja, pokrenu parnicu protiv stečajnog dužnika radi utvrđivanja osporene tražbine, odnosno predlože nastavak parnice ukoliko je u vrijeme otvaranja stečajnog postupka već pokrenut parnični postupak u odnosu na osporenu tražbinu jer će se inače smatrati da su odustali od prava na </w:t>
      </w:r>
      <w:r w:rsidRPr="007421D4">
        <w:rPr>
          <w:rFonts w:eastAsia="Arial Unicode MS"/>
          <w:lang w:eastAsia="en-US"/>
        </w:rPr>
        <w:t>vođenje parnice</w:t>
      </w:r>
      <w:r w:rsidR="007421D4" w:rsidRPr="007421D4">
        <w:rPr>
          <w:rFonts w:eastAsia="Arial Unicode MS"/>
          <w:color w:val="FF0000"/>
          <w:lang w:eastAsia="en-US"/>
        </w:rPr>
        <w:t>.</w:t>
      </w:r>
    </w:p>
    <w:p w:rsidRDefault="00861318" w:rsidP="00861318" w:rsidR="00861318">
      <w:pPr>
        <w:spacing w:before="440"/>
        <w:ind w:firstLine="709"/>
        <w:jc w:val="both"/>
        <w:rPr>
          <w:rFonts w:eastAsia="Arial Unicode MS"/>
          <w:lang w:eastAsia="en-US"/>
        </w:rPr>
      </w:pPr>
      <w:r>
        <w:rPr>
          <w:rFonts w:eastAsia="Arial Unicode MS"/>
          <w:lang w:eastAsia="en-US"/>
        </w:rPr>
        <w:t>IX.</w:t>
      </w:r>
      <w:r w:rsidRPr="007421D4">
        <w:rPr>
          <w:rFonts w:eastAsia="Arial Unicode MS"/>
          <w:lang w:eastAsia="en-US"/>
        </w:rPr>
        <w:t xml:space="preserve"> Upućuju se stečajni vjerovnici David Ilijevski, OIB: OIB: 85880141968 i Tellin Hoteli d.o.o. Split, OIB: 50604517839 da u roku od 8 dana, računajući od primitka ovog rješenja, pokrenu parnicu </w:t>
      </w:r>
      <w:r>
        <w:rPr>
          <w:rFonts w:eastAsia="Arial Unicode MS"/>
          <w:lang w:eastAsia="en-US"/>
        </w:rPr>
        <w:t>za osporene tražbine</w:t>
      </w:r>
      <w:r w:rsidR="002C58CE">
        <w:rPr>
          <w:rFonts w:eastAsia="Arial Unicode MS"/>
          <w:lang w:eastAsia="en-US"/>
        </w:rPr>
        <w:t xml:space="preserve"> </w:t>
      </w:r>
      <w:r>
        <w:rPr>
          <w:rFonts w:eastAsia="Arial Unicode MS"/>
          <w:lang w:eastAsia="en-US"/>
        </w:rPr>
        <w:t xml:space="preserve">II. višeg isplatnog reda, </w:t>
      </w:r>
      <w:r w:rsidRPr="007421D4">
        <w:rPr>
          <w:rFonts w:eastAsia="Arial Unicode MS"/>
          <w:lang w:eastAsia="en-US"/>
        </w:rPr>
        <w:t>protiv</w:t>
      </w:r>
      <w:r>
        <w:rPr>
          <w:rFonts w:eastAsia="Arial Unicode MS"/>
          <w:lang w:eastAsia="en-US"/>
        </w:rPr>
        <w:t>:</w:t>
      </w:r>
    </w:p>
    <w:p w:rsidRDefault="00203475" w:rsidP="00861318" w:rsidR="00861318">
      <w:pPr>
        <w:spacing w:before="40"/>
        <w:ind w:firstLine="709"/>
        <w:jc w:val="both"/>
        <w:rPr>
          <w:rFonts w:eastAsia="Arial Unicode MS"/>
          <w:lang w:eastAsia="en-US"/>
        </w:rPr>
      </w:pPr>
      <w:r>
        <w:rPr>
          <w:rFonts w:eastAsia="Arial Unicode MS"/>
          <w:lang w:eastAsia="en-US"/>
        </w:rPr>
        <w:lastRenderedPageBreak/>
        <w:t>1.</w:t>
      </w:r>
      <w:r w:rsidR="00861318" w:rsidRPr="008B4816">
        <w:rPr>
          <w:rFonts w:eastAsia="Arial Unicode MS"/>
          <w:lang w:eastAsia="en-US"/>
        </w:rPr>
        <w:t>HRVATSKA BANKA ZA OBNOVU I RAZVITAK,</w:t>
      </w:r>
    </w:p>
    <w:p w:rsidRDefault="00F35C68" w:rsidP="00861318" w:rsidR="00861318" w:rsidRPr="008B4816">
      <w:pPr>
        <w:ind w:firstLine="709"/>
        <w:jc w:val="both"/>
        <w:rPr>
          <w:rFonts w:eastAsia="Arial Unicode MS"/>
          <w:lang w:eastAsia="en-US"/>
        </w:rPr>
      </w:pPr>
      <w:r>
        <w:rPr>
          <w:rFonts w:eastAsia="Arial Unicode MS"/>
          <w:lang w:eastAsia="en-US"/>
        </w:rPr>
        <w:t xml:space="preserve">   </w:t>
      </w:r>
      <w:r w:rsidR="00861318" w:rsidRPr="008B4816">
        <w:rPr>
          <w:rFonts w:eastAsia="Arial Unicode MS"/>
          <w:lang w:eastAsia="en-US"/>
        </w:rPr>
        <w:t xml:space="preserve">OIB: 26702280390, za iznos </w:t>
      </w:r>
      <w:r w:rsidR="00861318">
        <w:rPr>
          <w:rFonts w:eastAsia="Arial Unicode MS"/>
          <w:lang w:eastAsia="en-US"/>
        </w:rPr>
        <w:t>od………………………</w:t>
      </w:r>
      <w:r>
        <w:rPr>
          <w:rFonts w:eastAsia="Arial Unicode MS"/>
          <w:lang w:eastAsia="en-US"/>
        </w:rPr>
        <w:t>.</w:t>
      </w:r>
      <w:r w:rsidR="00861318">
        <w:rPr>
          <w:rFonts w:eastAsia="Arial Unicode MS"/>
          <w:lang w:eastAsia="en-US"/>
        </w:rPr>
        <w:t>…</w:t>
      </w:r>
      <w:r w:rsidR="00203475">
        <w:rPr>
          <w:rFonts w:eastAsia="Arial Unicode MS"/>
          <w:lang w:eastAsia="en-US"/>
        </w:rPr>
        <w:t>...</w:t>
      </w:r>
      <w:r w:rsidR="00861318">
        <w:rPr>
          <w:rFonts w:eastAsia="Arial Unicode MS"/>
          <w:lang w:eastAsia="en-US"/>
        </w:rPr>
        <w:t>………</w:t>
      </w:r>
      <w:r w:rsidR="002C58CE">
        <w:rPr>
          <w:rFonts w:eastAsia="Arial Unicode MS"/>
          <w:lang w:eastAsia="en-US"/>
        </w:rPr>
        <w:t>...</w:t>
      </w:r>
      <w:r w:rsidR="00861318">
        <w:rPr>
          <w:rFonts w:eastAsia="Arial Unicode MS"/>
          <w:lang w:eastAsia="en-US"/>
        </w:rPr>
        <w:t>..</w:t>
      </w:r>
      <w:r w:rsidR="00861318" w:rsidRPr="008B4816">
        <w:rPr>
          <w:rFonts w:eastAsia="Arial Unicode MS"/>
          <w:lang w:eastAsia="en-US"/>
        </w:rPr>
        <w:t>629.962,73 kn,</w:t>
      </w:r>
    </w:p>
    <w:p w:rsidRDefault="00203475" w:rsidP="00861318" w:rsidR="00861318" w:rsidRPr="008B4816">
      <w:pPr>
        <w:spacing w:before="40"/>
        <w:ind w:firstLine="709"/>
        <w:jc w:val="both"/>
        <w:rPr>
          <w:rFonts w:eastAsia="Arial Unicode MS"/>
          <w:lang w:eastAsia="en-US"/>
        </w:rPr>
      </w:pPr>
      <w:r>
        <w:rPr>
          <w:rFonts w:eastAsia="Arial Unicode MS"/>
          <w:lang w:eastAsia="en-US"/>
        </w:rPr>
        <w:t>2.</w:t>
      </w:r>
      <w:r w:rsidR="00861318" w:rsidRPr="008B4816">
        <w:rPr>
          <w:rFonts w:eastAsia="Arial Unicode MS"/>
          <w:lang w:eastAsia="en-US"/>
        </w:rPr>
        <w:t xml:space="preserve"> GRAD STARI GRAD, OIB: 95584171878, za iznos od</w:t>
      </w:r>
      <w:r>
        <w:rPr>
          <w:rFonts w:eastAsia="Arial Unicode MS"/>
          <w:lang w:eastAsia="en-US"/>
        </w:rPr>
        <w:t>...</w:t>
      </w:r>
      <w:r w:rsidR="00861318">
        <w:rPr>
          <w:rFonts w:eastAsia="Arial Unicode MS"/>
          <w:lang w:eastAsia="en-US"/>
        </w:rPr>
        <w:t>……………...3.180,00</w:t>
      </w:r>
      <w:r w:rsidR="00861318" w:rsidRPr="008B4816">
        <w:rPr>
          <w:rFonts w:eastAsia="Arial Unicode MS"/>
          <w:lang w:eastAsia="en-US"/>
        </w:rPr>
        <w:t xml:space="preserve"> kn,</w:t>
      </w:r>
    </w:p>
    <w:p w:rsidRDefault="00203475" w:rsidP="00861318" w:rsidR="00861318">
      <w:pPr>
        <w:spacing w:before="40"/>
        <w:ind w:firstLine="709"/>
        <w:jc w:val="both"/>
        <w:rPr>
          <w:rFonts w:eastAsia="Arial Unicode MS"/>
          <w:lang w:eastAsia="en-US"/>
        </w:rPr>
      </w:pPr>
      <w:r>
        <w:rPr>
          <w:rFonts w:eastAsia="Arial Unicode MS"/>
          <w:lang w:eastAsia="en-US"/>
        </w:rPr>
        <w:t xml:space="preserve">3. </w:t>
      </w:r>
      <w:r w:rsidR="00861318" w:rsidRPr="008B4816">
        <w:rPr>
          <w:rFonts w:eastAsia="Arial Unicode MS"/>
          <w:lang w:eastAsia="en-US"/>
        </w:rPr>
        <w:t>REPUBLIKA HR</w:t>
      </w:r>
      <w:r w:rsidR="00861318">
        <w:rPr>
          <w:rFonts w:eastAsia="Arial Unicode MS"/>
          <w:lang w:eastAsia="en-US"/>
        </w:rPr>
        <w:t>VATSKA, MINISTARSTVO FINANCIJA,</w:t>
      </w:r>
    </w:p>
    <w:p w:rsidRDefault="00F35C68" w:rsidP="00F35C68" w:rsidR="00AD4CCF">
      <w:pPr>
        <w:ind w:firstLine="709"/>
        <w:jc w:val="both"/>
        <w:rPr>
          <w:rFonts w:eastAsia="Arial Unicode MS"/>
          <w:lang w:eastAsia="en-US"/>
        </w:rPr>
      </w:pPr>
      <w:r>
        <w:rPr>
          <w:rFonts w:eastAsia="Arial Unicode MS"/>
          <w:lang w:eastAsia="en-US"/>
        </w:rPr>
        <w:t xml:space="preserve">   </w:t>
      </w:r>
      <w:r w:rsidR="00861318">
        <w:rPr>
          <w:rFonts w:eastAsia="Arial Unicode MS"/>
          <w:lang w:eastAsia="en-US"/>
        </w:rPr>
        <w:t xml:space="preserve"> OIB: </w:t>
      </w:r>
      <w:r>
        <w:rPr>
          <w:rFonts w:eastAsia="Arial Unicode MS"/>
          <w:lang w:eastAsia="en-US"/>
        </w:rPr>
        <w:t>18683136487, za iznos od………………….</w:t>
      </w:r>
      <w:r w:rsidR="00861318">
        <w:rPr>
          <w:rFonts w:eastAsia="Arial Unicode MS"/>
          <w:lang w:eastAsia="en-US"/>
        </w:rPr>
        <w:t>…</w:t>
      </w:r>
      <w:r w:rsidR="00203475">
        <w:rPr>
          <w:rFonts w:eastAsia="Arial Unicode MS"/>
          <w:lang w:eastAsia="en-US"/>
        </w:rPr>
        <w:t>..</w:t>
      </w:r>
      <w:r w:rsidR="00861318">
        <w:rPr>
          <w:rFonts w:eastAsia="Arial Unicode MS"/>
          <w:lang w:eastAsia="en-US"/>
        </w:rPr>
        <w:t>………</w:t>
      </w:r>
      <w:r w:rsidR="002C58CE">
        <w:rPr>
          <w:rFonts w:eastAsia="Arial Unicode MS"/>
          <w:lang w:eastAsia="en-US"/>
        </w:rPr>
        <w:t>,,,</w:t>
      </w:r>
      <w:r w:rsidR="00861318">
        <w:rPr>
          <w:rFonts w:eastAsia="Arial Unicode MS"/>
          <w:lang w:eastAsia="en-US"/>
        </w:rPr>
        <w:t>….10.302.818,10</w:t>
      </w:r>
      <w:r w:rsidR="00861318" w:rsidRPr="008B4816">
        <w:rPr>
          <w:rFonts w:eastAsia="Arial Unicode MS"/>
          <w:lang w:eastAsia="en-US"/>
        </w:rPr>
        <w:t xml:space="preserve"> kn,</w:t>
      </w:r>
    </w:p>
    <w:p w:rsidRDefault="00861318" w:rsidP="00861318" w:rsidR="00861318" w:rsidRPr="007421D4">
      <w:pPr>
        <w:spacing w:before="40"/>
        <w:jc w:val="both"/>
        <w:rPr>
          <w:rFonts w:eastAsia="Arial Unicode MS"/>
          <w:lang w:eastAsia="en-US"/>
        </w:rPr>
      </w:pPr>
      <w:r w:rsidRPr="007421D4">
        <w:rPr>
          <w:rFonts w:eastAsia="Arial Unicode MS"/>
          <w:lang w:eastAsia="en-US"/>
        </w:rPr>
        <w:t>radi dokazivanja osnovanosti svog osporavanja jer će se inače smatrati da je osporavanje otklonjeno.</w:t>
      </w:r>
    </w:p>
    <w:p w:rsidRDefault="007421D4" w:rsidP="007421D4" w:rsidR="007421D4">
      <w:pPr>
        <w:spacing w:before="440"/>
        <w:ind w:firstLine="709"/>
        <w:jc w:val="both"/>
        <w:rPr>
          <w:rFonts w:eastAsia="Arial Unicode MS"/>
          <w:lang w:eastAsia="en-US"/>
        </w:rPr>
      </w:pPr>
      <w:r>
        <w:rPr>
          <w:rFonts w:eastAsia="Arial Unicode MS"/>
          <w:lang w:eastAsia="en-US"/>
        </w:rPr>
        <w:t>X</w:t>
      </w:r>
      <w:r w:rsidRPr="008B4816">
        <w:rPr>
          <w:rFonts w:eastAsia="Arial Unicode MS"/>
          <w:lang w:eastAsia="en-US"/>
        </w:rPr>
        <w:t>. Upu</w:t>
      </w:r>
      <w:r>
        <w:rPr>
          <w:rFonts w:eastAsia="Arial Unicode MS"/>
          <w:lang w:eastAsia="en-US"/>
        </w:rPr>
        <w:t>ćuju se stečajni vjerovnici</w:t>
      </w:r>
      <w:r w:rsidR="00BF438A">
        <w:rPr>
          <w:rFonts w:eastAsia="Arial Unicode MS"/>
          <w:lang w:eastAsia="en-US"/>
        </w:rPr>
        <w:t xml:space="preserve"> </w:t>
      </w:r>
      <w:r>
        <w:rPr>
          <w:rFonts w:eastAsia="Arial Unicode MS"/>
          <w:lang w:eastAsia="en-US"/>
        </w:rPr>
        <w:t>I</w:t>
      </w:r>
      <w:r w:rsidRPr="008B4816">
        <w:rPr>
          <w:rFonts w:eastAsia="Arial Unicode MS"/>
          <w:lang w:eastAsia="en-US"/>
        </w:rPr>
        <w:t>I. višeg isplatnog reda</w:t>
      </w:r>
      <w:r>
        <w:rPr>
          <w:rFonts w:eastAsia="Arial Unicode MS"/>
          <w:lang w:eastAsia="en-US"/>
        </w:rPr>
        <w:t>:</w:t>
      </w:r>
    </w:p>
    <w:p w:rsidRDefault="00203475" w:rsidP="007421D4" w:rsidR="007421D4">
      <w:pPr>
        <w:spacing w:before="40"/>
        <w:ind w:firstLine="709"/>
        <w:jc w:val="both"/>
        <w:rPr>
          <w:rFonts w:eastAsia="Arial Unicode MS"/>
          <w:lang w:eastAsia="en-US"/>
        </w:rPr>
      </w:pPr>
      <w:r>
        <w:rPr>
          <w:rFonts w:eastAsia="Arial Unicode MS"/>
          <w:lang w:eastAsia="en-US"/>
        </w:rPr>
        <w:t>1.</w:t>
      </w:r>
      <w:r w:rsidR="007421D4" w:rsidRPr="008B4816">
        <w:rPr>
          <w:rFonts w:eastAsia="Arial Unicode MS"/>
          <w:lang w:eastAsia="en-US"/>
        </w:rPr>
        <w:t xml:space="preserve"> REPUBLIKA HR</w:t>
      </w:r>
      <w:r w:rsidR="007421D4">
        <w:rPr>
          <w:rFonts w:eastAsia="Arial Unicode MS"/>
          <w:lang w:eastAsia="en-US"/>
        </w:rPr>
        <w:t>VATSKA, MINISTARSTVO FINANCIJA,</w:t>
      </w:r>
    </w:p>
    <w:p w:rsidRDefault="00F35C68" w:rsidP="007421D4" w:rsidR="007421D4">
      <w:pPr>
        <w:ind w:firstLine="709"/>
        <w:jc w:val="both"/>
        <w:rPr>
          <w:rFonts w:eastAsia="Arial Unicode MS"/>
          <w:lang w:eastAsia="en-US"/>
        </w:rPr>
      </w:pPr>
      <w:r>
        <w:rPr>
          <w:rFonts w:eastAsia="Arial Unicode MS"/>
          <w:lang w:eastAsia="en-US"/>
        </w:rPr>
        <w:t xml:space="preserve">    </w:t>
      </w:r>
      <w:r w:rsidR="007421D4">
        <w:rPr>
          <w:rFonts w:eastAsia="Arial Unicode MS"/>
          <w:lang w:eastAsia="en-US"/>
        </w:rPr>
        <w:t>OIB: 18683136487,za iznos od……………………………</w:t>
      </w:r>
      <w:r>
        <w:rPr>
          <w:rFonts w:eastAsia="Arial Unicode MS"/>
          <w:lang w:eastAsia="en-US"/>
        </w:rPr>
        <w:t>……</w:t>
      </w:r>
      <w:r w:rsidR="007421D4">
        <w:rPr>
          <w:rFonts w:eastAsia="Arial Unicode MS"/>
          <w:lang w:eastAsia="en-US"/>
        </w:rPr>
        <w:t>..</w:t>
      </w:r>
      <w:r w:rsidR="007421D4" w:rsidRPr="008B4816">
        <w:rPr>
          <w:rFonts w:eastAsia="Arial Unicode MS"/>
          <w:lang w:eastAsia="en-US"/>
        </w:rPr>
        <w:t>154.427.529,14 kn,</w:t>
      </w:r>
    </w:p>
    <w:p w:rsidRDefault="00203475" w:rsidP="007421D4" w:rsidR="007421D4" w:rsidRPr="008B4816">
      <w:pPr>
        <w:spacing w:before="40"/>
        <w:ind w:firstLine="709"/>
        <w:jc w:val="both"/>
        <w:rPr>
          <w:rFonts w:eastAsia="Arial Unicode MS"/>
          <w:lang w:eastAsia="en-US"/>
        </w:rPr>
      </w:pPr>
      <w:r>
        <w:rPr>
          <w:rFonts w:eastAsia="Arial Unicode MS"/>
          <w:lang w:eastAsia="en-US"/>
        </w:rPr>
        <w:t>2.</w:t>
      </w:r>
      <w:r w:rsidR="007421D4" w:rsidRPr="008B4816">
        <w:rPr>
          <w:rFonts w:eastAsia="Arial Unicode MS"/>
          <w:lang w:eastAsia="en-US"/>
        </w:rPr>
        <w:t xml:space="preserve"> GRAD STARI GRAD</w:t>
      </w:r>
      <w:r w:rsidR="007421D4">
        <w:rPr>
          <w:rFonts w:eastAsia="Arial Unicode MS"/>
          <w:lang w:eastAsia="en-US"/>
        </w:rPr>
        <w:t>, OIB: 95584171878, za iznos od………</w:t>
      </w:r>
      <w:r>
        <w:rPr>
          <w:rFonts w:eastAsia="Arial Unicode MS"/>
          <w:lang w:eastAsia="en-US"/>
        </w:rPr>
        <w:t>...</w:t>
      </w:r>
      <w:r w:rsidR="007421D4">
        <w:rPr>
          <w:rFonts w:eastAsia="Arial Unicode MS"/>
          <w:lang w:eastAsia="en-US"/>
        </w:rPr>
        <w:t>…...373</w:t>
      </w:r>
      <w:r w:rsidR="007421D4" w:rsidRPr="008B4816">
        <w:rPr>
          <w:rFonts w:eastAsia="Arial Unicode MS"/>
          <w:lang w:eastAsia="en-US"/>
        </w:rPr>
        <w:t>.</w:t>
      </w:r>
      <w:r w:rsidR="007421D4">
        <w:rPr>
          <w:rFonts w:eastAsia="Arial Unicode MS"/>
          <w:lang w:eastAsia="en-US"/>
        </w:rPr>
        <w:t>370,88</w:t>
      </w:r>
      <w:r w:rsidR="007421D4" w:rsidRPr="008B4816">
        <w:rPr>
          <w:rFonts w:eastAsia="Arial Unicode MS"/>
          <w:lang w:eastAsia="en-US"/>
        </w:rPr>
        <w:t xml:space="preserve"> kn,</w:t>
      </w:r>
    </w:p>
    <w:p w:rsidRDefault="00203475" w:rsidP="007421D4" w:rsidR="007421D4">
      <w:pPr>
        <w:spacing w:before="40"/>
        <w:ind w:firstLine="709"/>
        <w:jc w:val="both"/>
        <w:rPr>
          <w:rFonts w:eastAsia="Arial Unicode MS"/>
          <w:lang w:eastAsia="en-US"/>
        </w:rPr>
      </w:pPr>
      <w:r>
        <w:rPr>
          <w:rFonts w:eastAsia="Arial Unicode MS"/>
          <w:lang w:eastAsia="en-US"/>
        </w:rPr>
        <w:t xml:space="preserve">3. </w:t>
      </w:r>
      <w:r w:rsidR="007421D4" w:rsidRPr="008B4816">
        <w:rPr>
          <w:rFonts w:eastAsia="Arial Unicode MS"/>
          <w:lang w:eastAsia="en-US"/>
        </w:rPr>
        <w:t>REPUBLIKA HR</w:t>
      </w:r>
      <w:r w:rsidR="007421D4">
        <w:rPr>
          <w:rFonts w:eastAsia="Arial Unicode MS"/>
          <w:lang w:eastAsia="en-US"/>
        </w:rPr>
        <w:t>VATSKA, MINISTARSTVO FINANCIJA,</w:t>
      </w:r>
    </w:p>
    <w:p w:rsidRDefault="00F35C68" w:rsidP="007421D4" w:rsidR="00AD4CCF">
      <w:pPr>
        <w:ind w:firstLine="709"/>
        <w:jc w:val="both"/>
      </w:pPr>
      <w:r>
        <w:rPr>
          <w:rFonts w:eastAsia="Arial Unicode MS"/>
          <w:lang w:eastAsia="en-US"/>
        </w:rPr>
        <w:t xml:space="preserve">    </w:t>
      </w:r>
      <w:r w:rsidR="007421D4">
        <w:rPr>
          <w:rFonts w:eastAsia="Arial Unicode MS"/>
          <w:lang w:eastAsia="en-US"/>
        </w:rPr>
        <w:t>OIB: 18</w:t>
      </w:r>
      <w:r w:rsidR="00203475">
        <w:rPr>
          <w:rFonts w:eastAsia="Arial Unicode MS"/>
          <w:lang w:eastAsia="en-US"/>
        </w:rPr>
        <w:t>683136487, za iznos od……………………..</w:t>
      </w:r>
      <w:r w:rsidR="007421D4">
        <w:rPr>
          <w:rFonts w:eastAsia="Arial Unicode MS"/>
          <w:lang w:eastAsia="en-US"/>
        </w:rPr>
        <w:t>………</w:t>
      </w:r>
      <w:r>
        <w:rPr>
          <w:rFonts w:eastAsia="Arial Unicode MS"/>
          <w:lang w:eastAsia="en-US"/>
        </w:rPr>
        <w:t>…</w:t>
      </w:r>
      <w:r w:rsidR="007421D4">
        <w:rPr>
          <w:rFonts w:eastAsia="Arial Unicode MS"/>
          <w:lang w:eastAsia="en-US"/>
        </w:rPr>
        <w:t xml:space="preserve">..….2.931.746,46 </w:t>
      </w:r>
      <w:r w:rsidR="007421D4" w:rsidRPr="008B4816">
        <w:rPr>
          <w:rFonts w:eastAsia="Arial Unicode MS"/>
          <w:lang w:eastAsia="en-US"/>
        </w:rPr>
        <w:t>kn,</w:t>
      </w:r>
    </w:p>
    <w:p w:rsidRDefault="007421D4" w:rsidP="00F35C68" w:rsidR="007421D4" w:rsidRPr="008B4816">
      <w:pPr>
        <w:jc w:val="both"/>
        <w:rPr>
          <w:rFonts w:eastAsia="Arial Unicode MS"/>
          <w:lang w:eastAsia="en-US"/>
        </w:rPr>
      </w:pPr>
      <w:r w:rsidRPr="007421D4">
        <w:t>da u roku od 8 dana, računajući od primitka ovog rješenja,</w:t>
      </w:r>
      <w:r>
        <w:rPr>
          <w:rFonts w:eastAsia="Arial Unicode MS"/>
          <w:lang w:eastAsia="en-US"/>
        </w:rPr>
        <w:t xml:space="preserve"> pokrenu</w:t>
      </w:r>
      <w:r w:rsidRPr="008B4816">
        <w:rPr>
          <w:rFonts w:eastAsia="Arial Unicode MS"/>
          <w:lang w:eastAsia="en-US"/>
        </w:rPr>
        <w:t xml:space="preserve"> parnicu protiv stečajnog dužnika (zastupanog po osporavateljima David Ilijevski, OIB: 85880141968 i Tellin Hoteli d.o.o. Split, OIB: 50604517839), radi utvrđivanja osp</w:t>
      </w:r>
      <w:r>
        <w:rPr>
          <w:rFonts w:eastAsia="Arial Unicode MS"/>
          <w:lang w:eastAsia="en-US"/>
        </w:rPr>
        <w:t>orene tražbine, odnosno predlože</w:t>
      </w:r>
      <w:r w:rsidRPr="008B4816">
        <w:rPr>
          <w:rFonts w:eastAsia="Arial Unicode MS"/>
          <w:lang w:eastAsia="en-US"/>
        </w:rPr>
        <w:t xml:space="preserve"> nastavak parnice ukoliko je u vrijeme otvaranja stečajnog postupka već pokrenut parnični postupak u odnosu na osporenu tražbinu jer će se inače smatrati da </w:t>
      </w:r>
      <w:r>
        <w:rPr>
          <w:rFonts w:eastAsia="Arial Unicode MS"/>
          <w:lang w:eastAsia="en-US"/>
        </w:rPr>
        <w:t>su odustali</w:t>
      </w:r>
      <w:r w:rsidRPr="008B4816">
        <w:rPr>
          <w:rFonts w:eastAsia="Arial Unicode MS"/>
          <w:lang w:eastAsia="en-US"/>
        </w:rPr>
        <w:t xml:space="preserve"> od prava na vođenje parnice.</w:t>
      </w:r>
    </w:p>
    <w:p w:rsidRDefault="00E7102F" w:rsidP="00522DBE" w:rsidR="00E7102F" w:rsidRPr="008B4816">
      <w:pPr>
        <w:spacing w:before="200"/>
        <w:jc w:val="center"/>
        <w:rPr>
          <w:rFonts w:eastAsia="Calibri"/>
          <w:lang w:eastAsia="en-US"/>
        </w:rPr>
      </w:pPr>
      <w:r w:rsidRPr="008B4816">
        <w:rPr>
          <w:rFonts w:eastAsia="Calibri"/>
          <w:lang w:eastAsia="en-US"/>
        </w:rPr>
        <w:t>Obrazloženje</w:t>
      </w:r>
    </w:p>
    <w:p w:rsidRDefault="000A18FD" w:rsidP="00E44C9E" w:rsidR="00E44C9E" w:rsidRPr="008B4816">
      <w:pPr>
        <w:spacing w:before="200"/>
        <w:ind w:firstLine="709"/>
        <w:jc w:val="both"/>
        <w:rPr>
          <w:rFonts w:eastAsia="Calibri"/>
          <w:lang w:eastAsia="en-US"/>
        </w:rPr>
      </w:pPr>
      <w:r>
        <w:rPr>
          <w:rFonts w:eastAsia="Calibri"/>
          <w:lang w:eastAsia="en-US"/>
        </w:rPr>
        <w:t>R</w:t>
      </w:r>
      <w:r w:rsidR="00E44C9E" w:rsidRPr="008B4816">
        <w:rPr>
          <w:rFonts w:eastAsia="Calibri"/>
          <w:lang w:eastAsia="en-US"/>
        </w:rPr>
        <w:t xml:space="preserve">ješenjem ovog suda poslovni broj 11. St-9/2015 od 11. veljače 2016. godine otvoren </w:t>
      </w:r>
      <w:r>
        <w:rPr>
          <w:rFonts w:eastAsia="Calibri"/>
          <w:lang w:eastAsia="en-US"/>
        </w:rPr>
        <w:t xml:space="preserve">je </w:t>
      </w:r>
      <w:r w:rsidR="00E44C9E" w:rsidRPr="008B4816">
        <w:rPr>
          <w:rFonts w:eastAsia="Calibri"/>
          <w:lang w:eastAsia="en-US"/>
        </w:rPr>
        <w:t>stečajni postupak nad dužnikom HELIOS FAROS d.d. Stari Grad, Priko b.b., OIB: 48594515409.</w:t>
      </w:r>
    </w:p>
    <w:p w:rsidRDefault="00E44C9E" w:rsidP="00E44C9E" w:rsidR="00E44C9E" w:rsidRPr="008B4816">
      <w:pPr>
        <w:spacing w:before="200"/>
        <w:ind w:firstLine="709"/>
        <w:jc w:val="both"/>
        <w:rPr>
          <w:rFonts w:eastAsia="Calibri"/>
          <w:lang w:eastAsia="en-US"/>
        </w:rPr>
      </w:pPr>
      <w:r w:rsidRPr="008B4816">
        <w:rPr>
          <w:rFonts w:eastAsia="Calibri"/>
          <w:lang w:eastAsia="en-US"/>
        </w:rPr>
        <w:t>Istim rješenjem za stečajnu upraviteljicu imenovana je Mira Hajdić iz Splita, Smiljanićeva 2, OIB: 33624188331.</w:t>
      </w:r>
    </w:p>
    <w:p w:rsidRDefault="00E44C9E" w:rsidP="00E44C9E" w:rsidR="00E44C9E" w:rsidRPr="008B4816">
      <w:pPr>
        <w:spacing w:before="200"/>
        <w:ind w:firstLine="709"/>
        <w:jc w:val="both"/>
        <w:rPr>
          <w:rFonts w:eastAsia="Calibri"/>
          <w:lang w:eastAsia="en-US"/>
        </w:rPr>
      </w:pPr>
      <w:r w:rsidRPr="008B4816">
        <w:rPr>
          <w:rFonts w:eastAsia="Calibri"/>
          <w:lang w:eastAsia="en-US"/>
        </w:rPr>
        <w:t>Navedeno rješenje potvrđeno je rješenjem Visokog trgovačkog suda Republike Hrvatske poslovni broj 67. Pž-1451/16-3 od 23. ožujka 2016. godine.</w:t>
      </w:r>
    </w:p>
    <w:p w:rsidRDefault="006B361B" w:rsidP="00522DBE" w:rsidR="00474369">
      <w:pPr>
        <w:spacing w:before="200"/>
        <w:ind w:firstLine="709"/>
        <w:jc w:val="both"/>
      </w:pPr>
      <w:r w:rsidRPr="008B4816">
        <w:rPr>
          <w:rFonts w:eastAsia="Calibri"/>
          <w:lang w:eastAsia="en-US"/>
        </w:rPr>
        <w:t xml:space="preserve">Na ispitnom ročištu, održanom kod ovog suda dana </w:t>
      </w:r>
      <w:r w:rsidR="00E44C9E" w:rsidRPr="008B4816">
        <w:rPr>
          <w:rFonts w:eastAsia="Calibri"/>
          <w:lang w:eastAsia="en-US"/>
        </w:rPr>
        <w:t>29. travnja 2016</w:t>
      </w:r>
      <w:r w:rsidR="00A4002F" w:rsidRPr="008B4816">
        <w:rPr>
          <w:rFonts w:eastAsia="Calibri"/>
          <w:lang w:eastAsia="en-US"/>
        </w:rPr>
        <w:t xml:space="preserve">. godine, </w:t>
      </w:r>
      <w:r w:rsidR="00B572A6" w:rsidRPr="008B4816">
        <w:t>ispitane su tražbine stečajnih vjerovnika</w:t>
      </w:r>
      <w:r w:rsidR="0053040D" w:rsidRPr="008B4816">
        <w:t xml:space="preserve"> I. i</w:t>
      </w:r>
      <w:r w:rsidR="006B15CE">
        <w:t xml:space="preserve"> </w:t>
      </w:r>
      <w:r w:rsidR="001629E3" w:rsidRPr="008B4816">
        <w:t xml:space="preserve">II. višeg isplatnog reda, a </w:t>
      </w:r>
      <w:r w:rsidR="00B572A6" w:rsidRPr="008B4816">
        <w:t>koje su</w:t>
      </w:r>
      <w:r w:rsidR="004B68E1">
        <w:t xml:space="preserve"> </w:t>
      </w:r>
      <w:r w:rsidR="00B572A6" w:rsidRPr="008B4816">
        <w:t xml:space="preserve">prijavljene u roku iz </w:t>
      </w:r>
      <w:r w:rsidR="00E44C9E" w:rsidRPr="008B4816">
        <w:t>rješenja</w:t>
      </w:r>
      <w:r w:rsidR="00B572A6" w:rsidRPr="008B4816">
        <w:t xml:space="preserve"> o </w:t>
      </w:r>
      <w:r w:rsidR="00B572A6" w:rsidRPr="00CE1752">
        <w:t>otvaranju ste</w:t>
      </w:r>
      <w:r w:rsidR="00E44C9E" w:rsidRPr="00CE1752">
        <w:t xml:space="preserve">čajnog postupka, objavljenog na mrežnoj stranici e-Oglasna ploča sudova dana 29. travnja 2016. godine, </w:t>
      </w:r>
      <w:r w:rsidR="001629E3" w:rsidRPr="00CE1752">
        <w:t xml:space="preserve">osim tražbine vjerovnika </w:t>
      </w:r>
      <w:r w:rsidR="0053040D" w:rsidRPr="00CE1752">
        <w:t>Tellin Hoteli d.o.o. Stari Grad</w:t>
      </w:r>
      <w:r w:rsidR="004B68E1" w:rsidRPr="00CE1752">
        <w:t xml:space="preserve">. </w:t>
      </w:r>
      <w:r w:rsidR="001629E3" w:rsidRPr="00CE1752">
        <w:t xml:space="preserve"> </w:t>
      </w:r>
      <w:r w:rsidR="004B68E1" w:rsidRPr="00CE1752">
        <w:t xml:space="preserve">U </w:t>
      </w:r>
      <w:r w:rsidR="001629E3" w:rsidRPr="00CE1752">
        <w:t xml:space="preserve">odnosu na </w:t>
      </w:r>
      <w:r w:rsidR="004B68E1" w:rsidRPr="00CE1752">
        <w:t xml:space="preserve">tu prijavljenu </w:t>
      </w:r>
      <w:r w:rsidR="001629E3" w:rsidRPr="00CE1752">
        <w:t>tražbinu</w:t>
      </w:r>
      <w:r w:rsidR="004B68E1" w:rsidRPr="00CE1752">
        <w:t xml:space="preserve"> </w:t>
      </w:r>
      <w:r w:rsidR="00CE1752" w:rsidRPr="00CE1752">
        <w:t>(za I. viši isplatni red</w:t>
      </w:r>
      <w:r w:rsidR="004B68E1" w:rsidRPr="00CE1752">
        <w:t xml:space="preserve"> u iznosu od 93.375,5</w:t>
      </w:r>
      <w:r w:rsidR="00CE1752" w:rsidRPr="00CE1752">
        <w:t>2 kn i za II. viši isplatni red</w:t>
      </w:r>
      <w:r w:rsidR="004B68E1" w:rsidRPr="00CE1752">
        <w:t xml:space="preserve"> u iznosima od 521.938,83 kn i 2.895.590,59 kn) </w:t>
      </w:r>
      <w:r w:rsidR="001629E3" w:rsidRPr="00CE1752">
        <w:t xml:space="preserve">je stečajna upraviteljica navela </w:t>
      </w:r>
      <w:r w:rsidR="0053040D" w:rsidRPr="00CE1752">
        <w:t>d</w:t>
      </w:r>
      <w:r w:rsidR="00FD7FDA" w:rsidRPr="00CE1752">
        <w:t xml:space="preserve">a se na istu ne može izjasniti jer da </w:t>
      </w:r>
      <w:r w:rsidR="0053040D" w:rsidRPr="00CE1752">
        <w:t>se radi o složenom poslovnom</w:t>
      </w:r>
      <w:r w:rsidR="0053040D" w:rsidRPr="008B4816">
        <w:t xml:space="preserve"> odnosu temeljenom na cijelom nizu ugovora upitne vjerodostojnosti i upitnog načina provedbe istih, slijedom čega je </w:t>
      </w:r>
      <w:r w:rsidR="00474369">
        <w:t>angažirala</w:t>
      </w:r>
      <w:r w:rsidR="0053040D" w:rsidRPr="008B4816">
        <w:t xml:space="preserve"> sudskog vještaka financijsko-knjigovodstvene struke kako bi izvršili sveobuhvatnu analizu vjerovničko-dužničkog odnosa i njegove zakonitosti, </w:t>
      </w:r>
      <w:r w:rsidR="00474369">
        <w:t xml:space="preserve">nakon čega će se </w:t>
      </w:r>
      <w:r w:rsidR="0053040D" w:rsidRPr="008B4816">
        <w:t>odredi</w:t>
      </w:r>
      <w:r w:rsidR="00474369">
        <w:t>ti</w:t>
      </w:r>
      <w:r w:rsidR="0053040D" w:rsidRPr="008B4816">
        <w:t xml:space="preserve"> posebno ispitno ročište radi ispitivanja ove tražbine</w:t>
      </w:r>
      <w:r w:rsidR="00474369">
        <w:t>.</w:t>
      </w:r>
    </w:p>
    <w:p w:rsidRDefault="00226A87" w:rsidP="00522DBE" w:rsidR="00226A87" w:rsidRPr="008B4816">
      <w:pPr>
        <w:spacing w:before="200"/>
        <w:ind w:firstLine="709"/>
        <w:jc w:val="both"/>
      </w:pPr>
      <w:r w:rsidRPr="008B4816">
        <w:t xml:space="preserve">Prema čl. 177. </w:t>
      </w:r>
      <w:r w:rsidR="003C6A2E" w:rsidRPr="008B4816">
        <w:t xml:space="preserve">Stečajnog zakona („Narodne novine“ 44/96, 29/99, 129/00, 123/03, 82/06, 116/10, 25/12, 133/12 i 45/13; dalje SZ) </w:t>
      </w:r>
      <w:r w:rsidRPr="008B4816">
        <w:t>tražbina se smatra utvrđenom ako ju na ispitnom ročištu prizna stečajni upravitelj, a ne ospori koji od stečajnih vjerovnika, odnosno ako izjavljeno osporavanje bude otklonjeno.</w:t>
      </w:r>
    </w:p>
    <w:p w:rsidRDefault="00226A87" w:rsidP="00522DBE" w:rsidR="00531772">
      <w:pPr>
        <w:spacing w:before="200"/>
        <w:ind w:firstLine="709"/>
        <w:jc w:val="both"/>
      </w:pPr>
      <w:r w:rsidRPr="008B4816">
        <w:lastRenderedPageBreak/>
        <w:t xml:space="preserve">Odredbom čl. 178. SZ-a st. 1. propisano je da ako je stečajni upravitelj osporio tražbinu stečajni sudac će vjerovnika uputiti na parnicu protiv stečajnog dužnika radi utvrđivanja osporene tražbine. Stavkom 2. istog članka propisano je da ako je koji od stečajnih vjerovnika osporio tražbinu koju je priznao stečajni upravitelj, stečajni sudac će stečajnog vjerovnika uputiti na parnicu radi utvrđivanja osporene tražbine. Osporavatelj u takvoj parnici nastupa u ime i za račun stečajnog dužnika. Stavkom 4. istog članka propisano je da ako za osporenu tražbinu postoji ovršna isprava, stečajni </w:t>
      </w:r>
      <w:r w:rsidRPr="00B51329">
        <w:t>sudac će na parnicu uputiti osporavatelja da dokaže osnovanost svog potraživanja.</w:t>
      </w:r>
      <w:r w:rsidR="00531772" w:rsidRPr="00B51329">
        <w:t xml:space="preserve"> Stavkom 6. istog članka propisano je da ako osoba koja je upućena na parnicu ne pokrene parnicu u roku od 8 dana od primitka rješenja o upućivanju na parnicu, smatrat će se da je odustala od prava na vođenje parnice. Ako osporavatelj tražbine za koju postoji ovršna isprava ne pokrene parnicu u roku iz tog stavka smatrat će se da je osporavanje otklonjeno.</w:t>
      </w:r>
      <w:r w:rsidR="00531772">
        <w:t xml:space="preserve"> </w:t>
      </w:r>
    </w:p>
    <w:p w:rsidRDefault="002C58CE" w:rsidP="00F51DBF" w:rsidR="00E73AEF" w:rsidRPr="00F51DBF">
      <w:pPr>
        <w:pStyle w:val="Odlomakpopisa"/>
        <w:numPr>
          <w:ilvl w:val="0"/>
          <w:numId w:val="30"/>
        </w:numPr>
        <w:spacing w:before="200"/>
        <w:jc w:val="both"/>
        <w:rPr>
          <w:b/>
          <w:i/>
        </w:rPr>
      </w:pPr>
      <w:r>
        <w:rPr>
          <w:rFonts w:eastAsia="Arial Unicode MS"/>
          <w:b/>
          <w:i/>
          <w:lang w:eastAsia="en-US"/>
        </w:rPr>
        <w:t>U</w:t>
      </w:r>
      <w:r w:rsidR="00DC2088" w:rsidRPr="00F51DBF">
        <w:rPr>
          <w:rFonts w:eastAsia="Arial Unicode MS"/>
          <w:b/>
          <w:i/>
          <w:lang w:eastAsia="en-US"/>
        </w:rPr>
        <w:t xml:space="preserve"> odnosu na </w:t>
      </w:r>
      <w:r w:rsidR="00A37D1E">
        <w:rPr>
          <w:rFonts w:eastAsia="Arial Unicode MS"/>
          <w:b/>
          <w:i/>
          <w:lang w:eastAsia="en-US"/>
        </w:rPr>
        <w:t xml:space="preserve">točke </w:t>
      </w:r>
      <w:r w:rsidR="00DC2088" w:rsidRPr="00F51DBF">
        <w:rPr>
          <w:rFonts w:eastAsia="Arial Unicode MS"/>
          <w:b/>
          <w:i/>
          <w:lang w:eastAsia="en-US"/>
        </w:rPr>
        <w:t xml:space="preserve">I. </w:t>
      </w:r>
      <w:r w:rsidR="00E73AEF" w:rsidRPr="00F51DBF">
        <w:rPr>
          <w:rFonts w:eastAsia="Arial Unicode MS"/>
          <w:b/>
          <w:i/>
          <w:lang w:eastAsia="en-US"/>
        </w:rPr>
        <w:t>, II</w:t>
      </w:r>
      <w:r w:rsidR="00B51329" w:rsidRPr="00F51DBF">
        <w:rPr>
          <w:rFonts w:eastAsia="Arial Unicode MS"/>
          <w:b/>
          <w:i/>
          <w:lang w:eastAsia="en-US"/>
        </w:rPr>
        <w:t>.</w:t>
      </w:r>
      <w:r w:rsidR="00E73AEF" w:rsidRPr="00F51DBF">
        <w:rPr>
          <w:rFonts w:eastAsia="Arial Unicode MS"/>
          <w:b/>
          <w:i/>
          <w:lang w:eastAsia="en-US"/>
        </w:rPr>
        <w:t>, III</w:t>
      </w:r>
      <w:r w:rsidR="00B51329" w:rsidRPr="00F51DBF">
        <w:rPr>
          <w:rFonts w:eastAsia="Arial Unicode MS"/>
          <w:b/>
          <w:i/>
          <w:lang w:eastAsia="en-US"/>
        </w:rPr>
        <w:t>.</w:t>
      </w:r>
      <w:r w:rsidR="00E73AEF" w:rsidRPr="00F51DBF">
        <w:rPr>
          <w:rFonts w:eastAsia="Arial Unicode MS"/>
          <w:b/>
          <w:i/>
          <w:lang w:eastAsia="en-US"/>
        </w:rPr>
        <w:t>, IV</w:t>
      </w:r>
      <w:r w:rsidR="00B51329" w:rsidRPr="00F51DBF">
        <w:rPr>
          <w:rFonts w:eastAsia="Arial Unicode MS"/>
          <w:b/>
          <w:i/>
          <w:lang w:eastAsia="en-US"/>
        </w:rPr>
        <w:t>.</w:t>
      </w:r>
      <w:r w:rsidR="00E73AEF" w:rsidRPr="00F51DBF">
        <w:rPr>
          <w:rFonts w:eastAsia="Arial Unicode MS"/>
          <w:b/>
          <w:i/>
          <w:lang w:eastAsia="en-US"/>
        </w:rPr>
        <w:t xml:space="preserve"> i V</w:t>
      </w:r>
      <w:r w:rsidR="00B51329" w:rsidRPr="00F51DBF">
        <w:rPr>
          <w:rFonts w:eastAsia="Arial Unicode MS"/>
          <w:b/>
          <w:i/>
          <w:lang w:eastAsia="en-US"/>
        </w:rPr>
        <w:t>.</w:t>
      </w:r>
      <w:r w:rsidR="00E73AEF" w:rsidRPr="00F51DBF">
        <w:rPr>
          <w:rFonts w:eastAsia="Arial Unicode MS"/>
          <w:b/>
          <w:i/>
          <w:lang w:eastAsia="en-US"/>
        </w:rPr>
        <w:t xml:space="preserve"> </w:t>
      </w:r>
      <w:r w:rsidR="00DC2088" w:rsidRPr="00F51DBF">
        <w:rPr>
          <w:rFonts w:eastAsia="Arial Unicode MS"/>
          <w:b/>
          <w:i/>
          <w:lang w:eastAsia="en-US"/>
        </w:rPr>
        <w:t xml:space="preserve">izreke rješenja </w:t>
      </w:r>
      <w:r w:rsidR="00D309AD" w:rsidRPr="00F51DBF">
        <w:rPr>
          <w:b/>
          <w:i/>
        </w:rPr>
        <w:t>(tražbine I. višeg ispitnog reda)</w:t>
      </w:r>
    </w:p>
    <w:p w:rsidRDefault="004855DC" w:rsidP="00522DBE" w:rsidR="004855DC" w:rsidRPr="008B4816">
      <w:pPr>
        <w:spacing w:before="200"/>
        <w:ind w:firstLine="709"/>
        <w:jc w:val="both"/>
      </w:pPr>
      <w:r w:rsidRPr="008B4816">
        <w:t>U odnosu na tražbine I. višeg isplatnog reda stečajna upraviteljica se izjasnila ka</w:t>
      </w:r>
      <w:r w:rsidR="002C58CE">
        <w:t>k</w:t>
      </w:r>
      <w:r w:rsidRPr="008B4816">
        <w:t>o slijedi:</w:t>
      </w:r>
    </w:p>
    <w:p w:rsidRDefault="0011208F" w:rsidP="00531772" w:rsidR="00DC2088" w:rsidRPr="008B4816">
      <w:pPr>
        <w:spacing w:before="80"/>
        <w:ind w:firstLine="709"/>
        <w:jc w:val="both"/>
      </w:pPr>
      <w:r w:rsidRPr="008B4816">
        <w:t xml:space="preserve">Sve </w:t>
      </w:r>
      <w:r w:rsidR="002C58CE">
        <w:t>t</w:t>
      </w:r>
      <w:r w:rsidRPr="008B4816">
        <w:t>ražbine I. višeg isplatnog reda, koje su</w:t>
      </w:r>
      <w:r w:rsidR="00531772">
        <w:t xml:space="preserve"> bile</w:t>
      </w:r>
      <w:r w:rsidRPr="008B4816">
        <w:t xml:space="preserve"> predmet ispitivanja na </w:t>
      </w:r>
      <w:r w:rsidR="00531772">
        <w:t>rom</w:t>
      </w:r>
      <w:r w:rsidRPr="008B4816">
        <w:t xml:space="preserve"> ročištu,</w:t>
      </w:r>
      <w:r w:rsidR="00531772">
        <w:t xml:space="preserve"> stečajna </w:t>
      </w:r>
      <w:r w:rsidR="00531772" w:rsidRPr="00B51329">
        <w:t>upraviteljica priznala je</w:t>
      </w:r>
      <w:r w:rsidRPr="00B51329">
        <w:t xml:space="preserve"> u cijelosti</w:t>
      </w:r>
      <w:r w:rsidR="00DC2088" w:rsidRPr="00B51329">
        <w:t>, osim tražbine u tablici ispitanih tražbina pod rednim brojem 31. Filip Gelo, OIB: 68066482877, u ukupnom iznosu od 112.268,32 kn, stečajna upraviteljica priznala je u iznosu od 108.853,77 kn</w:t>
      </w:r>
      <w:r w:rsidR="00DC2088">
        <w:t>, dok ju je osporil</w:t>
      </w:r>
      <w:r w:rsidR="00DC2088" w:rsidRPr="008B4816">
        <w:t>a za iznos od 3.414,55 kn iz razloga nepravilnog obračuna iste.</w:t>
      </w:r>
    </w:p>
    <w:p w:rsidRDefault="00F94C8B" w:rsidP="00531772" w:rsidR="00F94C8B" w:rsidRPr="008B4816">
      <w:pPr>
        <w:spacing w:before="80"/>
        <w:ind w:firstLine="709"/>
        <w:jc w:val="both"/>
        <w:rPr>
          <w:color w:val="FF0000"/>
        </w:rPr>
      </w:pPr>
      <w:r w:rsidRPr="008B4816">
        <w:t xml:space="preserve">Nakon </w:t>
      </w:r>
      <w:r w:rsidRPr="00B51329">
        <w:t xml:space="preserve">što je </w:t>
      </w:r>
      <w:r w:rsidR="00DC2088" w:rsidRPr="00B51329">
        <w:t xml:space="preserve">ovaj </w:t>
      </w:r>
      <w:r w:rsidRPr="00B51329">
        <w:t>sud prisutnim vjerovnicima ukazao na odredbu čl. 177. st. 1. SZ-a, prema kojoj svaki vjerovnik</w:t>
      </w:r>
      <w:r w:rsidRPr="008B4816">
        <w:t xml:space="preserve"> može osporiti prijavu tražbine drugog stečajnog vjerovnika koju je </w:t>
      </w:r>
      <w:r w:rsidRPr="008B12D0">
        <w:t>priznao stečajni upravitelj, Alen Ivković, odvjetnik u Rijeci, kao punomoćnik stečajnih vjerovnika Davida Ilijevskog i Tellin – Hotela d.o.o. St</w:t>
      </w:r>
      <w:r w:rsidR="00531772" w:rsidRPr="008B12D0">
        <w:t>ari Grad osporio je</w:t>
      </w:r>
      <w:r w:rsidRPr="008B12D0">
        <w:t xml:space="preserve"> tražbinu </w:t>
      </w:r>
      <w:r w:rsidR="00CE6A24" w:rsidRPr="008B12D0">
        <w:t xml:space="preserve"> </w:t>
      </w:r>
      <w:r w:rsidRPr="008B12D0">
        <w:t>stečajnog vjerovnika I. višeg isplatnog reda pod rednim brojem 104</w:t>
      </w:r>
      <w:r w:rsidR="008B12D0" w:rsidRPr="008B12D0">
        <w:t>.</w:t>
      </w:r>
      <w:r w:rsidR="006B15CE" w:rsidRPr="008B12D0">
        <w:t xml:space="preserve"> u tablici </w:t>
      </w:r>
      <w:r w:rsidR="008B12D0" w:rsidRPr="008B12D0">
        <w:t xml:space="preserve">ispitanih tražbina - </w:t>
      </w:r>
      <w:r w:rsidRPr="008B12D0">
        <w:t>Republika Hrvatska, Ministarstvo</w:t>
      </w:r>
      <w:r w:rsidRPr="00531772">
        <w:t xml:space="preserve"> financija u iznosu od 56.149.385,42 kn iz razloga što je iz tablice vidljivo da je tražbina priznata na temelju izlista iz evidencije Porezne uprave i da za tu tražbinu uz prijavu nije pr</w:t>
      </w:r>
      <w:r w:rsidR="00531772">
        <w:t>iložena nikakva ovršna isprava</w:t>
      </w:r>
      <w:r w:rsidR="00140DE6">
        <w:t xml:space="preserve"> te</w:t>
      </w:r>
      <w:r w:rsidR="00531772">
        <w:t xml:space="preserve"> iz razloga što </w:t>
      </w:r>
      <w:r w:rsidRPr="00531772">
        <w:t>ta tražbina tog reda ne postoji i odavno je prestala.</w:t>
      </w:r>
    </w:p>
    <w:p w:rsidRDefault="001A6384" w:rsidP="00531772" w:rsidR="00F94C8B">
      <w:pPr>
        <w:spacing w:before="80"/>
      </w:pPr>
      <w:r>
        <w:tab/>
        <w:t>Vjerovni</w:t>
      </w:r>
      <w:r w:rsidR="00F94C8B" w:rsidRPr="008B4816">
        <w:t xml:space="preserve">ci </w:t>
      </w:r>
      <w:r w:rsidR="00721EE1">
        <w:t xml:space="preserve">David Ilijevski </w:t>
      </w:r>
      <w:r w:rsidR="00721EE1" w:rsidRPr="00721EE1">
        <w:t>i Tellin Hoteli d.o.o. Split,</w:t>
      </w:r>
      <w:r w:rsidR="00EF3767" w:rsidRPr="008B4816">
        <w:t xml:space="preserve"> kao niti drugi prisutni vjerovnici</w:t>
      </w:r>
      <w:r w:rsidR="00F94C8B" w:rsidRPr="008B4816">
        <w:t xml:space="preserve"> nisu osporili druge tražbine I. višeg isplatnog red</w:t>
      </w:r>
      <w:r w:rsidR="00EF3767" w:rsidRPr="008B4816">
        <w:t>a koje je priznala</w:t>
      </w:r>
      <w:r w:rsidR="00721EE1">
        <w:t xml:space="preserve"> stečajna upraviteljica.</w:t>
      </w:r>
    </w:p>
    <w:p w:rsidRDefault="00E73AEF" w:rsidP="00E73AEF" w:rsidR="00E73AEF">
      <w:pPr>
        <w:spacing w:before="200"/>
        <w:ind w:firstLine="709"/>
        <w:jc w:val="both"/>
      </w:pPr>
      <w:r>
        <w:t>Dana 13. svibnja 2016. godine kod ovog suda zaprimljeno je očitovanje stečajne upraviteljice o osporenim tražbinama vjerovnika od strane drugog vjerovnika (list 564-565 spisa), u kojem se navodi:</w:t>
      </w:r>
    </w:p>
    <w:p w:rsidRDefault="00E73AEF" w:rsidP="00E73AEF" w:rsidR="00E73AEF">
      <w:pPr>
        <w:spacing w:before="80"/>
        <w:ind w:firstLine="709"/>
        <w:jc w:val="both"/>
      </w:pPr>
      <w:r>
        <w:t>- u</w:t>
      </w:r>
      <w:r w:rsidRPr="007B71F9">
        <w:t xml:space="preserve"> odnosu </w:t>
      </w:r>
      <w:r w:rsidRPr="008B12D0">
        <w:t xml:space="preserve">na tražbinu stečajnog vjerovnika I. višeg isplatnog reda pod rednim brojem 104. u tablici </w:t>
      </w:r>
      <w:r w:rsidR="008B12D0" w:rsidRPr="008B12D0">
        <w:t xml:space="preserve">ispitanih </w:t>
      </w:r>
      <w:r w:rsidRPr="008B12D0">
        <w:t>tražbina, Republika Hrvatska, Ministarstvo financija, u iznosu od 56.149.385,42 kn naknadno je dostavljena</w:t>
      </w:r>
      <w:r w:rsidRPr="007B71F9">
        <w:t xml:space="preserve"> ovršna isprava, Rješenje Ministarstva financija, Porezne uprave, Područni ured Split, Ispostava Hvar, Klasa: UP/I-415-01/2013-01/40 od 22. prosinca 2014, (ovršna 7. siječnja 2015. godine) na ukupni iznos od 54.162.749,34 kn, od čega se na ovaj isplat</w:t>
      </w:r>
      <w:r>
        <w:t>ni red odnosi 43.859.931,24 kn;</w:t>
      </w:r>
    </w:p>
    <w:p w:rsidRDefault="00DC2088" w:rsidP="00531772" w:rsidR="00DC2088">
      <w:pPr>
        <w:spacing w:before="80"/>
      </w:pPr>
    </w:p>
    <w:p w:rsidRDefault="00E73AEF" w:rsidP="00E73AEF" w:rsidR="00E73AEF" w:rsidRPr="008B12D0">
      <w:pPr>
        <w:spacing w:before="200"/>
        <w:ind w:firstLine="709"/>
        <w:jc w:val="both"/>
      </w:pPr>
      <w:r w:rsidRPr="008B12D0">
        <w:t>Nadalje, u citiranom očitovanju, kao i u očitovanju zaprimljenom kod ovoga suda 19. svibnja 2016. godine (list 570 spisa) stečajna upraviteljica istakla je da se nijedna tražbina osporena od strane stečajne upraviteljice ne temelji na ovršnoj ispravi.</w:t>
      </w:r>
    </w:p>
    <w:p w:rsidRDefault="00E73AEF" w:rsidP="00E73AEF" w:rsidR="00E73AEF" w:rsidRPr="008B12D0">
      <w:pPr>
        <w:spacing w:before="200"/>
        <w:ind w:firstLine="709"/>
        <w:jc w:val="both"/>
      </w:pPr>
      <w:r w:rsidRPr="008B12D0">
        <w:lastRenderedPageBreak/>
        <w:t>Na temelju očitovanja stečajne upraviteljice i vjerovnika nazočnih na općem ispitnom ročištu sud je izradio posebnu tablicu ispitanih tražbina u smislu odredbe čl. 177. st. 2. SZ-a (list 571-579</w:t>
      </w:r>
      <w:r w:rsidR="006B15CE" w:rsidRPr="008B12D0">
        <w:t xml:space="preserve"> </w:t>
      </w:r>
      <w:r w:rsidRPr="008B12D0">
        <w:t>spisa).</w:t>
      </w:r>
    </w:p>
    <w:p w:rsidRDefault="00E73AEF" w:rsidP="00E73AEF" w:rsidR="00E73AEF">
      <w:pPr>
        <w:spacing w:before="200"/>
        <w:jc w:val="both"/>
      </w:pPr>
      <w:r>
        <w:tab/>
        <w:t xml:space="preserve">Tražbine vjerovnika I. višeg isplatnog reda koje je priznala stečajna upraviteljica, a nije osporio koji od stečajnih vjerovnika, </w:t>
      </w:r>
      <w:r w:rsidRPr="008B12D0">
        <w:t>smatraju se utvrđenim, radi čega je temeljem odredbe čl. 177. st. 1. SZ-a odlučeno kao u izreci ovog rješenja pod točk</w:t>
      </w:r>
      <w:r w:rsidR="006B15CE" w:rsidRPr="008B12D0">
        <w:t>o</w:t>
      </w:r>
      <w:r w:rsidRPr="008B12D0">
        <w:t>m I.</w:t>
      </w:r>
      <w:r>
        <w:t xml:space="preserve"> </w:t>
      </w:r>
    </w:p>
    <w:p w:rsidRDefault="00E73AEF" w:rsidP="00E73AEF" w:rsidR="00E73AEF">
      <w:pPr>
        <w:spacing w:before="200"/>
        <w:ind w:firstLine="708"/>
        <w:jc w:val="both"/>
      </w:pPr>
      <w:r>
        <w:t xml:space="preserve">Tražbine </w:t>
      </w:r>
      <w:r w:rsidRPr="008B12D0">
        <w:t>vjerovnika I.</w:t>
      </w:r>
      <w:r w:rsidR="008B12D0" w:rsidRPr="008B12D0">
        <w:t xml:space="preserve"> </w:t>
      </w:r>
      <w:r w:rsidRPr="008B12D0">
        <w:t>višeg isplatnog reda koje su osporili stečajna upraviteljica ili stečajni vjerovnici, smatraju se osporenima</w:t>
      </w:r>
      <w:r>
        <w:t xml:space="preserve">, radi čega je </w:t>
      </w:r>
      <w:r w:rsidRPr="008B12D0">
        <w:t>analognom primjenom odredbe čl. 177. st. 1. SZ-a odlučeno kao u izreci ovog rješenja pod točk</w:t>
      </w:r>
      <w:r w:rsidR="006B15CE" w:rsidRPr="008B12D0">
        <w:t>o</w:t>
      </w:r>
      <w:r w:rsidRPr="008B12D0">
        <w:t>m II.</w:t>
      </w:r>
      <w:r w:rsidRPr="008B12D0">
        <w:rPr>
          <w:u w:val="single"/>
        </w:rPr>
        <w:t xml:space="preserve"> </w:t>
      </w:r>
    </w:p>
    <w:p w:rsidRDefault="00E73AEF" w:rsidP="00E73AEF" w:rsidR="00AE6AB4">
      <w:pPr>
        <w:spacing w:before="200"/>
        <w:jc w:val="both"/>
      </w:pPr>
      <w:r>
        <w:tab/>
      </w:r>
      <w:r w:rsidR="00F779D1">
        <w:t xml:space="preserve">Tražbinu </w:t>
      </w:r>
      <w:r w:rsidR="00F779D1" w:rsidRPr="00F779D1">
        <w:t>vjerovnika</w:t>
      </w:r>
      <w:r w:rsidR="006A0E38" w:rsidRPr="00F779D1">
        <w:t xml:space="preserve"> I</w:t>
      </w:r>
      <w:r w:rsidR="00415564" w:rsidRPr="00F779D1">
        <w:t>.</w:t>
      </w:r>
      <w:r w:rsidR="006A0E38" w:rsidRPr="00F779D1">
        <w:t xml:space="preserve"> višeg isplatnog reda </w:t>
      </w:r>
      <w:r w:rsidR="00D309AD" w:rsidRPr="00F779D1">
        <w:rPr>
          <w:rFonts w:eastAsia="Arial Unicode MS"/>
          <w:lang w:eastAsia="en-US"/>
        </w:rPr>
        <w:t>FILIP GELO, OIB: 68066482877</w:t>
      </w:r>
      <w:r w:rsidR="00F779D1" w:rsidRPr="00F779D1">
        <w:rPr>
          <w:rFonts w:eastAsia="Arial Unicode MS"/>
          <w:lang w:eastAsia="en-US"/>
        </w:rPr>
        <w:t xml:space="preserve">, u ukupnom </w:t>
      </w:r>
      <w:r w:rsidR="006A0E38" w:rsidRPr="00F779D1">
        <w:rPr>
          <w:rFonts w:eastAsia="Arial Unicode MS"/>
          <w:lang w:eastAsia="en-US"/>
        </w:rPr>
        <w:t xml:space="preserve"> </w:t>
      </w:r>
      <w:r w:rsidR="00F779D1" w:rsidRPr="00F779D1">
        <w:t>iznosu od 112.268,32 kn stečajna upraviteljica osporila je u iznosu od  3.414,55 kn, a za koju je ovaj sud na osnovu dokumentacije u spisu (prijave tražbina) utvrdio da se ne temelji na ovršnim ispravama, radi čega je valjalo tog vjerovnika uputiti u parnicu radi utvrđenja osporene tražbine, a temeljem odredbe čl. 178. st.</w:t>
      </w:r>
      <w:r w:rsidR="00F779D1" w:rsidRPr="00F779D1">
        <w:rPr>
          <w:color w:val="C00000"/>
        </w:rPr>
        <w:t>1.</w:t>
      </w:r>
      <w:r w:rsidR="00F779D1" w:rsidRPr="00F779D1">
        <w:t xml:space="preserve"> SZ-a, radi čega je odlučeno kao u izreci ovog rješenja pod točkom III.</w:t>
      </w:r>
    </w:p>
    <w:p w:rsidRDefault="00E73AEF" w:rsidP="00E73AEF" w:rsidR="00E73AEF" w:rsidRPr="000566CF">
      <w:pPr>
        <w:spacing w:before="200"/>
        <w:ind w:firstLine="708"/>
        <w:jc w:val="both"/>
      </w:pPr>
      <w:r>
        <w:t>U odnosu na stečajn</w:t>
      </w:r>
      <w:r w:rsidR="00750449">
        <w:t xml:space="preserve">og </w:t>
      </w:r>
      <w:r>
        <w:t>vjerovnik</w:t>
      </w:r>
      <w:r w:rsidR="000566CF">
        <w:t>a</w:t>
      </w:r>
      <w:r>
        <w:t xml:space="preserve"> I</w:t>
      </w:r>
      <w:r w:rsidR="00C74687">
        <w:t xml:space="preserve">. </w:t>
      </w:r>
      <w:r w:rsidRPr="00750449">
        <w:t>višeg isplatnog reda</w:t>
      </w:r>
      <w:r w:rsidR="00750449" w:rsidRPr="00750449">
        <w:t xml:space="preserve"> </w:t>
      </w:r>
      <w:r w:rsidR="00750449">
        <w:t>Republik</w:t>
      </w:r>
      <w:r w:rsidR="000566CF">
        <w:t>u</w:t>
      </w:r>
      <w:r w:rsidR="00750449">
        <w:t xml:space="preserve"> Hrvatsk</w:t>
      </w:r>
      <w:r w:rsidR="000566CF">
        <w:t>u</w:t>
      </w:r>
      <w:r w:rsidR="00750449">
        <w:t>, Ministarstv</w:t>
      </w:r>
      <w:r w:rsidR="000566CF">
        <w:t>o</w:t>
      </w:r>
      <w:r w:rsidR="00750449">
        <w:t xml:space="preserve"> financija,</w:t>
      </w:r>
      <w:r>
        <w:t xml:space="preserve"> čij</w:t>
      </w:r>
      <w:r w:rsidR="00750449">
        <w:t xml:space="preserve">u je </w:t>
      </w:r>
      <w:r>
        <w:t>tražbin</w:t>
      </w:r>
      <w:r w:rsidR="00750449">
        <w:t xml:space="preserve">u u iznosu od </w:t>
      </w:r>
      <w:r w:rsidR="00750449" w:rsidRPr="008B4816">
        <w:rPr>
          <w:rFonts w:eastAsia="Arial Unicode MS"/>
          <w:lang w:eastAsia="en-US"/>
        </w:rPr>
        <w:t>56.149.385,42 kn</w:t>
      </w:r>
      <w:r w:rsidR="00750449">
        <w:t xml:space="preserve"> </w:t>
      </w:r>
      <w:r>
        <w:t>stečajna upraviteljica priznala</w:t>
      </w:r>
      <w:r w:rsidR="00C503CA">
        <w:t xml:space="preserve"> u </w:t>
      </w:r>
      <w:r w:rsidR="00C503CA" w:rsidRPr="000566CF">
        <w:t>cijelosti</w:t>
      </w:r>
      <w:r w:rsidRPr="000566CF">
        <w:t>, a</w:t>
      </w:r>
      <w:r w:rsidR="00C503CA" w:rsidRPr="000566CF">
        <w:t>li su je</w:t>
      </w:r>
      <w:r w:rsidRPr="000566CF">
        <w:t xml:space="preserve"> osporili stečajni vjerovnici David Ilijevski i Tellin Hoteli d.o.o. Split, ovaj sud na temelju </w:t>
      </w:r>
      <w:r w:rsidR="00C03C17" w:rsidRPr="000566CF">
        <w:t>dokumentacije u spisu</w:t>
      </w:r>
      <w:r w:rsidR="000566CF" w:rsidRPr="000566CF">
        <w:t>,</w:t>
      </w:r>
      <w:r w:rsidR="00C03C17" w:rsidRPr="000566CF">
        <w:t xml:space="preserve"> </w:t>
      </w:r>
      <w:r w:rsidR="000566CF" w:rsidRPr="000566CF">
        <w:t>odnosno</w:t>
      </w:r>
      <w:r w:rsidR="00C03C17" w:rsidRPr="000566CF">
        <w:t xml:space="preserve"> </w:t>
      </w:r>
      <w:r w:rsidRPr="000566CF">
        <w:t>prijav</w:t>
      </w:r>
      <w:r w:rsidR="000566CF" w:rsidRPr="000566CF">
        <w:t>e</w:t>
      </w:r>
      <w:r w:rsidRPr="000566CF">
        <w:t xml:space="preserve"> tražbin</w:t>
      </w:r>
      <w:r w:rsidR="000566CF" w:rsidRPr="000566CF">
        <w:t>e</w:t>
      </w:r>
      <w:r w:rsidRPr="000566CF">
        <w:t xml:space="preserve"> te očitovanja stečajne upraviteljice od 13. svibnja 2016. godine (list 564-569) utvrđuje kako slijedi:</w:t>
      </w:r>
    </w:p>
    <w:p w:rsidRDefault="00E73AEF" w:rsidP="00E73AEF" w:rsidR="00E73AEF" w:rsidRPr="000566CF">
      <w:pPr>
        <w:spacing w:before="80"/>
        <w:ind w:firstLine="709"/>
        <w:jc w:val="both"/>
      </w:pPr>
      <w:r w:rsidRPr="000566CF">
        <w:t xml:space="preserve">- tražbina vjerovnika I. višeg isplatnog reda Republike Hrvatske, Ministarstva financija, </w:t>
      </w:r>
      <w:r w:rsidR="00C503CA" w:rsidRPr="000566CF">
        <w:t xml:space="preserve">u dijelu osporenog iznosa </w:t>
      </w:r>
      <w:r w:rsidRPr="000566CF">
        <w:t>od 43.859.931,24 kn, temelji se na ovršnoj ispravi (ovršno rješenje Ministarstva financija, Porezne uprave Klasa: UP/I-415-01/2013-01/40 od 22. prosinca 2014. godine – list 566-569 spisa),</w:t>
      </w:r>
    </w:p>
    <w:p w:rsidRDefault="00750449" w:rsidP="00750449" w:rsidR="00750449">
      <w:pPr>
        <w:spacing w:before="80"/>
        <w:jc w:val="both"/>
      </w:pPr>
      <w:r w:rsidRPr="000566CF">
        <w:t xml:space="preserve">pa je u smislu odredbe čl. 178. st. 4. </w:t>
      </w:r>
      <w:r w:rsidR="00182065" w:rsidRPr="000566CF">
        <w:t>i st.</w:t>
      </w:r>
      <w:r w:rsidR="000566CF" w:rsidRPr="000566CF">
        <w:t xml:space="preserve"> </w:t>
      </w:r>
      <w:r w:rsidR="00182065" w:rsidRPr="000566CF">
        <w:t xml:space="preserve">6. </w:t>
      </w:r>
      <w:r w:rsidRPr="000566CF">
        <w:t xml:space="preserve">SZ-a </w:t>
      </w:r>
      <w:r w:rsidR="00A23883" w:rsidRPr="000566CF">
        <w:t xml:space="preserve">na </w:t>
      </w:r>
      <w:r w:rsidRPr="000566CF">
        <w:t>parnicu valjalo uputiti osporavatelje Davida Ilijevskog i Tellin Hoteli d.o.o. Split, da dokažu osnovanost svog osporavanja</w:t>
      </w:r>
      <w:r w:rsidR="00C503CA" w:rsidRPr="000566CF">
        <w:t xml:space="preserve"> </w:t>
      </w:r>
      <w:r w:rsidR="00CE7723" w:rsidRPr="000566CF">
        <w:t xml:space="preserve">vjerovnikove tražbine </w:t>
      </w:r>
      <w:r w:rsidR="00C503CA" w:rsidRPr="000566CF">
        <w:t>u tom dijelu</w:t>
      </w:r>
      <w:r w:rsidR="000566CF">
        <w:t xml:space="preserve"> (pri čemu osporavatelj nastupa u svoje ime i za svoj račun)</w:t>
      </w:r>
      <w:r w:rsidRPr="000566CF">
        <w:t>, radi čega je odlučeno kao u izreci ovog rješenja pod točk</w:t>
      </w:r>
      <w:r w:rsidR="006B15CE" w:rsidRPr="000566CF">
        <w:t>o</w:t>
      </w:r>
      <w:r w:rsidRPr="000566CF">
        <w:t xml:space="preserve">m IV. </w:t>
      </w:r>
    </w:p>
    <w:p w:rsidRDefault="00750449" w:rsidP="00750449" w:rsidR="00750449" w:rsidRPr="000566CF">
      <w:pPr>
        <w:spacing w:before="200"/>
        <w:ind w:firstLine="708"/>
        <w:jc w:val="both"/>
      </w:pPr>
      <w:r>
        <w:rPr>
          <w:rFonts w:eastAsia="Arial Unicode MS"/>
          <w:lang w:eastAsia="en-US"/>
        </w:rPr>
        <w:t>Nadalje, u</w:t>
      </w:r>
      <w:r>
        <w:t xml:space="preserve"> odnosu na preostal</w:t>
      </w:r>
      <w:r w:rsidR="00C503CA">
        <w:t xml:space="preserve">i dio osporene tražbine </w:t>
      </w:r>
      <w:r>
        <w:t>stečajn</w:t>
      </w:r>
      <w:r w:rsidR="00C74687">
        <w:t>og</w:t>
      </w:r>
      <w:r>
        <w:t xml:space="preserve"> vjerovnika I. višeg isplatnog reda  (</w:t>
      </w:r>
      <w:r w:rsidRPr="00A5610F">
        <w:t>Republika Hrvatska, Ministarstvo financija</w:t>
      </w:r>
      <w:r w:rsidR="00C503CA">
        <w:t xml:space="preserve">) u </w:t>
      </w:r>
      <w:r>
        <w:t>iznos</w:t>
      </w:r>
      <w:r w:rsidR="00C503CA">
        <w:t>u</w:t>
      </w:r>
      <w:r>
        <w:t xml:space="preserve"> od 12.289.454,18 </w:t>
      </w:r>
      <w:r w:rsidRPr="000566CF">
        <w:t>kn)</w:t>
      </w:r>
      <w:r w:rsidR="00C74687" w:rsidRPr="000566CF">
        <w:t>, a od strane osporavatelja vjerovnika Davida Ilijevskog i Tellin Hoteli d.o.o. Split,</w:t>
      </w:r>
      <w:r w:rsidRPr="000566CF">
        <w:t xml:space="preserve"> ovaj sud na temelju</w:t>
      </w:r>
      <w:r w:rsidR="00C03C17" w:rsidRPr="000566CF">
        <w:t xml:space="preserve"> dokumentacije u spisu</w:t>
      </w:r>
      <w:r w:rsidR="000566CF" w:rsidRPr="000566CF">
        <w:t>,</w:t>
      </w:r>
      <w:r w:rsidR="00C03C17" w:rsidRPr="000566CF">
        <w:t xml:space="preserve"> odnosn</w:t>
      </w:r>
      <w:r w:rsidR="000566CF" w:rsidRPr="000566CF">
        <w:t>o</w:t>
      </w:r>
      <w:r w:rsidRPr="000566CF">
        <w:t xml:space="preserve"> prijav</w:t>
      </w:r>
      <w:r w:rsidR="000566CF" w:rsidRPr="000566CF">
        <w:t>e</w:t>
      </w:r>
      <w:r w:rsidRPr="000566CF">
        <w:t xml:space="preserve"> tražbin</w:t>
      </w:r>
      <w:r w:rsidR="000566CF" w:rsidRPr="000566CF">
        <w:t>e</w:t>
      </w:r>
      <w:r w:rsidRPr="000566CF">
        <w:t xml:space="preserve"> te očitovanja stečajne upraviteljice od 13. svibnja 2016. godine (list 564-569) utvrđuje da se tražbin</w:t>
      </w:r>
      <w:r w:rsidR="00C74687" w:rsidRPr="000566CF">
        <w:t xml:space="preserve">a u tom dijelu </w:t>
      </w:r>
      <w:r w:rsidRPr="000566CF">
        <w:t>ne temelj</w:t>
      </w:r>
      <w:r w:rsidR="000566CF" w:rsidRPr="000566CF">
        <w:t>i</w:t>
      </w:r>
      <w:r w:rsidRPr="000566CF">
        <w:t xml:space="preserve"> na ovršnim ispravama. Na temelju takvog utvrđenja, a u smislu odredbe čl. 178. st. 2.</w:t>
      </w:r>
      <w:r w:rsidR="00182065" w:rsidRPr="000566CF">
        <w:t xml:space="preserve"> i st.</w:t>
      </w:r>
      <w:r w:rsidR="000566CF" w:rsidRPr="000566CF">
        <w:t xml:space="preserve"> </w:t>
      </w:r>
      <w:r w:rsidR="00182065" w:rsidRPr="000566CF">
        <w:t>6.</w:t>
      </w:r>
      <w:r w:rsidRPr="000566CF">
        <w:t xml:space="preserve"> SZ-a, </w:t>
      </w:r>
      <w:r w:rsidR="00A23883" w:rsidRPr="000566CF">
        <w:t xml:space="preserve">na </w:t>
      </w:r>
      <w:r w:rsidRPr="000566CF">
        <w:t>parnicu je valjalo uputiti stečajn</w:t>
      </w:r>
      <w:r w:rsidR="00C74687" w:rsidRPr="000566CF">
        <w:t xml:space="preserve">og </w:t>
      </w:r>
      <w:r w:rsidRPr="000566CF">
        <w:t xml:space="preserve"> vjerovnik</w:t>
      </w:r>
      <w:r w:rsidR="00C74687" w:rsidRPr="000566CF">
        <w:t>a</w:t>
      </w:r>
      <w:r w:rsidRPr="000566CF">
        <w:t xml:space="preserve"> čij</w:t>
      </w:r>
      <w:r w:rsidR="00C74687" w:rsidRPr="000566CF">
        <w:t>a</w:t>
      </w:r>
      <w:r w:rsidRPr="000566CF">
        <w:t xml:space="preserve"> </w:t>
      </w:r>
      <w:r w:rsidR="00C74687" w:rsidRPr="000566CF">
        <w:t>je</w:t>
      </w:r>
      <w:r w:rsidRPr="000566CF">
        <w:t xml:space="preserve"> tražbin</w:t>
      </w:r>
      <w:r w:rsidR="00C74687" w:rsidRPr="000566CF">
        <w:t>a</w:t>
      </w:r>
      <w:r w:rsidRPr="000566CF">
        <w:t xml:space="preserve"> osporen</w:t>
      </w:r>
      <w:r w:rsidR="00C74687" w:rsidRPr="000566CF">
        <w:t xml:space="preserve">a, a </w:t>
      </w:r>
      <w:r w:rsidRPr="000566CF">
        <w:t>radi utvrđivanja osporene tražbine, pri čemu se napominje da u toj parnici osporavatelj nastupa u ime i za račun stečajnog dužnika, radi čega je odlučeno kao  u izreci ovog rješenja pod točk</w:t>
      </w:r>
      <w:r w:rsidR="006B15CE" w:rsidRPr="000566CF">
        <w:t>o</w:t>
      </w:r>
      <w:r w:rsidRPr="000566CF">
        <w:t>m V</w:t>
      </w:r>
      <w:r w:rsidR="000566CF">
        <w:t>.</w:t>
      </w:r>
    </w:p>
    <w:p w:rsidRDefault="00E73AEF" w:rsidP="00531772" w:rsidR="00E73AEF">
      <w:pPr>
        <w:spacing w:before="80"/>
      </w:pPr>
    </w:p>
    <w:p w:rsidRDefault="0091320F" w:rsidP="00F51DBF" w:rsidR="00E73AEF" w:rsidRPr="00F51DBF">
      <w:pPr>
        <w:pStyle w:val="Odlomakpopisa"/>
        <w:numPr>
          <w:ilvl w:val="0"/>
          <w:numId w:val="30"/>
        </w:numPr>
        <w:spacing w:before="80"/>
        <w:jc w:val="both"/>
        <w:rPr>
          <w:b/>
          <w:i/>
        </w:rPr>
      </w:pPr>
      <w:r w:rsidRPr="00F51DBF">
        <w:rPr>
          <w:rFonts w:eastAsia="Arial Unicode MS"/>
          <w:b/>
          <w:i/>
          <w:lang w:eastAsia="en-US"/>
        </w:rPr>
        <w:t xml:space="preserve">U odnosu na </w:t>
      </w:r>
      <w:r w:rsidR="00A37D1E">
        <w:rPr>
          <w:rFonts w:eastAsia="Arial Unicode MS"/>
          <w:b/>
          <w:i/>
          <w:lang w:eastAsia="en-US"/>
        </w:rPr>
        <w:t xml:space="preserve">točke </w:t>
      </w:r>
      <w:r w:rsidRPr="00F51DBF">
        <w:rPr>
          <w:rFonts w:eastAsia="Arial Unicode MS"/>
          <w:b/>
          <w:i/>
          <w:lang w:eastAsia="en-US"/>
        </w:rPr>
        <w:t>VI</w:t>
      </w:r>
      <w:r w:rsidR="002C142D">
        <w:rPr>
          <w:rFonts w:eastAsia="Arial Unicode MS"/>
          <w:b/>
          <w:i/>
          <w:lang w:eastAsia="en-US"/>
        </w:rPr>
        <w:t>.</w:t>
      </w:r>
      <w:r w:rsidRPr="00F51DBF">
        <w:rPr>
          <w:rFonts w:eastAsia="Arial Unicode MS"/>
          <w:b/>
          <w:i/>
          <w:lang w:eastAsia="en-US"/>
        </w:rPr>
        <w:t>, VII</w:t>
      </w:r>
      <w:r w:rsidR="002C142D">
        <w:rPr>
          <w:rFonts w:eastAsia="Arial Unicode MS"/>
          <w:b/>
          <w:i/>
          <w:lang w:eastAsia="en-US"/>
        </w:rPr>
        <w:t>.</w:t>
      </w:r>
      <w:r w:rsidRPr="00F51DBF">
        <w:rPr>
          <w:rFonts w:eastAsia="Arial Unicode MS"/>
          <w:b/>
          <w:i/>
          <w:lang w:eastAsia="en-US"/>
        </w:rPr>
        <w:t>, VIII</w:t>
      </w:r>
      <w:r w:rsidR="002C142D">
        <w:rPr>
          <w:rFonts w:eastAsia="Arial Unicode MS"/>
          <w:b/>
          <w:i/>
          <w:lang w:eastAsia="en-US"/>
        </w:rPr>
        <w:t xml:space="preserve">., IX. i </w:t>
      </w:r>
      <w:r w:rsidRPr="00F51DBF">
        <w:rPr>
          <w:rFonts w:eastAsia="Arial Unicode MS"/>
          <w:b/>
          <w:i/>
          <w:lang w:eastAsia="en-US"/>
        </w:rPr>
        <w:t>X</w:t>
      </w:r>
      <w:r w:rsidR="002C142D">
        <w:rPr>
          <w:rFonts w:eastAsia="Arial Unicode MS"/>
          <w:b/>
          <w:i/>
          <w:lang w:eastAsia="en-US"/>
        </w:rPr>
        <w:t>.</w:t>
      </w:r>
      <w:r w:rsidRPr="00F51DBF">
        <w:rPr>
          <w:rFonts w:eastAsia="Arial Unicode MS"/>
          <w:b/>
          <w:i/>
          <w:lang w:eastAsia="en-US"/>
        </w:rPr>
        <w:t xml:space="preserve"> izreke rješenja </w:t>
      </w:r>
      <w:r w:rsidRPr="00F51DBF">
        <w:rPr>
          <w:b/>
          <w:i/>
        </w:rPr>
        <w:t>(tražbine II. višeg ispitnog reda)</w:t>
      </w:r>
    </w:p>
    <w:p w:rsidRDefault="004855DC" w:rsidP="00522DBE" w:rsidR="004855DC" w:rsidRPr="008B4816">
      <w:pPr>
        <w:spacing w:before="200"/>
        <w:ind w:firstLine="709"/>
        <w:jc w:val="both"/>
      </w:pPr>
      <w:r w:rsidRPr="008B4816">
        <w:t>U odnosu na tražbine II. višeg isplatnog reda stečajna upraviteljica se izjasnila kao slijedi:</w:t>
      </w:r>
    </w:p>
    <w:p w:rsidRDefault="00F94C8B" w:rsidP="00531772" w:rsidR="00F94C8B" w:rsidRPr="00F51DBF">
      <w:pPr>
        <w:spacing w:before="100"/>
        <w:ind w:firstLine="709"/>
        <w:jc w:val="both"/>
      </w:pPr>
      <w:r w:rsidRPr="008B4816">
        <w:lastRenderedPageBreak/>
        <w:t>Tražbinu stečajnog vjerovnika Republike Hrvatske, OIB: 52634238</w:t>
      </w:r>
      <w:r w:rsidR="00531772">
        <w:t>587, u iznosu od 868.205,90 kn stečajna upraviteljica je osporil</w:t>
      </w:r>
      <w:r w:rsidRPr="008B4816">
        <w:t>a u cijelosti iz razloga što</w:t>
      </w:r>
      <w:r w:rsidR="00531772">
        <w:t xml:space="preserve"> su</w:t>
      </w:r>
      <w:r w:rsidRPr="008B4816">
        <w:t xml:space="preserve"> parnični troškovi koji su </w:t>
      </w:r>
      <w:r w:rsidRPr="00F51DBF">
        <w:t xml:space="preserve">prijavljeni </w:t>
      </w:r>
      <w:r w:rsidR="00531772" w:rsidRPr="00F51DBF">
        <w:t>proizašli iz nepravomoćne presude</w:t>
      </w:r>
      <w:r w:rsidRPr="00F51DBF">
        <w:t xml:space="preserve">, žalbeni postupak je u tijeku, </w:t>
      </w:r>
      <w:r w:rsidR="00531772" w:rsidRPr="00F51DBF">
        <w:t xml:space="preserve">pa valja pričekati </w:t>
      </w:r>
      <w:r w:rsidRPr="00F51DBF">
        <w:t xml:space="preserve">dok se </w:t>
      </w:r>
      <w:r w:rsidR="00D83B83" w:rsidRPr="00F51DBF">
        <w:t xml:space="preserve">on i pravomoćno </w:t>
      </w:r>
      <w:r w:rsidRPr="00F51DBF">
        <w:t>završi.</w:t>
      </w:r>
    </w:p>
    <w:p w:rsidRDefault="00F94C8B" w:rsidP="00531772" w:rsidR="00F94C8B" w:rsidRPr="00F51DBF">
      <w:pPr>
        <w:spacing w:before="100"/>
        <w:ind w:firstLine="709"/>
        <w:jc w:val="both"/>
      </w:pPr>
      <w:r w:rsidRPr="00F51DBF">
        <w:t>Tražbine stečajnih vjerovnika Kovačević Joška, OIB: 78426622892, Kovačević Maroja, OIB: 84019421271, Kovačević Roka, OIB: 18390379634, Dulčić Bogoslava, OIB: 80248733547, Petrović Ninke, OIB: 21908974669, Žugo Ranke, OIB: 69132735188, Franetović Ljubice, OIB: 23534990281 i Vranjican Vanje, OIB: 92790802384, u ukupnom</w:t>
      </w:r>
      <w:r w:rsidR="00531772" w:rsidRPr="00F51DBF">
        <w:t xml:space="preserve"> iznosu od 55.267,01 kn, </w:t>
      </w:r>
      <w:r w:rsidR="0077402C" w:rsidRPr="00F51DBF">
        <w:t xml:space="preserve">stečajna upraviteljica </w:t>
      </w:r>
      <w:r w:rsidR="00531772" w:rsidRPr="00F51DBF">
        <w:t>osporila j</w:t>
      </w:r>
      <w:r w:rsidRPr="00F51DBF">
        <w:t>e u cijelosti iz razloga što je predmetno potraživanje predmet sudskog spora koji se vodi pred Općinskim sudom u Starom Gradu.</w:t>
      </w:r>
    </w:p>
    <w:p w:rsidRDefault="00F94C8B" w:rsidP="00531772" w:rsidR="00F94C8B" w:rsidRPr="00F51DBF">
      <w:pPr>
        <w:spacing w:before="100"/>
        <w:ind w:firstLine="709"/>
        <w:jc w:val="both"/>
      </w:pPr>
      <w:r w:rsidRPr="00F51DBF">
        <w:t>Tražbinu grada Starog Grada, OIB: 95584171878, u iz</w:t>
      </w:r>
      <w:r w:rsidR="00531772" w:rsidRPr="00F51DBF">
        <w:t>nosu od 48.398.696,63 kn</w:t>
      </w:r>
      <w:r w:rsidR="0077402C" w:rsidRPr="00F51DBF">
        <w:t>,</w:t>
      </w:r>
      <w:r w:rsidR="00531772" w:rsidRPr="00F51DBF">
        <w:t xml:space="preserve"> </w:t>
      </w:r>
      <w:r w:rsidR="0077402C" w:rsidRPr="00F51DBF">
        <w:t xml:space="preserve">stečajna upraviteljica </w:t>
      </w:r>
      <w:r w:rsidR="00531772" w:rsidRPr="00F51DBF">
        <w:t>osporila je</w:t>
      </w:r>
      <w:r w:rsidRPr="00F51DBF">
        <w:t xml:space="preserve"> u cijelosti iz razloga što je predmetno potraživanje predmet sudskog spora koji se vodi pred Trgovačkim sudom u Splitu.</w:t>
      </w:r>
    </w:p>
    <w:p w:rsidRDefault="00F94C8B" w:rsidP="00531772" w:rsidR="00531772">
      <w:pPr>
        <w:spacing w:before="100"/>
        <w:ind w:firstLine="709"/>
        <w:jc w:val="both"/>
      </w:pPr>
      <w:r w:rsidRPr="00F51DBF">
        <w:t>Tražbine stečajnih vjerovnika Kurtović Nevenke, OIB: 28731800091, Birimiša Anite, OIB: 11616134219 i Marković Elide, OIB: 34790873777, u ukupnom</w:t>
      </w:r>
      <w:r w:rsidR="00531772" w:rsidRPr="00F51DBF">
        <w:t xml:space="preserve"> iznosu od 56.864,27 kn</w:t>
      </w:r>
      <w:r w:rsidR="0077402C" w:rsidRPr="00F51DBF">
        <w:t>,</w:t>
      </w:r>
      <w:r w:rsidR="00531772" w:rsidRPr="00F51DBF">
        <w:t xml:space="preserve"> </w:t>
      </w:r>
      <w:r w:rsidR="0077402C" w:rsidRPr="00F51DBF">
        <w:t xml:space="preserve">stečajna upraviteljica </w:t>
      </w:r>
      <w:r w:rsidR="00531772" w:rsidRPr="00F51DBF">
        <w:t>osporila je</w:t>
      </w:r>
      <w:r w:rsidRPr="00F51DBF">
        <w:t xml:space="preserve"> u cijelosti iz razloga što je predmetno potraživanje predmet sudskog spora koji se</w:t>
      </w:r>
      <w:r w:rsidRPr="008B4816">
        <w:t xml:space="preserve"> vodi pred Općinskim sudom u Splitu.</w:t>
      </w:r>
    </w:p>
    <w:p w:rsidRDefault="004855DC" w:rsidP="00531772" w:rsidR="004855DC" w:rsidRPr="008B4816">
      <w:pPr>
        <w:spacing w:before="100"/>
        <w:ind w:firstLine="709"/>
        <w:jc w:val="both"/>
      </w:pPr>
      <w:r w:rsidRPr="008B4816">
        <w:t>Sve ostale tražbine II. višeg isplatnog reda</w:t>
      </w:r>
      <w:r w:rsidR="005A309D" w:rsidRPr="008B4816">
        <w:t xml:space="preserve"> koje su bile predmetom ispitivanja na općem ispitnom ročištu</w:t>
      </w:r>
      <w:r w:rsidRPr="008B4816">
        <w:t xml:space="preserve"> stečajna upraviteljica je priznala u cijelosti.</w:t>
      </w:r>
    </w:p>
    <w:p w:rsidRDefault="00F94C8B" w:rsidP="00531772" w:rsidR="00F94C8B">
      <w:pPr>
        <w:spacing w:before="100"/>
        <w:ind w:firstLine="709"/>
        <w:jc w:val="both"/>
      </w:pPr>
      <w:r w:rsidRPr="008B4816">
        <w:t xml:space="preserve">Nakon što je sud prisutnim vjerovnicima ukazao na odredbu čl. 177. st. 1.  SZ-a, prema kojoj svaki vjerovnik može osporiti prijavu tražbine drugog stečajnog vjerovnika koju je priznao stečajni upravitelj, Alen Ivković, odvjetnik u Rijeci, kao punomoćnik stečajnih vjerovnika Davida Ilijevskog i Tellin – Hotela d.o.o. Stari Grad osporio je tražbine stečajnih vjerovnika II. višeg isplatnog </w:t>
      </w:r>
      <w:r w:rsidRPr="00F51DBF">
        <w:t>reda</w:t>
      </w:r>
      <w:r w:rsidR="00DF24D5" w:rsidRPr="00F51DBF">
        <w:t xml:space="preserve"> i to</w:t>
      </w:r>
      <w:r w:rsidRPr="00F51DBF">
        <w:t>:</w:t>
      </w:r>
    </w:p>
    <w:p w:rsidRDefault="00140DE6" w:rsidP="00140DE6" w:rsidR="00140DE6">
      <w:pPr>
        <w:spacing w:before="100"/>
        <w:ind w:firstLine="709"/>
        <w:jc w:val="both"/>
      </w:pPr>
      <w:r>
        <w:t xml:space="preserve">- </w:t>
      </w:r>
      <w:r w:rsidR="00F94C8B" w:rsidRPr="008B4816">
        <w:t>Republik</w:t>
      </w:r>
      <w:r>
        <w:t>e Hrvatske, Ministarstva</w:t>
      </w:r>
      <w:r w:rsidR="00F94C8B" w:rsidRPr="008B4816">
        <w:t xml:space="preserve"> financija u iznosu od 154.427.529,14 kn (u tablici ispitanih tražbina pod rednim brojem 2.) iz razloga što je ta tražbina odavno </w:t>
      </w:r>
      <w:r w:rsidR="00F94C8B" w:rsidRPr="00F51DBF">
        <w:t>prestala</w:t>
      </w:r>
      <w:r w:rsidR="00F94C8B" w:rsidRPr="008B4816">
        <w:t>, a iz tablice je vidljivo da je od strane stečajne upraviteljice utvrđena na temelju vjerodostojni</w:t>
      </w:r>
      <w:r>
        <w:t>h isprava, a ne ovršnih isprava;</w:t>
      </w:r>
    </w:p>
    <w:p w:rsidRDefault="00140DE6" w:rsidP="00140DE6" w:rsidR="00140DE6">
      <w:pPr>
        <w:spacing w:before="100"/>
        <w:ind w:firstLine="709"/>
        <w:jc w:val="both"/>
      </w:pPr>
      <w:r>
        <w:t xml:space="preserve">- </w:t>
      </w:r>
      <w:r w:rsidR="00F94C8B" w:rsidRPr="008B4816">
        <w:t>Hrvatsk</w:t>
      </w:r>
      <w:r>
        <w:t>e</w:t>
      </w:r>
      <w:r w:rsidR="00F94C8B" w:rsidRPr="008B4816">
        <w:t xml:space="preserve"> bank</w:t>
      </w:r>
      <w:r>
        <w:t>e</w:t>
      </w:r>
      <w:r w:rsidR="00F94C8B" w:rsidRPr="008B4816">
        <w:t xml:space="preserve"> za obnovu i </w:t>
      </w:r>
      <w:r w:rsidR="00F94C8B" w:rsidRPr="00F51DBF">
        <w:t>razvitak u iznosu od 629.962,73 kn (u tablici ispitanih tražbina pod rednim brojem 9.) iz razloga što je ta tražbina prestala i odavno je nastupila zastara;</w:t>
      </w:r>
    </w:p>
    <w:p w:rsidRDefault="00140DE6" w:rsidP="00140DE6" w:rsidR="00140DE6">
      <w:pPr>
        <w:spacing w:before="100"/>
        <w:ind w:firstLine="709"/>
        <w:jc w:val="both"/>
      </w:pPr>
      <w:r>
        <w:t xml:space="preserve">- </w:t>
      </w:r>
      <w:r w:rsidR="00F94C8B" w:rsidRPr="008B4816">
        <w:t>Grad</w:t>
      </w:r>
      <w:r>
        <w:t>a Starog</w:t>
      </w:r>
      <w:r w:rsidR="00F94C8B" w:rsidRPr="008B4816">
        <w:t xml:space="preserve"> Grad</w:t>
      </w:r>
      <w:r>
        <w:t>a</w:t>
      </w:r>
      <w:r w:rsidR="00F94C8B" w:rsidRPr="008B4816">
        <w:t xml:space="preserve"> u iznosu od 376.550,88 kn</w:t>
      </w:r>
      <w:r w:rsidR="00E71708" w:rsidRPr="008B4816">
        <w:t xml:space="preserve"> (u tablici ispitanih tražbina pod rednim brojem 21.)</w:t>
      </w:r>
      <w:r w:rsidR="00F94C8B" w:rsidRPr="008B4816">
        <w:t xml:space="preserve"> iz razloga što se tražbina odnosi na porez na tvrtku za razdoblja za koja je nastupila zastara naplate</w:t>
      </w:r>
      <w:r>
        <w:t>;</w:t>
      </w:r>
    </w:p>
    <w:p w:rsidRDefault="00140DE6" w:rsidP="00140DE6" w:rsidR="00F94C8B">
      <w:pPr>
        <w:spacing w:before="100"/>
        <w:ind w:firstLine="709"/>
        <w:jc w:val="both"/>
      </w:pPr>
      <w:r>
        <w:t xml:space="preserve">- </w:t>
      </w:r>
      <w:r w:rsidR="00E71708" w:rsidRPr="008B4816">
        <w:t>Republik</w:t>
      </w:r>
      <w:r>
        <w:t>e Hrvatske</w:t>
      </w:r>
      <w:r w:rsidR="00E71708" w:rsidRPr="008B4816">
        <w:t>, Ministarstv</w:t>
      </w:r>
      <w:r>
        <w:t>a</w:t>
      </w:r>
      <w:r w:rsidR="00E71708" w:rsidRPr="008B4816">
        <w:t xml:space="preserve"> financija u iznosu od 13.234.564,56 kn(u tablici ispitanih tražbina pod rednim brojem 28.) </w:t>
      </w:r>
      <w:r w:rsidR="00F94C8B" w:rsidRPr="008B4816">
        <w:t>iz razloga što je iz tablice vidljivo da je tražbina priznata na temelju izlista iz evidencije Porezne uprave i da za tu tražbinu uz prijavu nije p</w:t>
      </w:r>
      <w:r>
        <w:t>riložena nikakva ovršna isprava te iz</w:t>
      </w:r>
      <w:r w:rsidRPr="00140DE6">
        <w:t xml:space="preserve"> razloga što ta tražbina tog reda ne postoji i odavno je prestala.</w:t>
      </w:r>
    </w:p>
    <w:p w:rsidRDefault="001A6384" w:rsidP="001A6384" w:rsidR="001A6384">
      <w:pPr>
        <w:spacing w:before="200"/>
        <w:ind w:firstLine="709"/>
        <w:jc w:val="both"/>
      </w:pPr>
      <w:r w:rsidRPr="001A6384">
        <w:t xml:space="preserve">Vjerovnici David Ilijevski i Tellin Hoteli d.o.o. Split, kao niti drugi prisutni vjerovnici nisu osporili druge tražbine </w:t>
      </w:r>
      <w:r>
        <w:t>I</w:t>
      </w:r>
      <w:r w:rsidRPr="001A6384">
        <w:t>I. višeg isplatnog reda koje je priznala stečajna upraviteljica.</w:t>
      </w:r>
    </w:p>
    <w:p w:rsidRDefault="007B71F9" w:rsidP="001A6384" w:rsidR="007B71F9" w:rsidRPr="00DC2088">
      <w:pPr>
        <w:spacing w:before="200"/>
        <w:ind w:firstLine="709"/>
        <w:jc w:val="both"/>
        <w:rPr>
          <w:highlight w:val="yellow"/>
        </w:rPr>
      </w:pPr>
      <w:r w:rsidRPr="00DF24D5">
        <w:t xml:space="preserve">Dana 13. svibnja 2016. godine kod ovog suda zaprimljeno je očitovanje </w:t>
      </w:r>
      <w:r w:rsidR="00140DE6" w:rsidRPr="00DF24D5">
        <w:t>stečajne upraviteljice</w:t>
      </w:r>
      <w:r w:rsidRPr="00DF24D5">
        <w:t xml:space="preserve"> o osporenim tražbinama vjerovnika od strane drugog vjerovnika (list 564-565 spisa), u kojem se navodi:</w:t>
      </w:r>
    </w:p>
    <w:p w:rsidRDefault="007B71F9" w:rsidP="007B71F9" w:rsidR="007B71F9">
      <w:pPr>
        <w:spacing w:before="80"/>
        <w:ind w:firstLine="709"/>
        <w:jc w:val="both"/>
      </w:pPr>
      <w:r>
        <w:lastRenderedPageBreak/>
        <w:t>- u</w:t>
      </w:r>
      <w:r w:rsidRPr="007B71F9">
        <w:t xml:space="preserve"> odnosu na tražbinu stečajnog vjerovnika II. višeg isplatnog reda pod rednim brojem 2. u </w:t>
      </w:r>
      <w:r w:rsidRPr="002157A9">
        <w:t>tablici tražbina, Republika Hrvatska, Ministarstvo financija, u iznosu od 154.427.529,14 kn nije dostavljena ovršna isprava;</w:t>
      </w:r>
    </w:p>
    <w:p w:rsidRDefault="007B71F9" w:rsidP="007B71F9" w:rsidR="007B71F9" w:rsidRPr="002157A9">
      <w:pPr>
        <w:spacing w:before="80"/>
        <w:ind w:firstLine="709"/>
        <w:jc w:val="both"/>
      </w:pPr>
      <w:r>
        <w:t>- u</w:t>
      </w:r>
      <w:r w:rsidRPr="007B71F9">
        <w:t xml:space="preserve"> odnosu na tražbinu stečajnog vjerovnika II. višeg isplatnog reda pod rednim brojem 9. u tablici tražbina, Hrvatska banka za obnovu i razvitak, u cjelokupnom prijavljenom iznosu od 629.962,73 kn – </w:t>
      </w:r>
      <w:r w:rsidRPr="002157A9">
        <w:t>vjerovnik raspolaže ovršnom ispravom za iznos od 629.962,73 kn, i to Sporazumu o</w:t>
      </w:r>
      <w:r w:rsidR="00D53598">
        <w:t xml:space="preserve"> zasnivanju založnog prava na ne</w:t>
      </w:r>
      <w:r w:rsidRPr="002157A9">
        <w:t>kretninama radi osiguranja novčane tražbine od 14.07.2003.g., solemniziranom po javnom bilježniku Anti Aliću iz Zagreba pod brojem OU-382/03 (priložen u registratoru prijavljenih tražbina);</w:t>
      </w:r>
    </w:p>
    <w:p w:rsidRDefault="007B71F9" w:rsidP="007B71F9" w:rsidR="007B71F9" w:rsidRPr="002157A9">
      <w:pPr>
        <w:spacing w:before="80"/>
        <w:ind w:firstLine="709"/>
        <w:jc w:val="both"/>
      </w:pPr>
      <w:r w:rsidRPr="002157A9">
        <w:t>- u odnosu na tražbinu stečajnog vjerovnika II. višeg isplatnog reda pod rednim brojem 21. u tablici tražbina, Grad Stari Grad, u iznosu od 376.550,88 kn – vjerovnik raspolaže ovršnim ispravama za iznos od 3.180,00 kn, i to izvršnim poreznim rješenjima KLASA: UP/I-410-14/13-01/50, od 20.11.2013.g. na iznos od 1.060,00 kn,</w:t>
      </w:r>
      <w:r w:rsidR="006B15CE" w:rsidRPr="002157A9">
        <w:t xml:space="preserve"> </w:t>
      </w:r>
      <w:r w:rsidRPr="002157A9">
        <w:t>KLASA: UP/I-410-14/14-01/64, od 18.07.2014.g. na iznos od 1.060,00 kn,</w:t>
      </w:r>
      <w:r w:rsidR="006B15CE" w:rsidRPr="002157A9">
        <w:t xml:space="preserve"> </w:t>
      </w:r>
      <w:r w:rsidRPr="002157A9">
        <w:t>KLASA: UP/I-410-14/15-01/73, od 20.07.2015.g. na iznos od 1.060,00 kn,priloženima u registratoru prijavljenih tražbina,dok za iznos od 373.370,88 kn ne raspolaže ovršnom ispravom;</w:t>
      </w:r>
    </w:p>
    <w:p w:rsidRDefault="007B71F9" w:rsidP="007B71F9" w:rsidR="007B71F9" w:rsidRPr="000452CD">
      <w:pPr>
        <w:spacing w:before="80"/>
        <w:ind w:firstLine="709"/>
        <w:jc w:val="both"/>
      </w:pPr>
      <w:r w:rsidRPr="002157A9">
        <w:t>- u odnosu na tražbinu stečajnog vjerovnika II. višeg isplatnog reda pod rednim brojem 28. Republika Hrvatska, Ministarstvo financija u iznosu od 13.234.564,56 kn naknadno je dostavljena ovršna isprava, Rješenje Ministarstva financija, Porezne uprave, Područni ured Split, Ispostava Hvar, Klasa: UP/I-415-01/2013-01/40 od 22. prosinca 2014, (ovršna 7. siječnja 2015. godine) na ukupni iznos od 54.162.749,34 kn, od čega se na ovaj isplatni red odnosi 10.302.818,10 kn.</w:t>
      </w:r>
    </w:p>
    <w:p w:rsidRDefault="00861318" w:rsidP="00861318" w:rsidR="00861318" w:rsidRPr="000452CD">
      <w:pPr>
        <w:spacing w:before="200"/>
        <w:jc w:val="both"/>
      </w:pPr>
      <w:r w:rsidRPr="000452CD">
        <w:tab/>
        <w:t>Tražbine vjerovnika II. višeg isplatnog reda koje je priznala stečajna upraviteljica, a nije osporio koji od stečajnih vjerovnika, smatraju se utvrđenim, radi čega je temeljem odredbe čl. 177. st. 1. SZ-a odlučeno kao u izreci ovog rješenja pod točk</w:t>
      </w:r>
      <w:r w:rsidR="008B507E" w:rsidRPr="000452CD">
        <w:t>o</w:t>
      </w:r>
      <w:r w:rsidRPr="000452CD">
        <w:t>m VI.</w:t>
      </w:r>
    </w:p>
    <w:p w:rsidRDefault="00CB1967" w:rsidP="00CB1967" w:rsidR="00E566AE" w:rsidRPr="00C85564">
      <w:pPr>
        <w:spacing w:before="200"/>
        <w:ind w:firstLine="708"/>
        <w:jc w:val="both"/>
      </w:pPr>
      <w:r w:rsidRPr="000452CD">
        <w:t>Tražbine vjerovnika II. višeg isplatnog reda koje su osporili stečajna upraviteljica ili stečajni vjerovnici, smatraju se osporenima, radi čega je analognom primjenom odredbe čl. 177. st. 1. SZ-a odlučeno kao u izreci ovog rješenja pod točk</w:t>
      </w:r>
      <w:r w:rsidR="008B507E" w:rsidRPr="000452CD">
        <w:t>o</w:t>
      </w:r>
      <w:r w:rsidRPr="000452CD">
        <w:t xml:space="preserve">m </w:t>
      </w:r>
      <w:r w:rsidR="00E566AE" w:rsidRPr="000452CD">
        <w:t>VII.</w:t>
      </w:r>
    </w:p>
    <w:p w:rsidRDefault="00861318" w:rsidP="00861318" w:rsidR="00861318" w:rsidRPr="00E73AEF">
      <w:pPr>
        <w:spacing w:before="200"/>
        <w:jc w:val="both"/>
        <w:rPr>
          <w:highlight w:val="yellow"/>
        </w:rPr>
      </w:pPr>
      <w:r w:rsidRPr="00E11021">
        <w:tab/>
        <w:t>Vjerovnike II. višeg isplatnog reda</w:t>
      </w:r>
      <w:r w:rsidR="00E11021" w:rsidRPr="00E11021">
        <w:t xml:space="preserve">: </w:t>
      </w:r>
      <w:r w:rsidRPr="00E11021">
        <w:t>Republika Hrvatska za iznos od 868.205,90 kn, Kovačević Joško, Kovačević Maroje, Kovačević Roko, Dulčić Bogoslav, Petrović Ninka, Žugo Ranka, Franetović Ljubica i Vranjicanin Vanja za iznos 55.267,01 kn, Grad Stari Grad za iznos od 48.398.696,63 kn, Kurtović Nevenka, Birimiša Anita i Marković Elida za iznos od 56.864,27 kn</w:t>
      </w:r>
      <w:r w:rsidR="00E11021" w:rsidRPr="00E11021">
        <w:t xml:space="preserve">, </w:t>
      </w:r>
      <w:r w:rsidRPr="00E11021">
        <w:t xml:space="preserve">čije je </w:t>
      </w:r>
      <w:r w:rsidRPr="000452CD">
        <w:t xml:space="preserve">tražbine osporila stečajna upraviteljica, a za koje je </w:t>
      </w:r>
      <w:r w:rsidR="00E11021" w:rsidRPr="000452CD">
        <w:t xml:space="preserve">ovaj </w:t>
      </w:r>
      <w:r w:rsidRPr="000452CD">
        <w:t>sud utvrdio da se ne temelje na ovršnim ispravama, valjalo je uputiti u parnicu radi utvrđenja osporen</w:t>
      </w:r>
      <w:r w:rsidR="00E11021" w:rsidRPr="000452CD">
        <w:t>ih</w:t>
      </w:r>
      <w:r w:rsidRPr="000452CD">
        <w:t xml:space="preserve"> tražbin</w:t>
      </w:r>
      <w:r w:rsidR="00E11021" w:rsidRPr="000452CD">
        <w:t>a</w:t>
      </w:r>
      <w:r w:rsidRPr="000452CD">
        <w:t xml:space="preserve">, a temeljem odredbe čl. </w:t>
      </w:r>
      <w:r w:rsidR="00B548AA" w:rsidRPr="000452CD">
        <w:t xml:space="preserve">178. st. </w:t>
      </w:r>
      <w:r w:rsidR="008D62DF" w:rsidRPr="000452CD">
        <w:t>1</w:t>
      </w:r>
      <w:r w:rsidR="000452CD" w:rsidRPr="000452CD">
        <w:t>.</w:t>
      </w:r>
      <w:r w:rsidR="00B548AA" w:rsidRPr="000452CD">
        <w:t xml:space="preserve"> </w:t>
      </w:r>
      <w:r w:rsidR="00182065" w:rsidRPr="000452CD">
        <w:t>i st.</w:t>
      </w:r>
      <w:r w:rsidR="000452CD" w:rsidRPr="000452CD">
        <w:t xml:space="preserve"> </w:t>
      </w:r>
      <w:r w:rsidR="00182065" w:rsidRPr="000452CD">
        <w:t xml:space="preserve">6. </w:t>
      </w:r>
      <w:r w:rsidR="00B548AA" w:rsidRPr="000452CD">
        <w:t>SZ-a, radi čega je odlučeno kao u izreci ovog rješenja pod točk</w:t>
      </w:r>
      <w:r w:rsidR="008B507E" w:rsidRPr="000452CD">
        <w:t>o</w:t>
      </w:r>
      <w:r w:rsidR="00B548AA" w:rsidRPr="000452CD">
        <w:t xml:space="preserve">m </w:t>
      </w:r>
      <w:r w:rsidR="00E566AE" w:rsidRPr="000452CD">
        <w:t xml:space="preserve"> VIII</w:t>
      </w:r>
      <w:r w:rsidR="00B548AA" w:rsidRPr="000452CD">
        <w:t>.</w:t>
      </w:r>
    </w:p>
    <w:p w:rsidRDefault="00D80573" w:rsidP="00024F65" w:rsidR="00D80573" w:rsidRPr="00E73AEF">
      <w:pPr>
        <w:spacing w:before="200"/>
        <w:ind w:firstLine="708"/>
        <w:jc w:val="both"/>
        <w:rPr>
          <w:highlight w:val="yellow"/>
        </w:rPr>
      </w:pPr>
      <w:r w:rsidRPr="00E11021">
        <w:t>U</w:t>
      </w:r>
      <w:r w:rsidR="00024F65" w:rsidRPr="00E11021">
        <w:t xml:space="preserve"> odnosu na </w:t>
      </w:r>
      <w:r w:rsidRPr="000452CD">
        <w:t xml:space="preserve">stečajne vjerovnike II. višeg isplatnog reda, čije je tražbine stečajna upraviteljica priznala, a osporili su ih stečajni vjerovnici David Ilijevski i Tellin Hoteli d.o.o. Split, ovaj sud na temelju </w:t>
      </w:r>
      <w:r w:rsidR="008D62DF" w:rsidRPr="000452CD">
        <w:t>dokumentacije u spisu</w:t>
      </w:r>
      <w:r w:rsidR="000452CD" w:rsidRPr="000452CD">
        <w:t>,</w:t>
      </w:r>
      <w:r w:rsidR="008D62DF" w:rsidRPr="000452CD">
        <w:t xml:space="preserve"> odnosno </w:t>
      </w:r>
      <w:r w:rsidRPr="000452CD">
        <w:t>prijava tražbina te očitovanja stečajne upraviteljice od 13. svibnja 2016. godine (list 564-569) utvrđuje</w:t>
      </w:r>
      <w:r w:rsidRPr="00E11021">
        <w:t xml:space="preserve"> kako slijedi:</w:t>
      </w:r>
    </w:p>
    <w:p w:rsidRDefault="00D80573" w:rsidP="00D80573" w:rsidR="00D80573" w:rsidRPr="00CA5261">
      <w:pPr>
        <w:spacing w:before="80"/>
        <w:ind w:firstLine="709"/>
        <w:jc w:val="both"/>
      </w:pPr>
      <w:r>
        <w:t xml:space="preserve">- </w:t>
      </w:r>
      <w:r w:rsidRPr="00CA5261">
        <w:t>tražbina vjerovnika II. višeg isplatnog reda Hrvatske banke za obnovu i razvitak, za osporeni iznos od 629.962,73 kn temelji se na ovršnoj ispravi (</w:t>
      </w:r>
      <w:r w:rsidR="00CF252A" w:rsidRPr="00CA5261">
        <w:t>Sporazum o zasnivanju založnog prava na nekretninama radi osiguranja novčane tražbine od 14. srpnja 2003. godine; potvrđen pred javnim bilježnikom iz Zagreba Antom Ilićem, pod brojem OU-382/03 od 14. srpnja 2003. godine,priložen u registratoru prijavljenih tražbina</w:t>
      </w:r>
      <w:r w:rsidRPr="00CA5261">
        <w:t>)</w:t>
      </w:r>
      <w:r w:rsidR="00CF252A" w:rsidRPr="00CA5261">
        <w:t>,</w:t>
      </w:r>
    </w:p>
    <w:p w:rsidRDefault="00D80573" w:rsidP="00D80573" w:rsidR="00024F65" w:rsidRPr="00CA5261">
      <w:pPr>
        <w:spacing w:before="80"/>
        <w:ind w:firstLine="709"/>
        <w:jc w:val="both"/>
      </w:pPr>
      <w:r w:rsidRPr="00CA5261">
        <w:lastRenderedPageBreak/>
        <w:t>- tražbina vjerovnika II. višeg isplatnog reda Grada Starog Grada, za osporeni iznos od 3.180,00</w:t>
      </w:r>
      <w:r w:rsidR="00CF252A" w:rsidRPr="00CA5261">
        <w:t xml:space="preserve"> kn temelji se na ovršnim ispravama</w:t>
      </w:r>
      <w:r w:rsidRPr="00CA5261">
        <w:t xml:space="preserve"> (</w:t>
      </w:r>
      <w:r w:rsidR="00CF252A" w:rsidRPr="00CA5261">
        <w:t>izvršna porezna rješenja Splitsko-dalmatinske županije, Grada Starog Grada, Jedinstvenog upravnog</w:t>
      </w:r>
      <w:r w:rsidR="00CF252A">
        <w:t xml:space="preserve"> odjela br. </w:t>
      </w:r>
      <w:r w:rsidR="00CF252A" w:rsidRPr="00CF252A">
        <w:t>K</w:t>
      </w:r>
      <w:r w:rsidR="00CF252A">
        <w:t>lasa: UP/I-410-14/13-01/50</w:t>
      </w:r>
      <w:r w:rsidR="00CF252A" w:rsidRPr="00CF252A">
        <w:t xml:space="preserve"> od 20.</w:t>
      </w:r>
      <w:r w:rsidR="00CF252A">
        <w:t xml:space="preserve"> studenog </w:t>
      </w:r>
      <w:r w:rsidR="00CF252A" w:rsidRPr="00CF252A">
        <w:t>2013.g</w:t>
      </w:r>
      <w:r w:rsidR="00CF252A">
        <w:t>odine</w:t>
      </w:r>
      <w:r w:rsidR="00CF252A" w:rsidRPr="00CF252A">
        <w:t xml:space="preserve"> na iznos od 1.060,00 kn, K</w:t>
      </w:r>
      <w:r w:rsidR="00CF252A">
        <w:t xml:space="preserve">lasa: UP/I-410-14/14-01/64 </w:t>
      </w:r>
      <w:r w:rsidR="00CF252A" w:rsidRPr="00CF252A">
        <w:t>od 18.</w:t>
      </w:r>
      <w:r w:rsidR="00CF252A">
        <w:t xml:space="preserve"> srpnja </w:t>
      </w:r>
      <w:r w:rsidR="00CF252A" w:rsidRPr="00CF252A">
        <w:t>2014.</w:t>
      </w:r>
      <w:r w:rsidR="00CF252A">
        <w:t xml:space="preserve"> godine na </w:t>
      </w:r>
      <w:r w:rsidR="00CF252A" w:rsidRPr="00CA5261">
        <w:t>iznos od 1.060,00 kn i Klasa: UP/I-410-14/15-01/73 od 20. srpnja 2015.godine na iznos od 1.060,00 kn, priloženi u registratoru prijavljenih tražbina</w:t>
      </w:r>
      <w:r w:rsidRPr="00CA5261">
        <w:t>)</w:t>
      </w:r>
    </w:p>
    <w:p w:rsidRDefault="00D80573" w:rsidP="00D80573" w:rsidR="00D80573" w:rsidRPr="00750449">
      <w:pPr>
        <w:spacing w:before="80"/>
        <w:ind w:firstLine="709"/>
        <w:jc w:val="both"/>
        <w:rPr>
          <w:highlight w:val="yellow"/>
        </w:rPr>
      </w:pPr>
      <w:r w:rsidRPr="00CA5261">
        <w:t xml:space="preserve">- tražbina vjerovnika II. višeg isplatnog reda Republike Hrvatske, Ministarstva financija, za osporeni iznos od 10.302.818,10 kn </w:t>
      </w:r>
      <w:r w:rsidR="00A5610F" w:rsidRPr="00CA5261">
        <w:t>temelji se na ovršnoj ispravi (ovršno rješenje Ministarstva financija, Porezne uprave Klasa: UP/I-415-01/2013-01/40 od 22. prosinca 2014. godine – list 566-569 spisa),</w:t>
      </w:r>
    </w:p>
    <w:p w:rsidRDefault="00A5610F" w:rsidP="00A5610F" w:rsidR="00024F65" w:rsidRPr="008B507E">
      <w:pPr>
        <w:spacing w:before="80"/>
        <w:jc w:val="both"/>
        <w:rPr>
          <w:b/>
        </w:rPr>
      </w:pPr>
      <w:r w:rsidRPr="001D3B34">
        <w:t xml:space="preserve">pa je u smislu odredbe čl. 178. st. </w:t>
      </w:r>
      <w:r w:rsidRPr="00CA5261">
        <w:t xml:space="preserve">4. </w:t>
      </w:r>
      <w:r w:rsidR="00182065" w:rsidRPr="00CA5261">
        <w:t>i st.</w:t>
      </w:r>
      <w:r w:rsidR="00CA5261" w:rsidRPr="00CA5261">
        <w:t xml:space="preserve"> </w:t>
      </w:r>
      <w:r w:rsidR="00182065" w:rsidRPr="00CA5261">
        <w:t xml:space="preserve">6. </w:t>
      </w:r>
      <w:r w:rsidRPr="00CA5261">
        <w:t xml:space="preserve">SZ-a </w:t>
      </w:r>
      <w:r w:rsidR="00A23883" w:rsidRPr="00CA5261">
        <w:t xml:space="preserve">na </w:t>
      </w:r>
      <w:r w:rsidRPr="00CA5261">
        <w:t xml:space="preserve"> parnicu valjalo uputiti </w:t>
      </w:r>
      <w:r w:rsidR="00024F65" w:rsidRPr="00CA5261">
        <w:t xml:space="preserve">osporavatelje Davida Ilijevskog i Tellin Hoteli d.o.o. Split, </w:t>
      </w:r>
      <w:r w:rsidRPr="00CA5261">
        <w:t xml:space="preserve">da dokažu osnovanost svog osporavanja, </w:t>
      </w:r>
      <w:r w:rsidR="00024F65" w:rsidRPr="00CA5261">
        <w:t xml:space="preserve">radi čega je odlučeno kao u izreci ovog rješenja pod </w:t>
      </w:r>
      <w:r w:rsidRPr="00CA5261">
        <w:t>točk</w:t>
      </w:r>
      <w:r w:rsidR="008B507E" w:rsidRPr="00CA5261">
        <w:t>o</w:t>
      </w:r>
      <w:r w:rsidRPr="00CA5261">
        <w:t>m IX.</w:t>
      </w:r>
    </w:p>
    <w:p w:rsidRDefault="00A5610F" w:rsidP="00203475" w:rsidR="00203475">
      <w:pPr>
        <w:spacing w:before="200"/>
        <w:ind w:firstLine="708"/>
        <w:jc w:val="both"/>
      </w:pPr>
      <w:r w:rsidRPr="001D3B34">
        <w:rPr>
          <w:rFonts w:eastAsia="Arial Unicode MS"/>
          <w:lang w:eastAsia="en-US"/>
        </w:rPr>
        <w:t>Nadalje, u</w:t>
      </w:r>
      <w:r w:rsidRPr="001D3B34">
        <w:t xml:space="preserve"> odnosu na preostale tražbine stečajnih vjerovnika II. višeg isplatnog reda</w:t>
      </w:r>
      <w:r w:rsidR="001D3B34" w:rsidRPr="001D3B34">
        <w:t>:</w:t>
      </w:r>
      <w:r w:rsidRPr="001D3B34">
        <w:t xml:space="preserve"> Republika Hrvatska, Ministarstvo financija, za osporeni iznos od 154.427.529,14 kn, Grad Stari Grad, za osporeni iznos od 373.370,88 kn i Republika Hrvatska, Ministarstvo financija, za osporeni iznos od 2.931.746,46 kn</w:t>
      </w:r>
      <w:r w:rsidR="001D3B34" w:rsidRPr="001D3B34">
        <w:t>,</w:t>
      </w:r>
      <w:r w:rsidRPr="001D3B34">
        <w:t xml:space="preserve"> čije je tražbine stečajna upraviteljica priznala, a osporili su ih stečajni vjerovnici David Ilijevski i Tellin Hoteli d.o.o. Split, ovaj sud na temelju prijava tražbina te očitovanja </w:t>
      </w:r>
      <w:r w:rsidRPr="00CA5261">
        <w:t xml:space="preserve">stečajne upraviteljice od 13. svibnja 2016. godine (list 564-569) utvrđuje da se te tražbine ne temelje na ovršnim ispravama. Na temelju takvog utvrđenja, a u smislu odredbe čl. 178. st. 2. </w:t>
      </w:r>
      <w:r w:rsidR="00182065" w:rsidRPr="00CA5261">
        <w:t>i st.</w:t>
      </w:r>
      <w:r w:rsidR="00CA5261" w:rsidRPr="00CA5261">
        <w:t xml:space="preserve"> </w:t>
      </w:r>
      <w:r w:rsidR="00182065" w:rsidRPr="00CA5261">
        <w:t xml:space="preserve">6. </w:t>
      </w:r>
      <w:r w:rsidRPr="00CA5261">
        <w:t>SZ-a, na</w:t>
      </w:r>
      <w:r w:rsidR="00A23883" w:rsidRPr="00CA5261">
        <w:t xml:space="preserve"> </w:t>
      </w:r>
      <w:r w:rsidRPr="00CA5261">
        <w:t xml:space="preserve"> parnicu je valjalo uputiti stečajne vjerovnike čije su tražbine osporene radi utvrđivanja osporene tražbine, pri čemu se napominje da u toj parnici osporavatelj nastupa u ime i za račun stečajnog dužnika, radi čega je odlučeno kao  u izreci ovog rješenja pod točk</w:t>
      </w:r>
      <w:r w:rsidR="008B507E" w:rsidRPr="00CA5261">
        <w:t>o</w:t>
      </w:r>
      <w:r w:rsidRPr="00CA5261">
        <w:t>m X.</w:t>
      </w:r>
    </w:p>
    <w:p w:rsidRDefault="00E7102F" w:rsidP="00F35C68" w:rsidR="00CA5261" w:rsidRPr="00CA5261">
      <w:pPr>
        <w:spacing w:before="240"/>
        <w:jc w:val="center"/>
        <w:rPr>
          <w:rFonts w:eastAsia="Calibri"/>
          <w:lang w:eastAsia="en-US"/>
        </w:rPr>
      </w:pPr>
      <w:r w:rsidRPr="00203475">
        <w:rPr>
          <w:rFonts w:eastAsia="Calibri"/>
          <w:lang w:eastAsia="en-US"/>
        </w:rPr>
        <w:t xml:space="preserve">U Splitu, </w:t>
      </w:r>
      <w:r w:rsidR="00132DBD" w:rsidRPr="00132DBD">
        <w:rPr>
          <w:rFonts w:eastAsia="Calibri"/>
          <w:lang w:eastAsia="en-US"/>
        </w:rPr>
        <w:t>30</w:t>
      </w:r>
      <w:r w:rsidR="00B02DED" w:rsidRPr="00132DBD">
        <w:rPr>
          <w:rFonts w:eastAsia="Calibri"/>
          <w:lang w:eastAsia="en-US"/>
        </w:rPr>
        <w:t>. svibnja 2016</w:t>
      </w:r>
      <w:r w:rsidR="00F322CC" w:rsidRPr="00203475">
        <w:rPr>
          <w:rFonts w:eastAsia="Calibri"/>
          <w:lang w:eastAsia="en-US"/>
        </w:rPr>
        <w:t xml:space="preserve">. </w:t>
      </w:r>
      <w:r w:rsidR="00984E97">
        <w:rPr>
          <w:rFonts w:eastAsia="Calibri"/>
          <w:lang w:eastAsia="en-US"/>
        </w:rPr>
        <w:t>g</w:t>
      </w:r>
      <w:r w:rsidR="00F322CC" w:rsidRPr="00203475">
        <w:rPr>
          <w:rFonts w:eastAsia="Calibri"/>
          <w:lang w:eastAsia="en-US"/>
        </w:rPr>
        <w:t>odine</w:t>
      </w:r>
    </w:p>
    <w:p w:rsidRDefault="00E7102F" w:rsidP="00A4002F" w:rsidR="00E7102F" w:rsidRPr="008B4816">
      <w:pPr>
        <w:jc w:val="center"/>
        <w:rPr>
          <w:rFonts w:eastAsia="Calibri"/>
          <w:sz w:val="16"/>
          <w:szCs w:val="16"/>
          <w:lang w:eastAsia="en-US"/>
        </w:rPr>
      </w:pPr>
    </w:p>
    <w:p w:rsidRDefault="00B15AD4" w:rsidP="00B15AD4" w:rsidR="00E7102F" w:rsidRPr="008B4816">
      <w:pPr>
        <w:ind w:firstLine="708" w:left="6372"/>
        <w:jc w:val="center"/>
        <w:rPr>
          <w:rFonts w:eastAsia="Calibri"/>
          <w:lang w:eastAsia="en-US"/>
        </w:rPr>
      </w:pPr>
      <w:r w:rsidRPr="008B4816">
        <w:rPr>
          <w:rFonts w:eastAsia="Calibri"/>
          <w:lang w:eastAsia="en-US"/>
        </w:rPr>
        <w:t>SUTKINJA</w:t>
      </w:r>
    </w:p>
    <w:p w:rsidRDefault="00B15AD4" w:rsidP="00522DBE" w:rsidR="00E7102F" w:rsidRPr="008B4816">
      <w:pPr>
        <w:spacing w:before="80"/>
        <w:jc w:val="right"/>
        <w:rPr>
          <w:rFonts w:eastAsia="Calibri"/>
          <w:lang w:eastAsia="en-US"/>
        </w:rPr>
      </w:pPr>
      <w:r w:rsidRPr="008B4816">
        <w:rPr>
          <w:rFonts w:eastAsia="Calibri"/>
          <w:lang w:eastAsia="en-US"/>
        </w:rPr>
        <w:t xml:space="preserve">  ANA GOLUB GRUIĆ</w:t>
      </w:r>
    </w:p>
    <w:p w:rsidRDefault="00203475" w:rsidP="00203475" w:rsidR="00203475" w:rsidRPr="00203475">
      <w:pPr>
        <w:spacing w:before="240"/>
        <w:jc w:val="both"/>
        <w:rPr>
          <w:lang w:eastAsia="en-US"/>
        </w:rPr>
      </w:pPr>
      <w:r w:rsidRPr="00203475">
        <w:rPr>
          <w:lang w:eastAsia="en-US"/>
        </w:rPr>
        <w:t>POUKA O PRAVNOM LIJEKU: Protiv ovog rješenja dopuštena je žalba. Žalba se može izjaviti u roku od</w:t>
      </w:r>
      <w:r w:rsidR="00FD7FDA">
        <w:rPr>
          <w:lang w:eastAsia="en-US"/>
        </w:rPr>
        <w:t xml:space="preserve"> osam dana od dostave rješenja. </w:t>
      </w:r>
      <w:r w:rsidRPr="00203475">
        <w:rPr>
          <w:lang w:eastAsia="en-US"/>
        </w:rPr>
        <w:t xml:space="preserve">Žalba se podnosi Trgovačkom sudu u Splitu, pismeno u tri primjerka, a o istoj odlučuje Visoki trgovački sud Republike Hrvatske. </w:t>
      </w:r>
    </w:p>
    <w:p w:rsidRDefault="00E7102F" w:rsidP="00203475" w:rsidR="00E7102F" w:rsidRPr="008B4816">
      <w:pPr>
        <w:spacing w:before="200"/>
        <w:jc w:val="both"/>
        <w:rPr>
          <w:rFonts w:eastAsia="Calibri"/>
          <w:lang w:eastAsia="en-US"/>
        </w:rPr>
      </w:pPr>
      <w:r w:rsidRPr="008B4816">
        <w:rPr>
          <w:rFonts w:eastAsia="Calibri"/>
          <w:lang w:eastAsia="en-US"/>
        </w:rPr>
        <w:t>DNA:</w:t>
      </w:r>
    </w:p>
    <w:p w:rsidRDefault="0053040D" w:rsidP="0053040D" w:rsidR="002B1116" w:rsidRPr="008B4816">
      <w:pPr>
        <w:ind w:firstLine="357"/>
        <w:jc w:val="both"/>
        <w:rPr>
          <w:rFonts w:eastAsia="Calibri"/>
          <w:lang w:eastAsia="en-US"/>
        </w:rPr>
      </w:pPr>
      <w:r w:rsidRPr="008B4816">
        <w:t xml:space="preserve">- </w:t>
      </w:r>
      <w:r w:rsidR="002B1116" w:rsidRPr="008B4816">
        <w:t>stečajno</w:t>
      </w:r>
      <w:r w:rsidR="000120E5" w:rsidRPr="008B4816">
        <w:t xml:space="preserve">j </w:t>
      </w:r>
      <w:r w:rsidR="00313656" w:rsidRPr="008B4816">
        <w:t>upravitelj</w:t>
      </w:r>
      <w:r w:rsidR="000120E5" w:rsidRPr="008B4816">
        <w:t xml:space="preserve">ici </w:t>
      </w:r>
      <w:r w:rsidRPr="008B4816">
        <w:t>Miri Hajdić</w:t>
      </w:r>
      <w:r w:rsidR="00203475">
        <w:t xml:space="preserve"> uz tablicu ispitanih tražbina</w:t>
      </w:r>
    </w:p>
    <w:p w:rsidRDefault="00E36DAD" w:rsidP="00B02DED" w:rsidR="0053040D" w:rsidRPr="008B4816">
      <w:pPr>
        <w:ind w:firstLine="357"/>
        <w:jc w:val="both"/>
        <w:rPr>
          <w:rFonts w:eastAsia="Calibri"/>
          <w:lang w:eastAsia="en-US"/>
        </w:rPr>
      </w:pPr>
      <w:r w:rsidRPr="008B4816">
        <w:rPr>
          <w:rFonts w:eastAsia="Calibri"/>
          <w:lang w:eastAsia="en-US"/>
        </w:rPr>
        <w:t xml:space="preserve">- </w:t>
      </w:r>
      <w:r w:rsidR="00B02DED" w:rsidRPr="008B4816">
        <w:rPr>
          <w:rFonts w:eastAsia="Calibri"/>
          <w:lang w:eastAsia="en-US"/>
        </w:rPr>
        <w:t>stečajnim vjerovnicima čije su tražbine osporene</w:t>
      </w:r>
    </w:p>
    <w:p w:rsidRDefault="00203475" w:rsidP="00B02DED" w:rsidR="00FD7FDA">
      <w:pPr>
        <w:ind w:firstLine="357"/>
        <w:jc w:val="both"/>
        <w:rPr>
          <w:rFonts w:eastAsia="Calibri"/>
          <w:lang w:eastAsia="en-US"/>
        </w:rPr>
      </w:pPr>
      <w:r>
        <w:rPr>
          <w:rFonts w:eastAsia="Calibri"/>
          <w:lang w:eastAsia="en-US"/>
        </w:rPr>
        <w:t>- osporavateljima</w:t>
      </w:r>
      <w:r w:rsidR="00B02DED" w:rsidRPr="008B4816">
        <w:rPr>
          <w:rFonts w:eastAsia="Calibri"/>
          <w:lang w:eastAsia="en-US"/>
        </w:rPr>
        <w:t xml:space="preserve"> (</w:t>
      </w:r>
      <w:r w:rsidR="00085961">
        <w:rPr>
          <w:rFonts w:eastAsia="Calibri"/>
          <w:lang w:eastAsia="en-US"/>
        </w:rPr>
        <w:t>David Ilijevskii Tellin Hoteli d.o.o. Split</w:t>
      </w:r>
      <w:r w:rsidR="00B02DED" w:rsidRPr="008B4816">
        <w:rPr>
          <w:rFonts w:eastAsia="Calibri"/>
          <w:lang w:eastAsia="en-US"/>
        </w:rPr>
        <w:t>) po punomoćniku</w:t>
      </w:r>
      <w:r w:rsidR="00FD7FDA">
        <w:rPr>
          <w:rFonts w:eastAsia="Calibri"/>
          <w:lang w:eastAsia="en-US"/>
        </w:rPr>
        <w:t xml:space="preserve"> uz preslik </w:t>
      </w:r>
    </w:p>
    <w:p w:rsidRDefault="00FD7FDA" w:rsidP="00B02DED" w:rsidR="00B02DED" w:rsidRPr="008B4816">
      <w:pPr>
        <w:ind w:firstLine="357"/>
        <w:jc w:val="both"/>
        <w:rPr>
          <w:rFonts w:eastAsia="Calibri"/>
          <w:lang w:eastAsia="en-US"/>
        </w:rPr>
      </w:pPr>
      <w:r>
        <w:rPr>
          <w:rFonts w:eastAsia="Calibri"/>
          <w:lang w:eastAsia="en-US"/>
        </w:rPr>
        <w:t xml:space="preserve">  očitovanja stečajne upraviteljice od 13. svibnja 2016. godine i 19. </w:t>
      </w:r>
      <w:r w:rsidRPr="00FD7FDA">
        <w:rPr>
          <w:rFonts w:eastAsia="Calibri"/>
          <w:lang w:eastAsia="en-US"/>
        </w:rPr>
        <w:t>svibnja 2016. godine</w:t>
      </w:r>
    </w:p>
    <w:p w:rsidRDefault="00E36DAD" w:rsidP="000120E5" w:rsidR="00E7102F" w:rsidRPr="008B4816">
      <w:pPr>
        <w:ind w:firstLine="360"/>
        <w:jc w:val="both"/>
        <w:rPr>
          <w:rFonts w:eastAsia="Calibri"/>
          <w:lang w:eastAsia="en-US"/>
        </w:rPr>
      </w:pPr>
      <w:r w:rsidRPr="008B4816">
        <w:rPr>
          <w:rFonts w:eastAsia="Calibri"/>
          <w:lang w:eastAsia="en-US"/>
        </w:rPr>
        <w:t xml:space="preserve">- </w:t>
      </w:r>
      <w:r w:rsidR="00B02DED" w:rsidRPr="008B4816">
        <w:rPr>
          <w:rFonts w:eastAsia="Calibri"/>
          <w:lang w:eastAsia="en-US"/>
        </w:rPr>
        <w:t>mrežna stranica e</w:t>
      </w:r>
      <w:r w:rsidR="00B15AD4" w:rsidRPr="008B4816">
        <w:rPr>
          <w:rFonts w:eastAsia="Calibri"/>
          <w:lang w:eastAsia="en-US"/>
        </w:rPr>
        <w:t>-</w:t>
      </w:r>
      <w:r w:rsidR="00203475">
        <w:rPr>
          <w:rFonts w:eastAsia="Calibri"/>
          <w:lang w:eastAsia="en-US"/>
        </w:rPr>
        <w:t>O</w:t>
      </w:r>
      <w:r w:rsidR="00E7102F" w:rsidRPr="008B4816">
        <w:rPr>
          <w:rFonts w:eastAsia="Calibri"/>
          <w:lang w:eastAsia="en-US"/>
        </w:rPr>
        <w:t>glasna ploča sud</w:t>
      </w:r>
      <w:r w:rsidR="00B02DED" w:rsidRPr="008B4816">
        <w:rPr>
          <w:rFonts w:eastAsia="Calibri"/>
          <w:lang w:eastAsia="en-US"/>
        </w:rPr>
        <w:t>ova</w:t>
      </w:r>
    </w:p>
    <w:p w:rsidRDefault="0053040D" w:rsidP="0053040D" w:rsidR="00E7102F" w:rsidRPr="008B4816">
      <w:pPr>
        <w:ind w:firstLine="360"/>
        <w:jc w:val="both"/>
        <w:rPr>
          <w:rFonts w:eastAsia="Calibri"/>
          <w:lang w:eastAsia="en-US"/>
        </w:rPr>
      </w:pPr>
      <w:r w:rsidRPr="008B4816">
        <w:rPr>
          <w:rFonts w:eastAsia="Calibri"/>
          <w:lang w:eastAsia="en-US"/>
        </w:rPr>
        <w:t>- s</w:t>
      </w:r>
      <w:r w:rsidR="00E7102F" w:rsidRPr="008B4816">
        <w:rPr>
          <w:rFonts w:eastAsia="Calibri"/>
          <w:lang w:eastAsia="en-US"/>
        </w:rPr>
        <w:t>tečajna pisarnica suda</w:t>
      </w:r>
    </w:p>
    <w:p w:rsidRDefault="0053040D" w:rsidP="0053040D" w:rsidR="00E7102F" w:rsidRPr="008B4816">
      <w:pPr>
        <w:ind w:firstLine="360"/>
        <w:jc w:val="both"/>
        <w:rPr>
          <w:rFonts w:eastAsia="Calibri"/>
          <w:lang w:eastAsia="en-US"/>
        </w:rPr>
      </w:pPr>
      <w:r w:rsidRPr="008B4816">
        <w:rPr>
          <w:rFonts w:eastAsia="Calibri"/>
          <w:lang w:eastAsia="en-US"/>
        </w:rPr>
        <w:t xml:space="preserve">- </w:t>
      </w:r>
      <w:r w:rsidR="00E7102F" w:rsidRPr="008B4816">
        <w:rPr>
          <w:rFonts w:eastAsia="Calibri"/>
          <w:lang w:eastAsia="en-US"/>
        </w:rPr>
        <w:t xml:space="preserve"> u spis</w:t>
      </w:r>
    </w:p>
    <w:p w:rsidRDefault="00E7102F" w:rsidP="006B361B" w:rsidR="00E7102F" w:rsidRPr="008B4816">
      <w:pPr>
        <w:rPr>
          <w:b/>
          <w:bCs/>
        </w:rPr>
      </w:pPr>
    </w:p>
    <w:p w:rsidRDefault="00797EA4" w:rsidP="00C40B81" w:rsidR="00797EA4" w:rsidRPr="008B4816">
      <w:pPr>
        <w:rPr>
          <w:b/>
          <w:bCs/>
          <w:color w:val="C00000"/>
        </w:rPr>
      </w:pPr>
    </w:p>
    <w:sectPr w:rsidSect="00625200" w:rsidR="00797EA4" w:rsidRPr="008B4816">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6A31" w:rsidR="00216A31">
      <w:r>
        <w:separator/>
      </w:r>
    </w:p>
  </w:endnote>
  <w:endnote w:id="0" w:type="continuationSeparator">
    <w:p w:rsidRDefault="00216A31" w:rsidR="00216A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6A31" w:rsidR="00216A31">
      <w:r>
        <w:separator/>
      </w:r>
    </w:p>
  </w:footnote>
  <w:footnote w:id="0" w:type="continuationSeparator">
    <w:p w:rsidRDefault="00216A31" w:rsidR="00216A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CCC" w:rsidR="001A6384">
    <w:pPr>
      <w:pStyle w:val="Zaglavlje"/>
      <w:framePr w:y="1" w:xAlign="center" w:vAnchor="text" w:hAnchor="margin" w:wrap="around"/>
      <w:rPr>
        <w:rStyle w:val="Brojstranice"/>
      </w:rPr>
    </w:pPr>
    <w:r>
      <w:rPr>
        <w:rStyle w:val="Brojstranice"/>
      </w:rPr>
      <w:fldChar w:fldCharType="begin"/>
    </w:r>
    <w:r w:rsidR="001A6384">
      <w:rPr>
        <w:rStyle w:val="Brojstranice"/>
      </w:rPr>
      <w:instrText xml:space="preserve">PAGE  </w:instrText>
    </w:r>
    <w:r>
      <w:rPr>
        <w:rStyle w:val="Brojstranice"/>
      </w:rPr>
      <w:fldChar w:fldCharType="separate"/>
    </w:r>
    <w:r w:rsidR="001A6384">
      <w:rPr>
        <w:rStyle w:val="Brojstranice"/>
        <w:noProof/>
      </w:rPr>
      <w:t>3</w:t>
    </w:r>
    <w:r>
      <w:rPr>
        <w:rStyle w:val="Brojstranice"/>
      </w:rPr>
      <w:fldChar w:fldCharType="end"/>
    </w:r>
  </w:p>
  <w:p w:rsidRDefault="001A6384" w:rsidR="001A6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CCC" w:rsidR="001A6384">
    <w:pPr>
      <w:pStyle w:val="Zaglavlje"/>
      <w:jc w:val="center"/>
    </w:pPr>
    <w:r>
      <w:fldChar w:fldCharType="begin"/>
    </w:r>
    <w:r w:rsidR="001A6384">
      <w:instrText>PAGE   \* MERGEFORMAT</w:instrText>
    </w:r>
    <w:r>
      <w:fldChar w:fldCharType="separate"/>
    </w:r>
    <w:r w:rsidR="0058550F">
      <w:rPr>
        <w:noProof/>
      </w:rPr>
      <w:t>11</w:t>
    </w:r>
    <w:r>
      <w:fldChar w:fldCharType="end"/>
    </w:r>
  </w:p>
  <w:p w:rsidRDefault="001A6384" w:rsidP="00FF05FA" w:rsidR="001A6384">
    <w:pPr>
      <w:pStyle w:val="Zaglavlje"/>
      <w:jc w:val="right"/>
    </w:pPr>
    <w:r>
      <w:tab/>
    </w:r>
    <w:r>
      <w:tab/>
      <w:t>11. St-9/2015</w:t>
    </w:r>
  </w:p>
  <w:p w:rsidRDefault="001A6384" w:rsidR="001A6384">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384" w:rsidP="00285600" w:rsidR="001A6384">
    <w:pPr>
      <w:pStyle w:val="Zaglavlje"/>
      <w:jc w:val="right"/>
    </w:pPr>
    <w:r>
      <w:t>11. St-9/2015</w:t>
    </w:r>
  </w:p>
  <w:p w:rsidRDefault="001A6384" w:rsidR="001A638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67AAC"/>
    <w:multiLevelType w:val="hybridMultilevel"/>
    <w:tmpl w:val="667C11E4"/>
    <w:lvl w:tplc="0644AD00" w:ilvl="0">
      <w:start w:val="1"/>
      <w:numFmt w:val="upperRoman"/>
      <w:lvlText w:val="%1."/>
      <w:lvlJc w:val="left"/>
      <w:pPr>
        <w:ind w:hanging="720" w:left="1287"/>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0A410175"/>
    <w:multiLevelType w:val="hybridMultilevel"/>
    <w:tmpl w:val="AE2A19A8"/>
    <w:lvl w:tplc="23F822DC"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3">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63D4FDB"/>
    <w:multiLevelType w:val="hybridMultilevel"/>
    <w:tmpl w:val="30F22A5C"/>
    <w:lvl w:tplc="49DAC20E"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1ACF224A"/>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1C2D1E72"/>
    <w:multiLevelType w:val="hybridMultilevel"/>
    <w:tmpl w:val="245C3B30"/>
    <w:lvl w:tplc="126CFB66" w:ilvl="0">
      <w:start w:val="1"/>
      <w:numFmt w:val="decimal"/>
      <w:lvlText w:val="%1."/>
      <w:lvlJc w:val="left"/>
      <w:pPr>
        <w:ind w:hanging="360" w:left="1211"/>
      </w:pPr>
      <w:rPr>
        <w:rFonts w:hint="default"/>
      </w:rPr>
    </w:lvl>
    <w:lvl w:tentative="true" w:tplc="041A0019" w:ilvl="1">
      <w:start w:val="1"/>
      <w:numFmt w:val="lowerLetter"/>
      <w:lvlText w:val="%2."/>
      <w:lvlJc w:val="left"/>
      <w:pPr>
        <w:ind w:hanging="360" w:left="1931"/>
      </w:pPr>
    </w:lvl>
    <w:lvl w:tentative="true" w:tplc="041A001B" w:ilvl="2">
      <w:start w:val="1"/>
      <w:numFmt w:val="lowerRoman"/>
      <w:lvlText w:val="%3."/>
      <w:lvlJc w:val="right"/>
      <w:pPr>
        <w:ind w:hanging="180" w:left="2651"/>
      </w:pPr>
    </w:lvl>
    <w:lvl w:tentative="true" w:tplc="041A000F" w:ilvl="3">
      <w:start w:val="1"/>
      <w:numFmt w:val="decimal"/>
      <w:lvlText w:val="%4."/>
      <w:lvlJc w:val="left"/>
      <w:pPr>
        <w:ind w:hanging="360" w:left="3371"/>
      </w:pPr>
    </w:lvl>
    <w:lvl w:tentative="true" w:tplc="041A0019" w:ilvl="4">
      <w:start w:val="1"/>
      <w:numFmt w:val="lowerLetter"/>
      <w:lvlText w:val="%5."/>
      <w:lvlJc w:val="left"/>
      <w:pPr>
        <w:ind w:hanging="360" w:left="4091"/>
      </w:pPr>
    </w:lvl>
    <w:lvl w:tentative="true" w:tplc="041A001B" w:ilvl="5">
      <w:start w:val="1"/>
      <w:numFmt w:val="lowerRoman"/>
      <w:lvlText w:val="%6."/>
      <w:lvlJc w:val="right"/>
      <w:pPr>
        <w:ind w:hanging="180" w:left="4811"/>
      </w:pPr>
    </w:lvl>
    <w:lvl w:tentative="true" w:tplc="041A000F" w:ilvl="6">
      <w:start w:val="1"/>
      <w:numFmt w:val="decimal"/>
      <w:lvlText w:val="%7."/>
      <w:lvlJc w:val="left"/>
      <w:pPr>
        <w:ind w:hanging="360" w:left="5531"/>
      </w:pPr>
    </w:lvl>
    <w:lvl w:tentative="true" w:tplc="041A0019" w:ilvl="7">
      <w:start w:val="1"/>
      <w:numFmt w:val="lowerLetter"/>
      <w:lvlText w:val="%8."/>
      <w:lvlJc w:val="left"/>
      <w:pPr>
        <w:ind w:hanging="360" w:left="6251"/>
      </w:pPr>
    </w:lvl>
    <w:lvl w:tentative="true" w:tplc="041A001B" w:ilvl="8">
      <w:start w:val="1"/>
      <w:numFmt w:val="lowerRoman"/>
      <w:lvlText w:val="%9."/>
      <w:lvlJc w:val="right"/>
      <w:pPr>
        <w:ind w:hanging="180" w:left="6971"/>
      </w:pPr>
    </w:lvl>
  </w:abstractNum>
  <w:abstractNum w:abstractNumId="7">
    <w:nsid w:val="21F15499"/>
    <w:multiLevelType w:val="hybridMultilevel"/>
    <w:tmpl w:val="9558C9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2C77254"/>
    <w:multiLevelType w:val="hybridMultilevel"/>
    <w:tmpl w:val="2A08F3C6"/>
    <w:lvl w:tplc="ACF84018" w:ilvl="0">
      <w:start w:val="1"/>
      <w:numFmt w:val="upperLetter"/>
      <w:lvlText w:val="%1)"/>
      <w:lvlJc w:val="left"/>
      <w:pPr>
        <w:ind w:hanging="375" w:left="108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23EC3CC2"/>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2F187604"/>
    <w:multiLevelType w:val="hybridMultilevel"/>
    <w:tmpl w:val="F1E45298"/>
    <w:lvl w:tplc="26DE6494"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1">
    <w:nsid w:val="327F6A54"/>
    <w:multiLevelType w:val="hybridMultilevel"/>
    <w:tmpl w:val="7A64E20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2">
    <w:nsid w:val="379B7010"/>
    <w:multiLevelType w:val="hybridMultilevel"/>
    <w:tmpl w:val="59BCE7EE"/>
    <w:lvl w:tplc="E92A77D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9E41063"/>
    <w:multiLevelType w:val="hybridMultilevel"/>
    <w:tmpl w:val="80FE0AFC"/>
    <w:lvl w:tplc="6AE2D3C4" w:ilvl="0">
      <w:start w:val="1"/>
      <w:numFmt w:val="decimal"/>
      <w:lvlText w:val="%1."/>
      <w:lvlJc w:val="left"/>
      <w:pPr>
        <w:ind w:hanging="360" w:left="928"/>
      </w:pPr>
      <w:rPr>
        <w:rFonts w:hint="default"/>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4">
    <w:nsid w:val="3C9B37D1"/>
    <w:multiLevelType w:val="hybridMultilevel"/>
    <w:tmpl w:val="D69227AC"/>
    <w:lvl w:tplc="6680A126" w:ilvl="0">
      <w:start w:val="1"/>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5">
    <w:nsid w:val="3F5150B9"/>
    <w:multiLevelType w:val="hybridMultilevel"/>
    <w:tmpl w:val="1DF24B84"/>
    <w:lvl w:tplc="026C37E8" w:ilvl="0">
      <w:start w:val="2"/>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6">
    <w:nsid w:val="49AE4ABA"/>
    <w:multiLevelType w:val="hybridMultilevel"/>
    <w:tmpl w:val="4608FABA"/>
    <w:lvl w:tplc="283CEDA4" w:ilvl="0">
      <w:start w:val="6"/>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7">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4B082866"/>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9">
    <w:nsid w:val="4B9972E9"/>
    <w:multiLevelType w:val="hybridMultilevel"/>
    <w:tmpl w:val="72E66448"/>
    <w:lvl w:tplc="3BAED6AE"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0">
    <w:nsid w:val="4FAA73AD"/>
    <w:multiLevelType w:val="hybridMultilevel"/>
    <w:tmpl w:val="F048B5A2"/>
    <w:lvl w:tplc="4476EDF2" w:ilvl="0">
      <w:start w:val="1"/>
      <w:numFmt w:val="upperLetter"/>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1">
    <w:nsid w:val="58F56B8F"/>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2">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5DBB10C0"/>
    <w:multiLevelType w:val="hybridMultilevel"/>
    <w:tmpl w:val="3FA4F09A"/>
    <w:lvl w:tplc="041A0001" w:ilvl="0">
      <w:start w:val="1"/>
      <w:numFmt w:val="bullet"/>
      <w:lvlText w:val=""/>
      <w:lvlJc w:val="left"/>
      <w:pPr>
        <w:ind w:hanging="360" w:left="1429"/>
      </w:pPr>
      <w:rPr>
        <w:rFonts w:hAnsi="Symbol" w:ascii="Symbol" w:hint="default"/>
      </w:rPr>
    </w:lvl>
    <w:lvl w:tentative="true" w:tplc="041A0003" w:ilvl="1">
      <w:start w:val="1"/>
      <w:numFmt w:val="bullet"/>
      <w:lvlText w:val="o"/>
      <w:lvlJc w:val="left"/>
      <w:pPr>
        <w:ind w:hanging="360" w:left="2149"/>
      </w:pPr>
      <w:rPr>
        <w:rFonts w:cs="Courier New" w:hAnsi="Courier New" w:ascii="Courier New" w:hint="default"/>
      </w:rPr>
    </w:lvl>
    <w:lvl w:tentative="true" w:tplc="041A0005" w:ilvl="2">
      <w:start w:val="1"/>
      <w:numFmt w:val="bullet"/>
      <w:lvlText w:val=""/>
      <w:lvlJc w:val="left"/>
      <w:pPr>
        <w:ind w:hanging="360" w:left="2869"/>
      </w:pPr>
      <w:rPr>
        <w:rFonts w:hAnsi="Wingdings" w:ascii="Wingdings" w:hint="default"/>
      </w:rPr>
    </w:lvl>
    <w:lvl w:tentative="true" w:tplc="041A0001" w:ilvl="3">
      <w:start w:val="1"/>
      <w:numFmt w:val="bullet"/>
      <w:lvlText w:val=""/>
      <w:lvlJc w:val="left"/>
      <w:pPr>
        <w:ind w:hanging="360" w:left="3589"/>
      </w:pPr>
      <w:rPr>
        <w:rFonts w:hAnsi="Symbol" w:ascii="Symbol" w:hint="default"/>
      </w:rPr>
    </w:lvl>
    <w:lvl w:tentative="true" w:tplc="041A0003" w:ilvl="4">
      <w:start w:val="1"/>
      <w:numFmt w:val="bullet"/>
      <w:lvlText w:val="o"/>
      <w:lvlJc w:val="left"/>
      <w:pPr>
        <w:ind w:hanging="360" w:left="4309"/>
      </w:pPr>
      <w:rPr>
        <w:rFonts w:cs="Courier New" w:hAnsi="Courier New" w:ascii="Courier New" w:hint="default"/>
      </w:rPr>
    </w:lvl>
    <w:lvl w:tentative="true" w:tplc="041A0005" w:ilvl="5">
      <w:start w:val="1"/>
      <w:numFmt w:val="bullet"/>
      <w:lvlText w:val=""/>
      <w:lvlJc w:val="left"/>
      <w:pPr>
        <w:ind w:hanging="360" w:left="5029"/>
      </w:pPr>
      <w:rPr>
        <w:rFonts w:hAnsi="Wingdings" w:ascii="Wingdings" w:hint="default"/>
      </w:rPr>
    </w:lvl>
    <w:lvl w:tentative="true" w:tplc="041A0001" w:ilvl="6">
      <w:start w:val="1"/>
      <w:numFmt w:val="bullet"/>
      <w:lvlText w:val=""/>
      <w:lvlJc w:val="left"/>
      <w:pPr>
        <w:ind w:hanging="360" w:left="5749"/>
      </w:pPr>
      <w:rPr>
        <w:rFonts w:hAnsi="Symbol" w:ascii="Symbol" w:hint="default"/>
      </w:rPr>
    </w:lvl>
    <w:lvl w:tentative="true" w:tplc="041A0003" w:ilvl="7">
      <w:start w:val="1"/>
      <w:numFmt w:val="bullet"/>
      <w:lvlText w:val="o"/>
      <w:lvlJc w:val="left"/>
      <w:pPr>
        <w:ind w:hanging="360" w:left="6469"/>
      </w:pPr>
      <w:rPr>
        <w:rFonts w:cs="Courier New" w:hAnsi="Courier New" w:ascii="Courier New" w:hint="default"/>
      </w:rPr>
    </w:lvl>
    <w:lvl w:tentative="true" w:tplc="041A0005" w:ilvl="8">
      <w:start w:val="1"/>
      <w:numFmt w:val="bullet"/>
      <w:lvlText w:val=""/>
      <w:lvlJc w:val="left"/>
      <w:pPr>
        <w:ind w:hanging="360" w:left="7189"/>
      </w:pPr>
      <w:rPr>
        <w:rFonts w:hAnsi="Wingdings" w:ascii="Wingdings" w:hint="default"/>
      </w:rPr>
    </w:lvl>
  </w:abstractNum>
  <w:abstractNum w:abstractNumId="24">
    <w:nsid w:val="5DE450C0"/>
    <w:multiLevelType w:val="hybridMultilevel"/>
    <w:tmpl w:val="7CD43A84"/>
    <w:lvl w:tplc="79680B30"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5">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6">
    <w:nsid w:val="672B2A5E"/>
    <w:multiLevelType w:val="hybridMultilevel"/>
    <w:tmpl w:val="7A3E19E6"/>
    <w:lvl w:tplc="020AAD9E" w:ilvl="0">
      <w:start w:val="1"/>
      <w:numFmt w:val="upperRoman"/>
      <w:lvlText w:val="%1."/>
      <w:lvlJc w:val="left"/>
      <w:pPr>
        <w:tabs>
          <w:tab w:pos="1440" w:val="num"/>
        </w:tabs>
        <w:ind w:hanging="720" w:left="1440"/>
      </w:pPr>
      <w:rPr>
        <w:rFonts w:hint="default"/>
        <w:b/>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7">
    <w:nsid w:val="69D85C28"/>
    <w:multiLevelType w:val="hybridMultilevel"/>
    <w:tmpl w:val="D884DF2A"/>
    <w:lvl w:tplc="6DB8A57A" w:ilvl="0">
      <w:start w:val="9"/>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8">
    <w:nsid w:val="6FD21DAC"/>
    <w:multiLevelType w:val="hybridMultilevel"/>
    <w:tmpl w:val="9A3EDFA4"/>
    <w:lvl w:tplc="AABA4D7A" w:ilvl="0">
      <w:start w:val="1"/>
      <w:numFmt w:val="decimal"/>
      <w:lvlText w:val="%1."/>
      <w:lvlJc w:val="left"/>
      <w:pPr>
        <w:ind w:hanging="360" w:left="1189"/>
      </w:pPr>
      <w:rPr>
        <w:rFonts w:hint="default"/>
      </w:rPr>
    </w:lvl>
    <w:lvl w:tentative="true" w:tplc="041A0019" w:ilvl="1">
      <w:start w:val="1"/>
      <w:numFmt w:val="lowerLetter"/>
      <w:lvlText w:val="%2."/>
      <w:lvlJc w:val="left"/>
      <w:pPr>
        <w:ind w:hanging="360" w:left="1909"/>
      </w:pPr>
    </w:lvl>
    <w:lvl w:tentative="true" w:tplc="041A001B" w:ilvl="2">
      <w:start w:val="1"/>
      <w:numFmt w:val="lowerRoman"/>
      <w:lvlText w:val="%3."/>
      <w:lvlJc w:val="right"/>
      <w:pPr>
        <w:ind w:hanging="180" w:left="2629"/>
      </w:pPr>
    </w:lvl>
    <w:lvl w:tentative="true" w:tplc="041A000F" w:ilvl="3">
      <w:start w:val="1"/>
      <w:numFmt w:val="decimal"/>
      <w:lvlText w:val="%4."/>
      <w:lvlJc w:val="left"/>
      <w:pPr>
        <w:ind w:hanging="360" w:left="3349"/>
      </w:pPr>
    </w:lvl>
    <w:lvl w:tentative="true" w:tplc="041A0019" w:ilvl="4">
      <w:start w:val="1"/>
      <w:numFmt w:val="lowerLetter"/>
      <w:lvlText w:val="%5."/>
      <w:lvlJc w:val="left"/>
      <w:pPr>
        <w:ind w:hanging="360" w:left="4069"/>
      </w:pPr>
    </w:lvl>
    <w:lvl w:tentative="true" w:tplc="041A001B" w:ilvl="5">
      <w:start w:val="1"/>
      <w:numFmt w:val="lowerRoman"/>
      <w:lvlText w:val="%6."/>
      <w:lvlJc w:val="right"/>
      <w:pPr>
        <w:ind w:hanging="180" w:left="4789"/>
      </w:pPr>
    </w:lvl>
    <w:lvl w:tentative="true" w:tplc="041A000F" w:ilvl="6">
      <w:start w:val="1"/>
      <w:numFmt w:val="decimal"/>
      <w:lvlText w:val="%7."/>
      <w:lvlJc w:val="left"/>
      <w:pPr>
        <w:ind w:hanging="360" w:left="5509"/>
      </w:pPr>
    </w:lvl>
    <w:lvl w:tentative="true" w:tplc="041A0019" w:ilvl="7">
      <w:start w:val="1"/>
      <w:numFmt w:val="lowerLetter"/>
      <w:lvlText w:val="%8."/>
      <w:lvlJc w:val="left"/>
      <w:pPr>
        <w:ind w:hanging="360" w:left="6229"/>
      </w:pPr>
    </w:lvl>
    <w:lvl w:tentative="true" w:tplc="041A001B" w:ilvl="8">
      <w:start w:val="1"/>
      <w:numFmt w:val="lowerRoman"/>
      <w:lvlText w:val="%9."/>
      <w:lvlJc w:val="right"/>
      <w:pPr>
        <w:ind w:hanging="180" w:left="6949"/>
      </w:pPr>
    </w:lvl>
  </w:abstractNum>
  <w:abstractNum w:abstractNumId="29">
    <w:nsid w:val="7C61796D"/>
    <w:multiLevelType w:val="hybridMultilevel"/>
    <w:tmpl w:val="B95472AE"/>
    <w:lvl w:tplc="34CA8AFE" w:ilvl="0">
      <w:start w:val="1"/>
      <w:numFmt w:val="decimal"/>
      <w:lvlText w:val="%1."/>
      <w:lvlJc w:val="left"/>
      <w:pPr>
        <w:ind w:hanging="360" w:left="1288"/>
      </w:pPr>
      <w:rPr>
        <w:rFonts w:hint="default"/>
      </w:rPr>
    </w:lvl>
    <w:lvl w:tentative="true" w:tplc="041A0019" w:ilvl="1">
      <w:start w:val="1"/>
      <w:numFmt w:val="lowerLetter"/>
      <w:lvlText w:val="%2."/>
      <w:lvlJc w:val="left"/>
      <w:pPr>
        <w:ind w:hanging="360" w:left="2008"/>
      </w:pPr>
    </w:lvl>
    <w:lvl w:tentative="true" w:tplc="041A001B" w:ilvl="2">
      <w:start w:val="1"/>
      <w:numFmt w:val="lowerRoman"/>
      <w:lvlText w:val="%3."/>
      <w:lvlJc w:val="right"/>
      <w:pPr>
        <w:ind w:hanging="180" w:left="2728"/>
      </w:pPr>
    </w:lvl>
    <w:lvl w:tentative="true" w:tplc="041A000F" w:ilvl="3">
      <w:start w:val="1"/>
      <w:numFmt w:val="decimal"/>
      <w:lvlText w:val="%4."/>
      <w:lvlJc w:val="left"/>
      <w:pPr>
        <w:ind w:hanging="360" w:left="3448"/>
      </w:pPr>
    </w:lvl>
    <w:lvl w:tentative="true" w:tplc="041A0019" w:ilvl="4">
      <w:start w:val="1"/>
      <w:numFmt w:val="lowerLetter"/>
      <w:lvlText w:val="%5."/>
      <w:lvlJc w:val="left"/>
      <w:pPr>
        <w:ind w:hanging="360" w:left="4168"/>
      </w:pPr>
    </w:lvl>
    <w:lvl w:tentative="true" w:tplc="041A001B" w:ilvl="5">
      <w:start w:val="1"/>
      <w:numFmt w:val="lowerRoman"/>
      <w:lvlText w:val="%6."/>
      <w:lvlJc w:val="right"/>
      <w:pPr>
        <w:ind w:hanging="180" w:left="4888"/>
      </w:pPr>
    </w:lvl>
    <w:lvl w:tentative="true" w:tplc="041A000F" w:ilvl="6">
      <w:start w:val="1"/>
      <w:numFmt w:val="decimal"/>
      <w:lvlText w:val="%7."/>
      <w:lvlJc w:val="left"/>
      <w:pPr>
        <w:ind w:hanging="360" w:left="5608"/>
      </w:pPr>
    </w:lvl>
    <w:lvl w:tentative="true" w:tplc="041A0019" w:ilvl="7">
      <w:start w:val="1"/>
      <w:numFmt w:val="lowerLetter"/>
      <w:lvlText w:val="%8."/>
      <w:lvlJc w:val="left"/>
      <w:pPr>
        <w:ind w:hanging="360" w:left="6328"/>
      </w:pPr>
    </w:lvl>
    <w:lvl w:tentative="true" w:tplc="041A001B" w:ilvl="8">
      <w:start w:val="1"/>
      <w:numFmt w:val="lowerRoman"/>
      <w:lvlText w:val="%9."/>
      <w:lvlJc w:val="right"/>
      <w:pPr>
        <w:ind w:hanging="180" w:left="7048"/>
      </w:pPr>
    </w:lvl>
  </w:abstractNum>
  <w:num w:numId="1">
    <w:abstractNumId w:val="1"/>
  </w:num>
  <w:num w:numId="2">
    <w:abstractNumId w:val="20"/>
  </w:num>
  <w:num w:numId="3">
    <w:abstractNumId w:val="3"/>
  </w:num>
  <w:num w:numId="4">
    <w:abstractNumId w:val="15"/>
  </w:num>
  <w:num w:numId="5">
    <w:abstractNumId w:val="14"/>
  </w:num>
  <w:num w:numId="6">
    <w:abstractNumId w:val="26"/>
  </w:num>
  <w:num w:numId="7">
    <w:abstractNumId w:val="10"/>
  </w:num>
  <w:num w:numId="8">
    <w:abstractNumId w:val="2"/>
  </w:num>
  <w:num w:numId="9">
    <w:abstractNumId w:val="19"/>
  </w:num>
  <w:num w:numId="10">
    <w:abstractNumId w:val="13"/>
  </w:num>
  <w:num w:numId="11">
    <w:abstractNumId w:val="29"/>
  </w:num>
  <w:num w:numId="12">
    <w:abstractNumId w:val="8"/>
  </w:num>
  <w:num w:numId="13">
    <w:abstractNumId w:val="17"/>
  </w:num>
  <w:num w:numId="14">
    <w:abstractNumId w:val="22"/>
  </w:num>
  <w:num w:numId="15">
    <w:abstractNumId w:val="25"/>
  </w:num>
  <w:num w:numId="16">
    <w:abstractNumId w:val="4"/>
  </w:num>
  <w:num w:numId="17">
    <w:abstractNumId w:val="24"/>
  </w:num>
  <w:num w:numId="18">
    <w:abstractNumId w:val="12"/>
  </w:num>
  <w:num w:numId="19">
    <w:abstractNumId w:val="7"/>
  </w:num>
  <w:num w:numId="20">
    <w:abstractNumId w:val="18"/>
  </w:num>
  <w:num w:numId="21">
    <w:abstractNumId w:val="9"/>
  </w:num>
  <w:num w:numId="22">
    <w:abstractNumId w:val="5"/>
  </w:num>
  <w:num w:numId="23">
    <w:abstractNumId w:val="21"/>
  </w:num>
  <w:num w:numId="24">
    <w:abstractNumId w:val="28"/>
  </w:num>
  <w:num w:numId="25">
    <w:abstractNumId w:val="16"/>
  </w:num>
  <w:num w:numId="26">
    <w:abstractNumId w:val="0"/>
  </w:num>
  <w:num w:numId="27">
    <w:abstractNumId w:val="6"/>
  </w:num>
  <w:num w:numId="28">
    <w:abstractNumId w:val="27"/>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4E05"/>
    <w:rsid w:val="00003C95"/>
    <w:rsid w:val="000040E3"/>
    <w:rsid w:val="000120E5"/>
    <w:rsid w:val="00012FB3"/>
    <w:rsid w:val="00015034"/>
    <w:rsid w:val="00016442"/>
    <w:rsid w:val="00016EA2"/>
    <w:rsid w:val="0002022C"/>
    <w:rsid w:val="000205E4"/>
    <w:rsid w:val="000218F1"/>
    <w:rsid w:val="00021B5D"/>
    <w:rsid w:val="0002489C"/>
    <w:rsid w:val="00024F65"/>
    <w:rsid w:val="00031C76"/>
    <w:rsid w:val="00034134"/>
    <w:rsid w:val="00040183"/>
    <w:rsid w:val="000407F6"/>
    <w:rsid w:val="0004502B"/>
    <w:rsid w:val="000452CD"/>
    <w:rsid w:val="000470CF"/>
    <w:rsid w:val="00050C33"/>
    <w:rsid w:val="000546FD"/>
    <w:rsid w:val="000566CF"/>
    <w:rsid w:val="0006168A"/>
    <w:rsid w:val="000755E8"/>
    <w:rsid w:val="0008331E"/>
    <w:rsid w:val="00085961"/>
    <w:rsid w:val="000872AB"/>
    <w:rsid w:val="00087D53"/>
    <w:rsid w:val="00090548"/>
    <w:rsid w:val="000959BC"/>
    <w:rsid w:val="000A073E"/>
    <w:rsid w:val="000A18FD"/>
    <w:rsid w:val="000B1D1E"/>
    <w:rsid w:val="000B2DBD"/>
    <w:rsid w:val="000B2EEC"/>
    <w:rsid w:val="000B4C2A"/>
    <w:rsid w:val="000C6EF3"/>
    <w:rsid w:val="000D410A"/>
    <w:rsid w:val="000D6A22"/>
    <w:rsid w:val="000D70C5"/>
    <w:rsid w:val="000D7107"/>
    <w:rsid w:val="000D7A58"/>
    <w:rsid w:val="000F1060"/>
    <w:rsid w:val="000F16DB"/>
    <w:rsid w:val="00111DA8"/>
    <w:rsid w:val="0011208F"/>
    <w:rsid w:val="001165EC"/>
    <w:rsid w:val="00117946"/>
    <w:rsid w:val="00122A9D"/>
    <w:rsid w:val="001264F2"/>
    <w:rsid w:val="001277FF"/>
    <w:rsid w:val="001317F0"/>
    <w:rsid w:val="00131D4B"/>
    <w:rsid w:val="00132DBD"/>
    <w:rsid w:val="00140DE6"/>
    <w:rsid w:val="00140E6C"/>
    <w:rsid w:val="00141075"/>
    <w:rsid w:val="00141623"/>
    <w:rsid w:val="00141CDE"/>
    <w:rsid w:val="001455A2"/>
    <w:rsid w:val="001457DA"/>
    <w:rsid w:val="001539B6"/>
    <w:rsid w:val="001629E3"/>
    <w:rsid w:val="00165E29"/>
    <w:rsid w:val="00167C7A"/>
    <w:rsid w:val="001723AF"/>
    <w:rsid w:val="00182065"/>
    <w:rsid w:val="0018257B"/>
    <w:rsid w:val="0018532B"/>
    <w:rsid w:val="00185D5B"/>
    <w:rsid w:val="00186486"/>
    <w:rsid w:val="0019091D"/>
    <w:rsid w:val="001A33C6"/>
    <w:rsid w:val="001A6384"/>
    <w:rsid w:val="001B3C54"/>
    <w:rsid w:val="001C032A"/>
    <w:rsid w:val="001C1614"/>
    <w:rsid w:val="001C65C4"/>
    <w:rsid w:val="001D01BF"/>
    <w:rsid w:val="001D1916"/>
    <w:rsid w:val="001D2EC2"/>
    <w:rsid w:val="001D3B34"/>
    <w:rsid w:val="001D7CBD"/>
    <w:rsid w:val="001E148B"/>
    <w:rsid w:val="001F6E63"/>
    <w:rsid w:val="00203475"/>
    <w:rsid w:val="002052C5"/>
    <w:rsid w:val="002157A9"/>
    <w:rsid w:val="00215C27"/>
    <w:rsid w:val="00216A31"/>
    <w:rsid w:val="00216B4A"/>
    <w:rsid w:val="00222980"/>
    <w:rsid w:val="002261E7"/>
    <w:rsid w:val="00226A87"/>
    <w:rsid w:val="00227D09"/>
    <w:rsid w:val="00237CDB"/>
    <w:rsid w:val="00240D2A"/>
    <w:rsid w:val="002548FA"/>
    <w:rsid w:val="00264383"/>
    <w:rsid w:val="00274DEE"/>
    <w:rsid w:val="0027599F"/>
    <w:rsid w:val="00285600"/>
    <w:rsid w:val="00293806"/>
    <w:rsid w:val="002941BE"/>
    <w:rsid w:val="0029635E"/>
    <w:rsid w:val="002A05BE"/>
    <w:rsid w:val="002A1420"/>
    <w:rsid w:val="002A2745"/>
    <w:rsid w:val="002A3508"/>
    <w:rsid w:val="002A3CCC"/>
    <w:rsid w:val="002B1116"/>
    <w:rsid w:val="002B4B1F"/>
    <w:rsid w:val="002B7A30"/>
    <w:rsid w:val="002C043F"/>
    <w:rsid w:val="002C142D"/>
    <w:rsid w:val="002C472F"/>
    <w:rsid w:val="002C58CE"/>
    <w:rsid w:val="002C6076"/>
    <w:rsid w:val="002D16DC"/>
    <w:rsid w:val="002E02EA"/>
    <w:rsid w:val="002E0E72"/>
    <w:rsid w:val="002E3089"/>
    <w:rsid w:val="002E3517"/>
    <w:rsid w:val="002E5A6D"/>
    <w:rsid w:val="002E5D3D"/>
    <w:rsid w:val="002F305E"/>
    <w:rsid w:val="002F52A6"/>
    <w:rsid w:val="00301B3E"/>
    <w:rsid w:val="00304B9D"/>
    <w:rsid w:val="00307C2A"/>
    <w:rsid w:val="00312F10"/>
    <w:rsid w:val="00313656"/>
    <w:rsid w:val="003157C7"/>
    <w:rsid w:val="003306BF"/>
    <w:rsid w:val="00343701"/>
    <w:rsid w:val="00344575"/>
    <w:rsid w:val="00366481"/>
    <w:rsid w:val="00367B94"/>
    <w:rsid w:val="00371467"/>
    <w:rsid w:val="00375708"/>
    <w:rsid w:val="00375893"/>
    <w:rsid w:val="003761F0"/>
    <w:rsid w:val="00380C0E"/>
    <w:rsid w:val="00383120"/>
    <w:rsid w:val="0038402C"/>
    <w:rsid w:val="003916A9"/>
    <w:rsid w:val="00394563"/>
    <w:rsid w:val="003A2659"/>
    <w:rsid w:val="003A42D8"/>
    <w:rsid w:val="003B20E2"/>
    <w:rsid w:val="003B2201"/>
    <w:rsid w:val="003B25D9"/>
    <w:rsid w:val="003B36BB"/>
    <w:rsid w:val="003B395D"/>
    <w:rsid w:val="003B42F1"/>
    <w:rsid w:val="003B4460"/>
    <w:rsid w:val="003C11B3"/>
    <w:rsid w:val="003C1AD5"/>
    <w:rsid w:val="003C51E7"/>
    <w:rsid w:val="003C57FD"/>
    <w:rsid w:val="003C6A2E"/>
    <w:rsid w:val="003E43C8"/>
    <w:rsid w:val="003F2E43"/>
    <w:rsid w:val="003F3981"/>
    <w:rsid w:val="003F60DC"/>
    <w:rsid w:val="00404E2B"/>
    <w:rsid w:val="00406EF1"/>
    <w:rsid w:val="0041434B"/>
    <w:rsid w:val="00415564"/>
    <w:rsid w:val="00417C7A"/>
    <w:rsid w:val="00421738"/>
    <w:rsid w:val="004233FF"/>
    <w:rsid w:val="00423F11"/>
    <w:rsid w:val="00425A46"/>
    <w:rsid w:val="004343D3"/>
    <w:rsid w:val="00434AC7"/>
    <w:rsid w:val="0043673D"/>
    <w:rsid w:val="00436C18"/>
    <w:rsid w:val="00441144"/>
    <w:rsid w:val="004457B2"/>
    <w:rsid w:val="004460FD"/>
    <w:rsid w:val="00446BB2"/>
    <w:rsid w:val="004523C8"/>
    <w:rsid w:val="00455C69"/>
    <w:rsid w:val="00457468"/>
    <w:rsid w:val="00460A54"/>
    <w:rsid w:val="004610C8"/>
    <w:rsid w:val="00467DF5"/>
    <w:rsid w:val="004714CA"/>
    <w:rsid w:val="00474369"/>
    <w:rsid w:val="0048080D"/>
    <w:rsid w:val="00480816"/>
    <w:rsid w:val="00485059"/>
    <w:rsid w:val="004855DC"/>
    <w:rsid w:val="00490EE4"/>
    <w:rsid w:val="0049253E"/>
    <w:rsid w:val="0049316F"/>
    <w:rsid w:val="004A0D83"/>
    <w:rsid w:val="004A16B5"/>
    <w:rsid w:val="004A16E5"/>
    <w:rsid w:val="004A4992"/>
    <w:rsid w:val="004A4DF7"/>
    <w:rsid w:val="004A7BB8"/>
    <w:rsid w:val="004B68E1"/>
    <w:rsid w:val="004D0B79"/>
    <w:rsid w:val="004D0BF6"/>
    <w:rsid w:val="004D7001"/>
    <w:rsid w:val="004D7778"/>
    <w:rsid w:val="004E238C"/>
    <w:rsid w:val="004E44A5"/>
    <w:rsid w:val="004E6D79"/>
    <w:rsid w:val="004F0228"/>
    <w:rsid w:val="004F03E8"/>
    <w:rsid w:val="004F3C42"/>
    <w:rsid w:val="00506E20"/>
    <w:rsid w:val="00512C71"/>
    <w:rsid w:val="00522193"/>
    <w:rsid w:val="00522DBE"/>
    <w:rsid w:val="0053040D"/>
    <w:rsid w:val="00531772"/>
    <w:rsid w:val="00533CB7"/>
    <w:rsid w:val="00534651"/>
    <w:rsid w:val="005350DF"/>
    <w:rsid w:val="00535F83"/>
    <w:rsid w:val="00542DF1"/>
    <w:rsid w:val="00545323"/>
    <w:rsid w:val="00560FA2"/>
    <w:rsid w:val="00566257"/>
    <w:rsid w:val="00574B51"/>
    <w:rsid w:val="005755BC"/>
    <w:rsid w:val="00582497"/>
    <w:rsid w:val="0058272A"/>
    <w:rsid w:val="00583347"/>
    <w:rsid w:val="0058550F"/>
    <w:rsid w:val="00586A2E"/>
    <w:rsid w:val="005943CA"/>
    <w:rsid w:val="00594721"/>
    <w:rsid w:val="005A309D"/>
    <w:rsid w:val="005A39FC"/>
    <w:rsid w:val="005A5EF5"/>
    <w:rsid w:val="005A64D7"/>
    <w:rsid w:val="005B3C1C"/>
    <w:rsid w:val="005B6FF0"/>
    <w:rsid w:val="005C317C"/>
    <w:rsid w:val="005C436C"/>
    <w:rsid w:val="005C52D2"/>
    <w:rsid w:val="005D4645"/>
    <w:rsid w:val="005D46D9"/>
    <w:rsid w:val="005D6CD2"/>
    <w:rsid w:val="005F26D6"/>
    <w:rsid w:val="005F69F8"/>
    <w:rsid w:val="005F7870"/>
    <w:rsid w:val="00600DAC"/>
    <w:rsid w:val="00601A6B"/>
    <w:rsid w:val="00604FEE"/>
    <w:rsid w:val="006170FE"/>
    <w:rsid w:val="0062463C"/>
    <w:rsid w:val="00625200"/>
    <w:rsid w:val="006259DF"/>
    <w:rsid w:val="00625A4D"/>
    <w:rsid w:val="0063041D"/>
    <w:rsid w:val="00632325"/>
    <w:rsid w:val="00637B50"/>
    <w:rsid w:val="00640BC6"/>
    <w:rsid w:val="00645873"/>
    <w:rsid w:val="00650A1E"/>
    <w:rsid w:val="006679E7"/>
    <w:rsid w:val="0067124E"/>
    <w:rsid w:val="006755C3"/>
    <w:rsid w:val="00675DB7"/>
    <w:rsid w:val="0068004A"/>
    <w:rsid w:val="00690FD6"/>
    <w:rsid w:val="00691878"/>
    <w:rsid w:val="00692348"/>
    <w:rsid w:val="006943CD"/>
    <w:rsid w:val="006A0E38"/>
    <w:rsid w:val="006A7832"/>
    <w:rsid w:val="006A7E31"/>
    <w:rsid w:val="006B15CE"/>
    <w:rsid w:val="006B361B"/>
    <w:rsid w:val="006B555A"/>
    <w:rsid w:val="006C37D8"/>
    <w:rsid w:val="006C3BC1"/>
    <w:rsid w:val="006C3E56"/>
    <w:rsid w:val="006D5225"/>
    <w:rsid w:val="006D66F0"/>
    <w:rsid w:val="006D7D63"/>
    <w:rsid w:val="006E1513"/>
    <w:rsid w:val="006E3ADD"/>
    <w:rsid w:val="006E7A6D"/>
    <w:rsid w:val="006F405D"/>
    <w:rsid w:val="006F4470"/>
    <w:rsid w:val="006F63A7"/>
    <w:rsid w:val="00702855"/>
    <w:rsid w:val="00702A9C"/>
    <w:rsid w:val="00702B11"/>
    <w:rsid w:val="00705211"/>
    <w:rsid w:val="00705B86"/>
    <w:rsid w:val="0070643D"/>
    <w:rsid w:val="00710D60"/>
    <w:rsid w:val="007162AE"/>
    <w:rsid w:val="007176C2"/>
    <w:rsid w:val="00721EE1"/>
    <w:rsid w:val="007335DE"/>
    <w:rsid w:val="0073548F"/>
    <w:rsid w:val="007409E5"/>
    <w:rsid w:val="0074133A"/>
    <w:rsid w:val="007421D4"/>
    <w:rsid w:val="00750449"/>
    <w:rsid w:val="007517F9"/>
    <w:rsid w:val="0075686B"/>
    <w:rsid w:val="00756A0C"/>
    <w:rsid w:val="00760F77"/>
    <w:rsid w:val="00761985"/>
    <w:rsid w:val="0077402C"/>
    <w:rsid w:val="007828FE"/>
    <w:rsid w:val="00784CAA"/>
    <w:rsid w:val="0078582B"/>
    <w:rsid w:val="007918B6"/>
    <w:rsid w:val="0079296E"/>
    <w:rsid w:val="00796E5E"/>
    <w:rsid w:val="00797CC7"/>
    <w:rsid w:val="00797EA4"/>
    <w:rsid w:val="007A050C"/>
    <w:rsid w:val="007A2A33"/>
    <w:rsid w:val="007A591D"/>
    <w:rsid w:val="007A5DD2"/>
    <w:rsid w:val="007A789D"/>
    <w:rsid w:val="007B6249"/>
    <w:rsid w:val="007B71F9"/>
    <w:rsid w:val="007C11DC"/>
    <w:rsid w:val="007D2C3E"/>
    <w:rsid w:val="007F5BE2"/>
    <w:rsid w:val="007F6441"/>
    <w:rsid w:val="00803182"/>
    <w:rsid w:val="00807C3D"/>
    <w:rsid w:val="00812036"/>
    <w:rsid w:val="00813ACD"/>
    <w:rsid w:val="008151DD"/>
    <w:rsid w:val="0083530D"/>
    <w:rsid w:val="00843C96"/>
    <w:rsid w:val="0085235A"/>
    <w:rsid w:val="00853EA5"/>
    <w:rsid w:val="00861318"/>
    <w:rsid w:val="00861585"/>
    <w:rsid w:val="00863127"/>
    <w:rsid w:val="0086691F"/>
    <w:rsid w:val="00876B78"/>
    <w:rsid w:val="0088147F"/>
    <w:rsid w:val="00887A01"/>
    <w:rsid w:val="0089695A"/>
    <w:rsid w:val="008A0A28"/>
    <w:rsid w:val="008A16FA"/>
    <w:rsid w:val="008A1C4B"/>
    <w:rsid w:val="008A1E53"/>
    <w:rsid w:val="008A2879"/>
    <w:rsid w:val="008B12D0"/>
    <w:rsid w:val="008B4816"/>
    <w:rsid w:val="008B507E"/>
    <w:rsid w:val="008B66C6"/>
    <w:rsid w:val="008C6598"/>
    <w:rsid w:val="008D0A58"/>
    <w:rsid w:val="008D4763"/>
    <w:rsid w:val="008D62DF"/>
    <w:rsid w:val="008D68FD"/>
    <w:rsid w:val="008E03FA"/>
    <w:rsid w:val="008E13D3"/>
    <w:rsid w:val="008E4C24"/>
    <w:rsid w:val="008E5F33"/>
    <w:rsid w:val="008E79DC"/>
    <w:rsid w:val="008F004F"/>
    <w:rsid w:val="008F301A"/>
    <w:rsid w:val="00901847"/>
    <w:rsid w:val="00904285"/>
    <w:rsid w:val="009104B3"/>
    <w:rsid w:val="00911B0A"/>
    <w:rsid w:val="00912B79"/>
    <w:rsid w:val="0091320F"/>
    <w:rsid w:val="009137D4"/>
    <w:rsid w:val="00914554"/>
    <w:rsid w:val="0091751F"/>
    <w:rsid w:val="00930147"/>
    <w:rsid w:val="009376C0"/>
    <w:rsid w:val="00940C88"/>
    <w:rsid w:val="00940DCC"/>
    <w:rsid w:val="009429DD"/>
    <w:rsid w:val="00954B49"/>
    <w:rsid w:val="00954C01"/>
    <w:rsid w:val="00961179"/>
    <w:rsid w:val="009652AC"/>
    <w:rsid w:val="00965E13"/>
    <w:rsid w:val="00967132"/>
    <w:rsid w:val="009779A6"/>
    <w:rsid w:val="0098081C"/>
    <w:rsid w:val="00984E97"/>
    <w:rsid w:val="00987E99"/>
    <w:rsid w:val="00992CEE"/>
    <w:rsid w:val="00995F41"/>
    <w:rsid w:val="009A087D"/>
    <w:rsid w:val="009A0E25"/>
    <w:rsid w:val="009A2F55"/>
    <w:rsid w:val="009A5BC3"/>
    <w:rsid w:val="009B03AC"/>
    <w:rsid w:val="009B0C92"/>
    <w:rsid w:val="009B30BD"/>
    <w:rsid w:val="009B39C4"/>
    <w:rsid w:val="009C083E"/>
    <w:rsid w:val="009C0B30"/>
    <w:rsid w:val="009C16B9"/>
    <w:rsid w:val="009C2546"/>
    <w:rsid w:val="009C6DD1"/>
    <w:rsid w:val="009D4015"/>
    <w:rsid w:val="009D58A4"/>
    <w:rsid w:val="009E0C95"/>
    <w:rsid w:val="009E1FD3"/>
    <w:rsid w:val="009F094F"/>
    <w:rsid w:val="009F0E59"/>
    <w:rsid w:val="009F4EC3"/>
    <w:rsid w:val="00A17FB1"/>
    <w:rsid w:val="00A203AD"/>
    <w:rsid w:val="00A23883"/>
    <w:rsid w:val="00A25697"/>
    <w:rsid w:val="00A36B76"/>
    <w:rsid w:val="00A377CF"/>
    <w:rsid w:val="00A37D1E"/>
    <w:rsid w:val="00A4002F"/>
    <w:rsid w:val="00A41B33"/>
    <w:rsid w:val="00A428FB"/>
    <w:rsid w:val="00A47E70"/>
    <w:rsid w:val="00A50308"/>
    <w:rsid w:val="00A5610F"/>
    <w:rsid w:val="00A608A4"/>
    <w:rsid w:val="00A61FEB"/>
    <w:rsid w:val="00A620A8"/>
    <w:rsid w:val="00A746DD"/>
    <w:rsid w:val="00A75332"/>
    <w:rsid w:val="00A835BD"/>
    <w:rsid w:val="00A83F33"/>
    <w:rsid w:val="00A902EA"/>
    <w:rsid w:val="00A97DF6"/>
    <w:rsid w:val="00AA009D"/>
    <w:rsid w:val="00AA1182"/>
    <w:rsid w:val="00AA4A57"/>
    <w:rsid w:val="00AA536E"/>
    <w:rsid w:val="00AB5122"/>
    <w:rsid w:val="00AC3BA4"/>
    <w:rsid w:val="00AD22C7"/>
    <w:rsid w:val="00AD2B3D"/>
    <w:rsid w:val="00AD4CCF"/>
    <w:rsid w:val="00AD4E05"/>
    <w:rsid w:val="00AD55E8"/>
    <w:rsid w:val="00AD5A22"/>
    <w:rsid w:val="00AE0893"/>
    <w:rsid w:val="00AE6533"/>
    <w:rsid w:val="00AE6AB4"/>
    <w:rsid w:val="00AF2307"/>
    <w:rsid w:val="00B02DED"/>
    <w:rsid w:val="00B06512"/>
    <w:rsid w:val="00B06912"/>
    <w:rsid w:val="00B10155"/>
    <w:rsid w:val="00B15AD4"/>
    <w:rsid w:val="00B16487"/>
    <w:rsid w:val="00B173AE"/>
    <w:rsid w:val="00B21C22"/>
    <w:rsid w:val="00B26799"/>
    <w:rsid w:val="00B30D35"/>
    <w:rsid w:val="00B345E0"/>
    <w:rsid w:val="00B346D1"/>
    <w:rsid w:val="00B36BD1"/>
    <w:rsid w:val="00B370D5"/>
    <w:rsid w:val="00B416F1"/>
    <w:rsid w:val="00B4201F"/>
    <w:rsid w:val="00B4222E"/>
    <w:rsid w:val="00B44069"/>
    <w:rsid w:val="00B468F0"/>
    <w:rsid w:val="00B4793E"/>
    <w:rsid w:val="00B51329"/>
    <w:rsid w:val="00B548AA"/>
    <w:rsid w:val="00B56A75"/>
    <w:rsid w:val="00B572A6"/>
    <w:rsid w:val="00B64008"/>
    <w:rsid w:val="00B7248D"/>
    <w:rsid w:val="00B72FDA"/>
    <w:rsid w:val="00B76172"/>
    <w:rsid w:val="00B76281"/>
    <w:rsid w:val="00B76FF5"/>
    <w:rsid w:val="00B80E43"/>
    <w:rsid w:val="00B878A4"/>
    <w:rsid w:val="00BA28D8"/>
    <w:rsid w:val="00BB1B51"/>
    <w:rsid w:val="00BB5039"/>
    <w:rsid w:val="00BC1894"/>
    <w:rsid w:val="00BC62B7"/>
    <w:rsid w:val="00BE152B"/>
    <w:rsid w:val="00BE3F7E"/>
    <w:rsid w:val="00BE7547"/>
    <w:rsid w:val="00BE7564"/>
    <w:rsid w:val="00BF438A"/>
    <w:rsid w:val="00BF4C61"/>
    <w:rsid w:val="00BF6C37"/>
    <w:rsid w:val="00C03C17"/>
    <w:rsid w:val="00C06662"/>
    <w:rsid w:val="00C10052"/>
    <w:rsid w:val="00C142BB"/>
    <w:rsid w:val="00C1515C"/>
    <w:rsid w:val="00C17185"/>
    <w:rsid w:val="00C2052C"/>
    <w:rsid w:val="00C243CA"/>
    <w:rsid w:val="00C2444F"/>
    <w:rsid w:val="00C254E2"/>
    <w:rsid w:val="00C30449"/>
    <w:rsid w:val="00C30FA8"/>
    <w:rsid w:val="00C363C3"/>
    <w:rsid w:val="00C40B81"/>
    <w:rsid w:val="00C4190C"/>
    <w:rsid w:val="00C503CA"/>
    <w:rsid w:val="00C5421F"/>
    <w:rsid w:val="00C54B30"/>
    <w:rsid w:val="00C61B26"/>
    <w:rsid w:val="00C62C9B"/>
    <w:rsid w:val="00C74687"/>
    <w:rsid w:val="00C756A5"/>
    <w:rsid w:val="00C85564"/>
    <w:rsid w:val="00C8790D"/>
    <w:rsid w:val="00C917F2"/>
    <w:rsid w:val="00C924D8"/>
    <w:rsid w:val="00C938EE"/>
    <w:rsid w:val="00CA5261"/>
    <w:rsid w:val="00CA74E1"/>
    <w:rsid w:val="00CB1967"/>
    <w:rsid w:val="00CB7E99"/>
    <w:rsid w:val="00CC0E34"/>
    <w:rsid w:val="00CC39BA"/>
    <w:rsid w:val="00CC5A98"/>
    <w:rsid w:val="00CE020D"/>
    <w:rsid w:val="00CE1752"/>
    <w:rsid w:val="00CE4D96"/>
    <w:rsid w:val="00CE6A24"/>
    <w:rsid w:val="00CE7723"/>
    <w:rsid w:val="00CF252A"/>
    <w:rsid w:val="00CF335F"/>
    <w:rsid w:val="00CF6451"/>
    <w:rsid w:val="00D072E0"/>
    <w:rsid w:val="00D20171"/>
    <w:rsid w:val="00D21790"/>
    <w:rsid w:val="00D2596D"/>
    <w:rsid w:val="00D27153"/>
    <w:rsid w:val="00D309AD"/>
    <w:rsid w:val="00D30C71"/>
    <w:rsid w:val="00D37AFB"/>
    <w:rsid w:val="00D53598"/>
    <w:rsid w:val="00D54778"/>
    <w:rsid w:val="00D56465"/>
    <w:rsid w:val="00D71F56"/>
    <w:rsid w:val="00D725DF"/>
    <w:rsid w:val="00D75E0F"/>
    <w:rsid w:val="00D802C7"/>
    <w:rsid w:val="00D80573"/>
    <w:rsid w:val="00D83B83"/>
    <w:rsid w:val="00D864DD"/>
    <w:rsid w:val="00D86676"/>
    <w:rsid w:val="00DA22CF"/>
    <w:rsid w:val="00DC02B9"/>
    <w:rsid w:val="00DC2088"/>
    <w:rsid w:val="00DC2F11"/>
    <w:rsid w:val="00DC7A4C"/>
    <w:rsid w:val="00DD2F3F"/>
    <w:rsid w:val="00DD416A"/>
    <w:rsid w:val="00DE1EBD"/>
    <w:rsid w:val="00DE2278"/>
    <w:rsid w:val="00DE4785"/>
    <w:rsid w:val="00DE74FB"/>
    <w:rsid w:val="00DF0E03"/>
    <w:rsid w:val="00DF24D5"/>
    <w:rsid w:val="00E03899"/>
    <w:rsid w:val="00E03DD2"/>
    <w:rsid w:val="00E11021"/>
    <w:rsid w:val="00E16C1A"/>
    <w:rsid w:val="00E21CAA"/>
    <w:rsid w:val="00E23D3C"/>
    <w:rsid w:val="00E25D9F"/>
    <w:rsid w:val="00E31051"/>
    <w:rsid w:val="00E36DAD"/>
    <w:rsid w:val="00E36F02"/>
    <w:rsid w:val="00E40924"/>
    <w:rsid w:val="00E43D59"/>
    <w:rsid w:val="00E44C9E"/>
    <w:rsid w:val="00E464B6"/>
    <w:rsid w:val="00E4692E"/>
    <w:rsid w:val="00E566AE"/>
    <w:rsid w:val="00E67FD8"/>
    <w:rsid w:val="00E70799"/>
    <w:rsid w:val="00E7102F"/>
    <w:rsid w:val="00E71708"/>
    <w:rsid w:val="00E7347B"/>
    <w:rsid w:val="00E73AEF"/>
    <w:rsid w:val="00E761AD"/>
    <w:rsid w:val="00E76AFA"/>
    <w:rsid w:val="00E774FD"/>
    <w:rsid w:val="00E817B4"/>
    <w:rsid w:val="00E86434"/>
    <w:rsid w:val="00E878FA"/>
    <w:rsid w:val="00E93E25"/>
    <w:rsid w:val="00EA2DAB"/>
    <w:rsid w:val="00EA6A05"/>
    <w:rsid w:val="00EB6B4B"/>
    <w:rsid w:val="00ED673E"/>
    <w:rsid w:val="00ED6E92"/>
    <w:rsid w:val="00EE16FC"/>
    <w:rsid w:val="00EE1CE9"/>
    <w:rsid w:val="00EE47D1"/>
    <w:rsid w:val="00EF3767"/>
    <w:rsid w:val="00F07082"/>
    <w:rsid w:val="00F14D7B"/>
    <w:rsid w:val="00F20D0D"/>
    <w:rsid w:val="00F322CC"/>
    <w:rsid w:val="00F35C68"/>
    <w:rsid w:val="00F377A6"/>
    <w:rsid w:val="00F41AE7"/>
    <w:rsid w:val="00F4360E"/>
    <w:rsid w:val="00F47870"/>
    <w:rsid w:val="00F502F0"/>
    <w:rsid w:val="00F50665"/>
    <w:rsid w:val="00F51DBF"/>
    <w:rsid w:val="00F63481"/>
    <w:rsid w:val="00F67A71"/>
    <w:rsid w:val="00F710FE"/>
    <w:rsid w:val="00F71CE9"/>
    <w:rsid w:val="00F74B16"/>
    <w:rsid w:val="00F769A3"/>
    <w:rsid w:val="00F779D1"/>
    <w:rsid w:val="00F86E1C"/>
    <w:rsid w:val="00F87D44"/>
    <w:rsid w:val="00F9097F"/>
    <w:rsid w:val="00F9357F"/>
    <w:rsid w:val="00F94C8B"/>
    <w:rsid w:val="00F95DA8"/>
    <w:rsid w:val="00FB18D0"/>
    <w:rsid w:val="00FB7A7F"/>
    <w:rsid w:val="00FD3D93"/>
    <w:rsid w:val="00FD44B7"/>
    <w:rsid w:val="00FD7FDA"/>
    <w:rsid w:val="00FE2F18"/>
    <w:rsid w:val="00FE3B21"/>
    <w:rsid w:val="00FE55A2"/>
    <w:rsid w:val="00FF05FA"/>
    <w:rsid w:val="00FF2C7B"/>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99"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D80573"/>
    <w:rPr>
      <w:sz w:val="24"/>
      <w:szCs w:val="24"/>
    </w:rPr>
  </w:style>
  <w:style w:styleId="Naslov1" w:type="paragraph">
    <w:name w:val="heading 1"/>
    <w:basedOn w:val="Normal"/>
    <w:next w:val="Normal"/>
    <w:qFormat/>
    <w:pPr>
      <w:keepNext/>
      <w:jc w:val="center"/>
      <w:outlineLvl w:val="0"/>
    </w:pPr>
    <w:rPr>
      <w:b/>
      <w:bCs/>
    </w:rPr>
  </w:style>
  <w:style w:styleId="Naslov3" w:type="paragraph">
    <w:name w:val="heading 3"/>
    <w:basedOn w:val="Normal"/>
    <w:next w:val="Normal"/>
    <w:link w:val="Naslov3Char"/>
    <w:semiHidden/>
    <w:unhideWhenUsed/>
    <w:qFormat/>
    <w:rsid w:val="00E7102F"/>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cs="Tahoma" w:hAnsi="Tahoma" w:ascii="Tahoma"/>
      <w:sz w:val="16"/>
      <w:szCs w:val="16"/>
    </w:rPr>
  </w:style>
  <w:style w:customStyle="true" w:styleId="ZaglavljeChar" w:type="character">
    <w:name w:val="Zaglavlje Char"/>
    <w:link w:val="Zaglavlje"/>
    <w:uiPriority w:val="99"/>
    <w:rsid w:val="00344575"/>
    <w:rPr>
      <w:sz w:val="24"/>
      <w:szCs w:val="24"/>
    </w:rPr>
  </w:style>
  <w:style w:styleId="Bezproreda" w:type="paragraph">
    <w:name w:val="No Spacing"/>
    <w:uiPriority w:val="99"/>
    <w:qFormat/>
    <w:rsid w:val="00DE2278"/>
    <w:rPr>
      <w:rFonts w:eastAsia="Calibri" w:hAnsi="Calibri" w:ascii="Calibri"/>
      <w:sz w:val="22"/>
      <w:szCs w:val="22"/>
      <w:lang w:eastAsia="en-US"/>
    </w:rPr>
  </w:style>
  <w:style w:customStyle="true" w:styleId="Naslov3Char" w:type="character">
    <w:name w:val="Naslov 3 Char"/>
    <w:basedOn w:val="Zadanifontodlomka"/>
    <w:link w:val="Naslov3"/>
    <w:semiHidden/>
    <w:rsid w:val="00E7102F"/>
    <w:rPr>
      <w:rFonts w:cstheme="majorBidi" w:eastAsiaTheme="majorEastAsia" w:hAnsiTheme="majorHAnsi" w:asciiTheme="majorHAnsi"/>
      <w:b/>
      <w:bCs/>
      <w:color w:themeColor="accent1" w:val="4F81BD"/>
      <w:sz w:val="24"/>
      <w:szCs w:val="24"/>
    </w:rPr>
  </w:style>
  <w:style w:styleId="Odlomakpopisa" w:type="paragraph">
    <w:name w:val="List Paragraph"/>
    <w:basedOn w:val="Normal"/>
    <w:uiPriority w:val="34"/>
    <w:qFormat/>
    <w:rsid w:val="00111DA8"/>
    <w:pPr>
      <w:ind w:left="720"/>
      <w:contextualSpacing/>
    </w:pPr>
  </w:style>
  <w:style w:customStyle="true" w:styleId="st" w:type="character">
    <w:name w:val="st"/>
    <w:basedOn w:val="Zadanifontodlomka"/>
    <w:rsid w:val="00625200"/>
  </w:style>
  <w:style w:customStyle="true" w:styleId="Bezpopisa1" w:type="numbering">
    <w:name w:val="Bez popisa1"/>
    <w:next w:val="Bezpopisa"/>
    <w:uiPriority w:val="99"/>
    <w:semiHidden/>
    <w:unhideWhenUsed/>
    <w:rsid w:val="00760F77"/>
  </w:style>
  <w:style w:styleId="Tekstrezerviranogmjesta" w:type="character">
    <w:name w:val="Placeholder Text"/>
    <w:basedOn w:val="Zadanifontodlomka"/>
    <w:uiPriority w:val="99"/>
    <w:semiHidden/>
    <w:rsid w:val="0058550F"/>
    <w:rPr>
      <w:color w:val="808080"/>
      <w:bdr w:space="0" w:sz="0" w:color="auto" w:val="none"/>
      <w:shd w:fill="auto" w:color="auto" w:val="clear"/>
    </w:rPr>
  </w:style>
  <w:style w:customStyle="true" w:styleId="eSPISCCParagraphDefaultFont" w:type="character">
    <w:name w:val="eSPIS_CC_Paragraph Default Font"/>
    <w:basedOn w:val="Zadanifontodlomka"/>
    <w:rsid w:val="0058550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8550F"/>
    <w:rPr>
      <w:bdr w:space="0" w:sz="0" w:color="auto" w:val="none"/>
      <w:shd w:fill="FFFFCC" w:color="auto" w:val="clear"/>
      <w:lang w:val="hr-HR"/>
    </w:rPr>
  </w:style>
  <w:style w:customStyle="true" w:styleId="PozadinaSvijetloCrvena" w:type="character">
    <w:name w:val="Pozadina_SvijetloCrvena"/>
    <w:basedOn w:val="eSPISCCParagraphDefaultFont"/>
    <w:rsid w:val="0058550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8550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D80573"/>
    <w:rPr>
      <w:sz w:val="24"/>
      <w:szCs w:val="24"/>
    </w:rPr>
  </w:style>
  <w:style w:styleId="Naslov1" w:type="paragraph">
    <w:name w:val="heading 1"/>
    <w:basedOn w:val="Normal"/>
    <w:next w:val="Normal"/>
    <w:qFormat/>
    <w:pPr>
      <w:keepNext/>
      <w:jc w:val="center"/>
      <w:outlineLvl w:val="0"/>
    </w:pPr>
    <w:rPr>
      <w:b/>
      <w:bCs/>
    </w:rPr>
  </w:style>
  <w:style w:styleId="Naslov3" w:type="paragraph">
    <w:name w:val="heading 3"/>
    <w:basedOn w:val="Normal"/>
    <w:next w:val="Normal"/>
    <w:link w:val="Naslov3Char"/>
    <w:semiHidden/>
    <w:unhideWhenUsed/>
    <w:qFormat/>
    <w:rsid w:val="00E7102F"/>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ascii="Tahoma" w:cs="Tahoma" w:hAnsi="Tahoma"/>
      <w:sz w:val="16"/>
      <w:szCs w:val="16"/>
    </w:rPr>
  </w:style>
  <w:style w:customStyle="1" w:styleId="ZaglavljeChar" w:type="character">
    <w:name w:val="Zaglavlje Char"/>
    <w:link w:val="Zaglavlje"/>
    <w:uiPriority w:val="99"/>
    <w:rsid w:val="00344575"/>
    <w:rPr>
      <w:sz w:val="24"/>
      <w:szCs w:val="24"/>
    </w:rPr>
  </w:style>
  <w:style w:styleId="Bezproreda" w:type="paragraph">
    <w:name w:val="No Spacing"/>
    <w:uiPriority w:val="99"/>
    <w:qFormat/>
    <w:rsid w:val="00DE2278"/>
    <w:rPr>
      <w:rFonts w:ascii="Calibri" w:eastAsia="Calibri" w:hAnsi="Calibri"/>
      <w:sz w:val="22"/>
      <w:szCs w:val="22"/>
      <w:lang w:eastAsia="en-US"/>
    </w:rPr>
  </w:style>
  <w:style w:customStyle="1" w:styleId="Naslov3Char" w:type="character">
    <w:name w:val="Naslov 3 Char"/>
    <w:basedOn w:val="Zadanifontodlomka"/>
    <w:link w:val="Naslov3"/>
    <w:semiHidden/>
    <w:rsid w:val="00E7102F"/>
    <w:rPr>
      <w:rFonts w:asciiTheme="majorHAnsi" w:cstheme="majorBidi" w:eastAsiaTheme="majorEastAsia" w:hAnsiTheme="majorHAnsi"/>
      <w:b/>
      <w:bCs/>
      <w:color w:themeColor="accent1" w:val="4F81BD"/>
      <w:sz w:val="24"/>
      <w:szCs w:val="24"/>
    </w:rPr>
  </w:style>
  <w:style w:styleId="Odlomakpopisa" w:type="paragraph">
    <w:name w:val="List Paragraph"/>
    <w:basedOn w:val="Normal"/>
    <w:uiPriority w:val="34"/>
    <w:qFormat/>
    <w:rsid w:val="00111DA8"/>
    <w:pPr>
      <w:ind w:left="720"/>
      <w:contextualSpacing/>
    </w:pPr>
  </w:style>
  <w:style w:customStyle="1" w:styleId="st" w:type="character">
    <w:name w:val="st"/>
    <w:basedOn w:val="Zadanifontodlomka"/>
    <w:rsid w:val="00625200"/>
  </w:style>
  <w:style w:customStyle="1" w:styleId="Bezpopisa1" w:type="numbering">
    <w:name w:val="Bez popisa1"/>
    <w:next w:val="Bezpopisa"/>
    <w:uiPriority w:val="99"/>
    <w:semiHidden/>
    <w:unhideWhenUsed/>
    <w:rsid w:val="00760F77"/>
  </w:style>
  <w:style w:styleId="Tekstrezerviranogmjesta" w:type="character">
    <w:name w:val="Placeholder Text"/>
    <w:basedOn w:val="Zadanifontodlomka"/>
    <w:uiPriority w:val="99"/>
    <w:semiHidden/>
    <w:rsid w:val="0058550F"/>
    <w:rPr>
      <w:color w:val="808080"/>
      <w:bdr w:color="auto" w:space="0" w:sz="0" w:val="none"/>
      <w:shd w:color="auto" w:fill="auto" w:val="clear"/>
    </w:rPr>
  </w:style>
  <w:style w:customStyle="1" w:styleId="eSPISCCParagraphDefaultFont" w:type="character">
    <w:name w:val="eSPIS_CC_Paragraph Default Font"/>
    <w:basedOn w:val="Zadanifontodlomka"/>
    <w:rsid w:val="0058550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8550F"/>
    <w:rPr>
      <w:bdr w:color="auto" w:space="0" w:sz="0" w:val="none"/>
      <w:shd w:color="auto" w:fill="FFFFCC" w:val="clear"/>
      <w:lang w:val="hr-HR"/>
    </w:rPr>
  </w:style>
  <w:style w:customStyle="1" w:styleId="PozadinaSvijetloCrvena" w:type="character">
    <w:name w:val="Pozadina_SvijetloCrvena"/>
    <w:basedOn w:val="eSPISCCParagraphDefaultFont"/>
    <w:rsid w:val="0058550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8550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59744495">
      <w:bodyDiv w:val="true"/>
      <w:marLeft w:val="0"/>
      <w:marRight w:val="0"/>
      <w:marTop w:val="0"/>
      <w:marBottom w:val="0"/>
      <w:divBdr>
        <w:top w:space="0" w:sz="0" w:color="auto" w:val="none"/>
        <w:left w:space="0" w:sz="0" w:color="auto" w:val="none"/>
        <w:bottom w:space="0" w:sz="0" w:color="auto" w:val="none"/>
        <w:right w:space="0" w:sz="0" w:color="auto" w:val="none"/>
      </w:divBdr>
    </w:div>
    <w:div w:id="1218543360">
      <w:bodyDiv w:val="true"/>
      <w:marLeft w:val="0"/>
      <w:marRight w:val="0"/>
      <w:marTop w:val="0"/>
      <w:marBottom w:val="0"/>
      <w:divBdr>
        <w:top w:space="0" w:sz="0" w:color="auto" w:val="none"/>
        <w:left w:space="0" w:sz="0" w:color="auto" w:val="none"/>
        <w:bottom w:space="0" w:sz="0" w:color="auto" w:val="none"/>
        <w:right w:space="0" w:sz="0" w:color="auto" w:val="none"/>
      </w:divBdr>
    </w:div>
    <w:div w:id="13611222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svibnja 2016.</izvorni_sadrzaj>
    <derivirana_varijabla naziv="DomainObject.DatumDonosenjaOdluke_1">30.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veljače 2015.</izvorni_sadrzaj>
    <derivirana_varijabla naziv="DomainObject.Predmet.DatumOsnivanja_1">2.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St-9/2015</izvorni_sadrzaj>
    <derivirana_varijabla naziv="DomainObject.Predmet.OznakaBroj_1">St-9/2015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HELIOS FAROS, dioničko društvo za ugostiteljstvo</izvorni_sadrzaj>
    <derivirana_varijabla naziv="DomainObject.Predmet.ProtustrankaFormated_1">  HELIOS FAROS, dioničko društvo za ugostiteljstvo</derivirana_varijabla>
  </DomainObject.Predmet.ProtustrankaFormated>
  <DomainObject.Predmet.ProtustrankaFormatedOIB>
    <izvorni_sadrzaj>  HELIOS FAROS, dioničko društvo za ugostiteljstvo, OIB 48594515409</izvorni_sadrzaj>
    <derivirana_varijabla naziv="DomainObject.Predmet.ProtustrankaFormatedOIB_1">  HELIOS FAROS, dioničko društvo za ugostiteljstvo, OIB 48594515409</derivirana_varijabla>
  </DomainObject.Predmet.ProtustrankaFormatedOIB>
  <DomainObject.Predmet.ProtustrankaFormatedWithAdress>
    <izvorni_sadrzaj> HELIOS FAROS, dioničko društvo za ugostiteljstvo, Priko/bb, 21460 Stari Grad</izvorni_sadrzaj>
    <derivirana_varijabla naziv="DomainObject.Predmet.ProtustrankaFormatedWithAdress_1"> HELIOS FAROS, dioničko društvo za ugostiteljstvo, Priko/bb, 21460 Stari Grad</derivirana_varijabla>
  </DomainObject.Predmet.ProtustrankaFormatedWithAdress>
  <DomainObject.Predmet.ProtustrankaFormatedWithAdressOIB>
    <izvorni_sadrzaj> HELIOS FAROS, dioničko društvo za ugostiteljstvo, OIB 48594515409, Priko/bb, 21460 Stari Grad</izvorni_sadrzaj>
    <derivirana_varijabla naziv="DomainObject.Predmet.ProtustrankaFormatedWithAdressOIB_1"> HELIOS FAROS, dioničko društvo za ugostiteljstvo, OIB 48594515409, Priko/bb, 21460 Stari Grad</derivirana_varijabla>
  </DomainObject.Predmet.ProtustrankaFormatedWithAdressOIB>
  <DomainObject.Predmet.ProtustrankaWithAdress>
    <izvorni_sadrzaj>HELIOS FAROS, dioničko društvo za ugostiteljstvo Priko/bb, 21460 Stari Grad</izvorni_sadrzaj>
    <derivirana_varijabla naziv="DomainObject.Predmet.ProtustrankaWithAdress_1">HELIOS FAROS, dioničko društvo za ugostiteljstvo Priko/bb, 21460 Stari Grad</derivirana_varijabla>
  </DomainObject.Predmet.ProtustrankaWithAdress>
  <DomainObject.Predmet.ProtustrankaWithAdressOIB>
    <izvorni_sadrzaj>HELIOS FAROS, dioničko društvo za ugostiteljstvo, OIB 48594515409, Priko/bb, 21460 Stari Grad</izvorni_sadrzaj>
    <derivirana_varijabla naziv="DomainObject.Predmet.ProtustrankaWithAdressOIB_1">HELIOS FAROS, dioničko društvo za ugostiteljstvo, OIB 48594515409, Priko/bb, 21460 Stari Grad</derivirana_varijabla>
  </DomainObject.Predmet.ProtustrankaWithAdressOIB>
  <DomainObject.Predmet.ProtustrankaNazivFormated>
    <izvorni_sadrzaj>HELIOS FAROS, dioničko društvo za ugostiteljstvo</izvorni_sadrzaj>
    <derivirana_varijabla naziv="DomainObject.Predmet.ProtustrankaNazivFormated_1">HELIOS FAROS, dioničko društvo za ugostiteljstvo</derivirana_varijabla>
  </DomainObject.Predmet.ProtustrankaNazivFormated>
  <DomainObject.Predmet.ProtustrankaNazivFormatedOIB>
    <izvorni_sadrzaj>HELIOS FAROS, dioničko društvo za ugostiteljstvo, OIB 48594515409</izvorni_sadrzaj>
    <derivirana_varijabla naziv="DomainObject.Predmet.ProtustrankaNazivFormatedOIB_1">HELIOS FAROS, dioničko društvo za ugostiteljstvo, OIB 48594515409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Koturaška 43, 10000 Zagreb</izvorni_sadrzaj>
    <derivirana_varijabla naziv="DomainObject.Predmet.StrankaFormatedWithAdress_1"> FINA ZAGREB, Koturaška 43, 10000 Zagreb</derivirana_varijabla>
  </DomainObject.Predmet.StrankaFormatedWithAdress>
  <DomainObject.Predmet.StrankaFormatedWithAdressOIB>
    <izvorni_sadrzaj> FINA ZAGREB, OIB 85821130368, Koturaška 43, 10000 Zagreb</izvorni_sadrzaj>
    <derivirana_varijabla naziv="DomainObject.Predmet.StrankaFormatedWithAdressOIB_1"> FINA ZAGREB, OIB 85821130368, Koturaška 43, 10000 Zagreb</derivirana_varijabla>
  </DomainObject.Predmet.StrankaFormatedWithAdressOIB>
  <DomainObject.Predmet.StrankaWithAdress>
    <izvorni_sadrzaj>FINA ZAGREB Koturaška 43,10000 Zagreb</izvorni_sadrzaj>
    <derivirana_varijabla naziv="DomainObject.Predmet.StrankaWithAdress_1">FINA ZAGREB Koturaška 43,10000 Zagreb</derivirana_varijabla>
  </DomainObject.Predmet.StrankaWithAdress>
  <DomainObject.Predmet.StrankaWithAdressOIB>
    <izvorni_sadrzaj>FINA ZAGREB, OIB 85821130368, Koturaška 43,10000 Zagreb</izvorni_sadrzaj>
    <derivirana_varijabla naziv="DomainObject.Predmet.StrankaWithAdressOIB_1">FINA ZAGREB, OIB 85821130368, Koturaška 43,10000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Koturaška 43, 10000 Zagreb</item>
    </izvorni_sadrzaj>
    <derivirana_varijabla naziv="DomainObject.Predmet.StrankaListFormatedWithAdress_1">
      <item>FINA ZAGREB, Koturaška 43, 10000 Zagreb</item>
    </derivirana_varijabla>
  </DomainObject.Predmet.StrankaListFormatedWithAdress>
  <DomainObject.Predmet.StrankaListFormatedWithAdressOIB>
    <izvorni_sadrzaj>
      <item>FINA ZAGREB, OIB 85821130368, Koturaška 43, 10000 Zagreb</item>
    </izvorni_sadrzaj>
    <derivirana_varijabla naziv="DomainObject.Predmet.StrankaListFormatedWithAdressOIB_1">
      <item>FINA ZAGREB, OIB 85821130368, Koturaška 43, 10000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HELIOS FAROS, dioničko društvo za ugostiteljstvo</item>
    </izvorni_sadrzaj>
    <derivirana_varijabla naziv="DomainObject.Predmet.ProtuStrankaListFormated_1">
      <item>HELIOS FAROS, dioničko društvo za ugostiteljstvo</item>
    </derivirana_varijabla>
  </DomainObject.Predmet.ProtuStrankaListFormated>
  <DomainObject.Predmet.ProtuStrankaListFormatedOIB>
    <izvorni_sadrzaj>
      <item>HELIOS FAROS, dioničko društvo za ugostiteljstvo, OIB 48594515409</item>
    </izvorni_sadrzaj>
    <derivirana_varijabla naziv="DomainObject.Predmet.ProtuStrankaListFormatedOIB_1">
      <item>HELIOS FAROS, dioničko društvo za ugostiteljstvo, OIB 48594515409</item>
    </derivirana_varijabla>
  </DomainObject.Predmet.ProtuStrankaListFormatedOIB>
  <DomainObject.Predmet.ProtuStrankaListFormatedWithAdress>
    <izvorni_sadrzaj>
      <item>HELIOS FAROS, dioničko društvo za ugostiteljstvo, Priko/bb, 21460 Stari Grad</item>
    </izvorni_sadrzaj>
    <derivirana_varijabla naziv="DomainObject.Predmet.ProtuStrankaListFormatedWithAdress_1">
      <item>HELIOS FAROS, dioničko društvo za ugostiteljstvo, Priko/bb, 21460 Stari Grad</item>
    </derivirana_varijabla>
  </DomainObject.Predmet.ProtuStrankaListFormatedWithAdress>
  <DomainObject.Predmet.ProtuStrankaListFormatedWithAdressOIB>
    <izvorni_sadrzaj>
      <item>HELIOS FAROS, dioničko društvo za ugostiteljstvo, OIB 48594515409, Priko/bb, 21460 Stari Grad</item>
    </izvorni_sadrzaj>
    <derivirana_varijabla naziv="DomainObject.Predmet.ProtuStrankaListFormatedWithAdressOIB_1">
      <item>HELIOS FAROS, dioničko društvo za ugostiteljstvo, OIB 48594515409, Priko/bb, 21460 Stari Grad</item>
    </derivirana_varijabla>
  </DomainObject.Predmet.ProtuStrankaListFormatedWithAdressOIB>
  <DomainObject.Predmet.ProtuStrankaListNazivFormated>
    <izvorni_sadrzaj>
      <item>HELIOS FAROS, dioničko društvo za ugostiteljstvo</item>
    </izvorni_sadrzaj>
    <derivirana_varijabla naziv="DomainObject.Predmet.ProtuStrankaListNazivFormated_1">
      <item>HELIOS FAROS, dioničko društvo za ugostiteljstvo</item>
    </derivirana_varijabla>
  </DomainObject.Predmet.ProtuStrankaListNazivFormated>
  <DomainObject.Predmet.ProtuStrankaListNazivFormatedOIB>
    <izvorni_sadrzaj>
      <item>HELIOS FAROS, dioničko društvo za ugostiteljstvo, OIB 48594515409</item>
    </izvorni_sadrzaj>
    <derivirana_varijabla naziv="DomainObject.Predmet.ProtuStrankaListNazivFormatedOIB_1">
      <item>HELIOS FAROS, dioničko društvo za ugostiteljstvo, OIB 48594515409</item>
    </derivirana_varijabla>
  </DomainObject.Predmet.ProtuStrankaListNazivFormatedOIB>
  <DomainObject.Predmet.OstaliListFormated>
    <izvorni_sadrzaj>
      <item>Filip Gelo</item>
      <item>Alen Ivković</item>
    </izvorni_sadrzaj>
    <derivirana_varijabla naziv="DomainObject.Predmet.OstaliListFormated_1">
      <item>Filip Gelo</item>
      <item>Alen Ivković</item>
    </derivirana_varijabla>
  </DomainObject.Predmet.OstaliListFormated>
  <DomainObject.Predmet.OstaliListFormatedOIB>
    <izvorni_sadrzaj>
      <item>Filip Gelo, OIB 68066482877</item>
      <item>Alen Ivković, OIB 63957064080</item>
    </izvorni_sadrzaj>
    <derivirana_varijabla naziv="DomainObject.Predmet.OstaliListFormatedOIB_1">
      <item>Filip Gelo, OIB 68066482877</item>
      <item>Alen Ivković, OIB 63957064080</item>
    </derivirana_varijabla>
  </DomainObject.Predmet.OstaliListFormatedOIB>
  <DomainObject.Predmet.OstaliListFormatedWithAdress>
    <izvorni_sadrzaj>
      <item>Filip Gelo, Vatrogasna 54, 31000 Osijek</item>
      <item>Alen Ivković, Užarska 28/IV, 51000 Rijeka</item>
    </izvorni_sadrzaj>
    <derivirana_varijabla naziv="DomainObject.Predmet.OstaliListFormatedWithAdress_1">
      <item>Filip Gelo, Vatrogasna 54, 31000 Osijek</item>
      <item>Alen Ivković, Užarska 28/IV, 51000 Rijeka</item>
    </derivirana_varijabla>
  </DomainObject.Predmet.OstaliListFormatedWithAdress>
  <DomainObject.Predmet.OstaliListFormatedWithAdressOIB>
    <izvorni_sadrzaj>
      <item>Filip Gelo, OIB 68066482877, Vatrogasna 54, 31000 Osijek</item>
      <item>Alen Ivković, OIB 63957064080, Užarska 28/IV, 51000 Rijeka</item>
    </izvorni_sadrzaj>
    <derivirana_varijabla naziv="DomainObject.Predmet.OstaliListFormatedWithAdressOIB_1">
      <item>Filip Gelo, OIB 68066482877, Vatrogasna 54, 31000 Osijek</item>
      <item>Alen Ivković, OIB 63957064080, Užarska 28/IV, 51000 Rijeka</item>
    </derivirana_varijabla>
  </DomainObject.Predmet.OstaliListFormatedWithAdressOIB>
  <DomainObject.Predmet.OstaliListNazivFormated>
    <izvorni_sadrzaj>
      <item>Filip Gelo</item>
      <item>Alen Ivković</item>
    </izvorni_sadrzaj>
    <derivirana_varijabla naziv="DomainObject.Predmet.OstaliListNazivFormated_1">
      <item>Filip Gelo</item>
      <item>Alen Ivković</item>
    </derivirana_varijabla>
  </DomainObject.Predmet.OstaliListNazivFormated>
  <DomainObject.Predmet.OstaliListNazivFormatedOIB>
    <izvorni_sadrzaj>
      <item>Filip Gelo, OIB 68066482877</item>
      <item>Alen Ivković, OIB 63957064080</item>
    </izvorni_sadrzaj>
    <derivirana_varijabla naziv="DomainObject.Predmet.OstaliListNazivFormatedOIB_1">
      <item>Filip Gelo, OIB 68066482877</item>
      <item>Alen Ivković, OIB 63957064080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2016.</izvorni_sadrzaj>
    <derivirana_varijabla naziv="DomainObject.Datum_1">30. svibnja 2016.</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HELIOS FAROS, dioničko društvo za ugostiteljstvo</izvorni_sadrzaj>
    <derivirana_varijabla naziv="DomainObject.Predmet.ProtustrankaIDrugi_1">HELIOS FAROS, dioničko društvo za ugostiteljstvo</derivirana_varijabla>
  </DomainObject.Predmet.ProtustrankaIDrugi>
  <DomainObject.Predmet.StrankaIDrugiAdressOIB>
    <izvorni_sadrzaj>FINA ZAGREB, OIB 85821130368, Koturaška 43, 10000 Zagreb</izvorni_sadrzaj>
    <derivirana_varijabla naziv="DomainObject.Predmet.StrankaIDrugiAdressOIB_1">FINA ZAGREB, OIB 85821130368, Koturaška 43, 10000 Zagreb</derivirana_varijabla>
  </DomainObject.Predmet.StrankaIDrugiAdressOIB>
  <DomainObject.Predmet.ProtustrankaIDrugiAdressOIB>
    <izvorni_sadrzaj>HELIOS FAROS, dioničko društvo za ugostiteljstvo, OIB 48594515409, Priko/bb, 21460 Stari Grad</izvorni_sadrzaj>
    <derivirana_varijabla naziv="DomainObject.Predmet.ProtustrankaIDrugiAdressOIB_1">HELIOS FAROS, dioničko društvo za ugostiteljstvo, OIB 48594515409, Priko/bb, 21460 Stari 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HELIOS FAROS, dioničko društvo za ugostiteljstvo</item>
      <item>Filip Gelo</item>
      <item>Alen Ivković</item>
    </izvorni_sadrzaj>
    <derivirana_varijabla naziv="DomainObject.Predmet.SudioniciListNaziv_1">
      <item>FINA ZAGREB</item>
      <item>HELIOS FAROS, dioničko društvo za ugostiteljstvo</item>
      <item>Filip Gelo</item>
      <item>Alen Ivković</item>
    </derivirana_varijabla>
  </DomainObject.Predmet.SudioniciListNaziv>
  <DomainObject.Predmet.SudioniciListAdressOIB>
    <izvorni_sadrzaj>
      <item>FINA ZAGREB, OIB 85821130368, Koturaška 43,10000 Zagreb</item>
      <item>HELIOS FAROS, dioničko društvo za ugostiteljstvo, OIB 48594515409, Priko/bb,21460 Stari Grad</item>
      <item>Filip Gelo, OIB 68066482877, Vatrogasna 54,31000 Osijek</item>
      <item>Alen Ivković, OIB 63957064080, Užarska 28/IV,51000 Rijeka</item>
    </izvorni_sadrzaj>
    <derivirana_varijabla naziv="DomainObject.Predmet.SudioniciListAdressOIB_1">
      <item>FINA ZAGREB, OIB 85821130368, Koturaška 43,10000 Zagreb</item>
      <item>HELIOS FAROS, dioničko društvo za ugostiteljstvo, OIB 48594515409, Priko/bb,21460 Stari Grad</item>
      <item>Filip Gelo, OIB 68066482877, Vatrogasna 54,31000 Osijek</item>
      <item>Alen Ivković, OIB 63957064080, Užarska 28/IV,51000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48594515409</item>
      <item>, OIB 68066482877</item>
      <item>, OIB 63957064080</item>
    </izvorni_sadrzaj>
    <derivirana_varijabla naziv="DomainObject.Predmet.SudioniciListNazivOIB_1">
      <item>, OIB 85821130368</item>
      <item>, OIB 48594515409</item>
      <item>, OIB 68066482877</item>
      <item>, OIB 63957064080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Hajdić, OIB 33624188331, Smiljanićeva 2 Split</item>
    </izvorni_sadrzaj>
    <derivirana_varijabla naziv="DomainObject.Predmet.StecajniUpraviteljiListAddressOIB_1">
      <item>Mira Hajdić, OIB 33624188331,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2C3B7C8-602B-47E8-9746-BB1B2C88902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11</properties:Pages>
  <properties:Words>4379</properties:Words>
  <properties:Characters>28334</properties:Characters>
  <properties:Lines>469</properties:Lines>
  <properties:Paragraphs>255</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32760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2016-05-27T06:30:00Z</dcterms:created>
  <dc:creator>Trgovački sud Split</dc:creator>
  <cp:lastModifiedBy>Ana Golub Gruić</cp:lastModifiedBy>
  <cp:lastPrinted>2016-05-30T10:16:00Z</cp:lastPrinted>
  <dcterms:modified xmlns:xsi="http://www.w3.org/2001/XMLSchema-instance" xsi:type="dcterms:W3CDTF">2016-05-30T10:29:00Z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11</vt:i4>
  </prop:property>
</prop:Properties>
</file>