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c00c" w14:paraId="e5fc00c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</w:t>
      </w:r>
      <w:r w:rsidR="0059647E">
        <w:t>751</w:t>
      </w:r>
      <w:r w:rsidR="00B12127">
        <w:t>/201</w:t>
      </w:r>
      <w:r w:rsidR="00BC02F8">
        <w:t>5</w:t>
      </w:r>
    </w:p>
    <w:p w:rsidRDefault="00753E18" w:rsidP="00ED0898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484591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59647E">
        <w:rPr>
          <w:lang w:val="hr-HR"/>
        </w:rPr>
        <w:t xml:space="preserve"> </w:t>
      </w:r>
      <w:r w:rsidR="0059647E" w:rsidRPr="0059647E">
        <w:rPr>
          <w:lang w:val="hr-HR"/>
        </w:rPr>
        <w:t>DUCTORIS, društvo s ograničenom odgovornošću za inženjering u elektronici, trgovinu i usluge</w:t>
      </w:r>
      <w:r w:rsidR="00FA3D10">
        <w:rPr>
          <w:lang w:val="hr-HR"/>
        </w:rPr>
        <w:t>,</w:t>
      </w:r>
      <w:r w:rsidR="0059647E">
        <w:rPr>
          <w:lang w:val="hr-HR"/>
        </w:rPr>
        <w:t xml:space="preserve"> OIB:</w:t>
      </w:r>
      <w:r w:rsidR="0059647E" w:rsidRPr="0059647E">
        <w:t xml:space="preserve"> </w:t>
      </w:r>
      <w:r w:rsidR="0059647E" w:rsidRPr="0059647E">
        <w:rPr>
          <w:lang w:val="hr-HR"/>
        </w:rPr>
        <w:t>72602410856</w:t>
      </w:r>
      <w:r w:rsidR="0059647E">
        <w:rPr>
          <w:lang w:val="hr-HR"/>
        </w:rPr>
        <w:t xml:space="preserve">, Split, Pujanke 75, </w:t>
      </w:r>
      <w:r w:rsidR="00FA3D10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D0898">
        <w:rPr>
          <w:lang w:val="hr-HR"/>
        </w:rPr>
        <w:t xml:space="preserve">3.ožujka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FA3D10" w:rsidP="00C63AB0" w:rsidR="00FA3D1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212D6D" w:rsidRPr="00212D6D">
        <w:rPr>
          <w:lang w:val="hr-HR"/>
        </w:rPr>
        <w:t xml:space="preserve"> </w:t>
      </w:r>
      <w:r w:rsidR="0059647E" w:rsidRPr="0059647E">
        <w:rPr>
          <w:lang w:val="hr-HR"/>
        </w:rPr>
        <w:t>DUCTORIS, društvo s ograničenom odgovornošću za inženjering u elektronici, trgovinu i usluge</w:t>
      </w:r>
      <w:r w:rsidR="0059647E">
        <w:rPr>
          <w:lang w:val="hr-HR"/>
        </w:rPr>
        <w:t>, OIB:</w:t>
      </w:r>
      <w:r w:rsidR="0059647E" w:rsidRPr="0059647E">
        <w:t xml:space="preserve"> </w:t>
      </w:r>
      <w:r w:rsidR="0059647E" w:rsidRPr="0059647E">
        <w:rPr>
          <w:lang w:val="hr-HR"/>
        </w:rPr>
        <w:t>72602410856</w:t>
      </w:r>
      <w:r w:rsidR="0059647E">
        <w:rPr>
          <w:lang w:val="hr-HR"/>
        </w:rPr>
        <w:t xml:space="preserve">, Split, Pujanke 75 </w:t>
      </w:r>
      <w:r w:rsidR="00FA3D10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ED0898">
        <w:rPr>
          <w:lang w:val="hr-HR"/>
        </w:rPr>
        <w:t>3.ožujka 2017.</w:t>
      </w:r>
      <w:r>
        <w:rPr>
          <w:lang w:val="hr-HR"/>
        </w:rPr>
        <w:t xml:space="preserve"> godine u </w:t>
      </w:r>
      <w:r w:rsidR="00FA3D10">
        <w:rPr>
          <w:lang w:val="hr-HR"/>
        </w:rPr>
        <w:t>1</w:t>
      </w:r>
      <w:r w:rsidR="0059647E">
        <w:rPr>
          <w:lang w:val="hr-HR"/>
        </w:rPr>
        <w:t>3</w:t>
      </w:r>
      <w:r w:rsidR="00FA3D10">
        <w:rPr>
          <w:lang w:val="hr-HR"/>
        </w:rPr>
        <w:t>,</w:t>
      </w:r>
      <w:r w:rsidR="0059647E">
        <w:rPr>
          <w:lang w:val="hr-HR"/>
        </w:rPr>
        <w:t>00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59647E" w:rsidRPr="0059647E">
        <w:rPr>
          <w:lang w:val="hr-HR"/>
        </w:rPr>
        <w:t>Ada Rajković magistra ekonomije iz Splita, Matice hrvatske 10.,OIB: 27195964864</w:t>
      </w:r>
      <w:r w:rsidR="0059647E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12D6D" w:rsidRPr="00212D6D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FA3D10" w:rsidRPr="00FA3D10">
        <w:rPr>
          <w:lang w:val="hr-HR"/>
        </w:rPr>
        <w:t xml:space="preserve"> </w:t>
      </w:r>
      <w:r w:rsidR="0059647E" w:rsidRPr="0059647E">
        <w:rPr>
          <w:lang w:val="hr-HR"/>
        </w:rPr>
        <w:t>DUCTORIS, društvo s ograničenom odgovornošću za inženjering u elektronici, trgovinu i usluge</w:t>
      </w:r>
      <w:r w:rsidR="0059647E">
        <w:rPr>
          <w:lang w:val="hr-HR"/>
        </w:rPr>
        <w:t>, OIB:</w:t>
      </w:r>
      <w:r w:rsidR="0059647E" w:rsidRPr="0059647E">
        <w:t xml:space="preserve"> </w:t>
      </w:r>
      <w:r w:rsidR="0059647E" w:rsidRPr="0059647E">
        <w:rPr>
          <w:lang w:val="hr-HR"/>
        </w:rPr>
        <w:t>72602410856</w:t>
      </w:r>
      <w:r w:rsidR="0059647E">
        <w:rPr>
          <w:lang w:val="hr-HR"/>
        </w:rPr>
        <w:t>, Split, Pujanke 75.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59647E">
        <w:rPr>
          <w:lang w:val="hr-HR"/>
        </w:rPr>
        <w:t>16</w:t>
      </w:r>
      <w:r w:rsidR="00ED0898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ED0898">
        <w:rPr>
          <w:lang w:val="hr-HR"/>
        </w:rPr>
        <w:t xml:space="preserve">dužnikom </w:t>
      </w:r>
      <w:r w:rsidR="00926A19">
        <w:rPr>
          <w:lang w:val="hr-HR"/>
        </w:rPr>
        <w:t>dužnikom</w:t>
      </w:r>
      <w:r w:rsidR="00FA3D10" w:rsidRPr="00FA3D10">
        <w:rPr>
          <w:lang w:val="hr-HR"/>
        </w:rPr>
        <w:t xml:space="preserve"> </w:t>
      </w:r>
      <w:r w:rsidR="0059647E" w:rsidRPr="0059647E">
        <w:rPr>
          <w:lang w:val="hr-HR"/>
        </w:rPr>
        <w:t>DUCTORIS, društvo s ograničenom odgovornošću za inženjering u elektronici, trgovinu i usluge</w:t>
      </w:r>
      <w:r w:rsidR="0059647E">
        <w:rPr>
          <w:lang w:val="hr-HR"/>
        </w:rPr>
        <w:t>, OIB:</w:t>
      </w:r>
      <w:r w:rsidR="0059647E" w:rsidRPr="0059647E">
        <w:t xml:space="preserve"> </w:t>
      </w:r>
      <w:r w:rsidR="0059647E" w:rsidRPr="0059647E">
        <w:rPr>
          <w:lang w:val="hr-HR"/>
        </w:rPr>
        <w:t>72602410856</w:t>
      </w:r>
      <w:r w:rsidR="0059647E">
        <w:rPr>
          <w:lang w:val="hr-HR"/>
        </w:rPr>
        <w:t>, Split, Pujanke 75.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59647E">
        <w:rPr>
          <w:lang w:val="hr-HR"/>
        </w:rPr>
        <w:t>908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59647E">
        <w:rPr>
          <w:lang w:val="hr-HR"/>
        </w:rPr>
        <w:t>1.301,02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59647E" w:rsidR="00FA3D1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</w:t>
      </w:r>
      <w:r w:rsidR="0059647E">
        <w:rPr>
          <w:b/>
          <w:lang w:val="hr-HR"/>
        </w:rPr>
        <w:t>751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212D6D">
        <w:rPr>
          <w:lang w:val="hr-HR"/>
        </w:rPr>
        <w:t>21</w:t>
      </w:r>
      <w:r w:rsidR="00ED0898">
        <w:rPr>
          <w:lang w:val="hr-HR"/>
        </w:rPr>
        <w:t>.06.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0898">
        <w:rPr>
          <w:lang w:val="hr-HR"/>
        </w:rPr>
        <w:t>03.ožujka 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35675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35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6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6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6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6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35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6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6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6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6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St-2751/2015</izvorni_sadrzaj>
    <derivirana_varijabla naziv="DomainObject.Predmet.OznakaBroj_1">St-2751/2015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DUCTORIS, društvo s ograničenom odgovornošću za inženjering u elektronici, trgovinu i usluge</izvorni_sadrzaj>
    <derivirana_varijabla naziv="DomainObject.Predmet.ProtustrankaFormated_1">  DUCTORIS, društvo s ograničenom odgovornošću za inženjering u elektronici, trgovinu i usluge</derivirana_varijabla>
  </DomainObject.Predmet.ProtustrankaFormated>
  <DomainObject.Predmet.ProtustrankaFormatedOIB>
    <izvorni_sadrzaj>  DUCTORIS, društvo s ograničenom odgovornošću za inženjering u elektronici, trgovinu i usluge, OIB 72602410856</izvorni_sadrzaj>
    <derivirana_varijabla naziv="DomainObject.Predmet.ProtustrankaFormatedOIB_1">  DUCTORIS, društvo s ograničenom odgovornošću za inženjering u elektronici, trgovinu i usluge, OIB 72602410856</derivirana_varijabla>
  </DomainObject.Predmet.ProtustrankaFormatedOIB>
  <DomainObject.Predmet.ProtustrankaFormatedWithAdress>
    <izvorni_sadrzaj> DUCTORIS, društvo s ograničenom odgovornošću za inženjering u elektronici, trgovinu i usluge, Pujanke 75, 21000 Split</izvorni_sadrzaj>
    <derivirana_varijabla naziv="DomainObject.Predmet.ProtustrankaFormatedWithAdress_1"> DUCTORIS, društvo s ograničenom odgovornošću za inženjering u elektronici, trgovinu i usluge, Pujanke 75, 21000 Split</derivirana_varijabla>
  </DomainObject.Predmet.ProtustrankaFormatedWithAdress>
  <DomainObject.Predmet.ProtustrankaFormatedWithAdressOIB>
    <izvorni_sadrzaj> DUCTORIS, društvo s ograničenom odgovornošću za inženjering u elektronici, trgovinu i usluge, OIB 72602410856, Pujanke 75, 21000 Split</izvorni_sadrzaj>
    <derivirana_varijabla naziv="DomainObject.Predmet.ProtustrankaFormatedWithAdressOIB_1"> DUCTORIS, društvo s ograničenom odgovornošću za inženjering u elektronici, trgovinu i usluge, OIB 72602410856, Pujanke 75, 21000 Split</derivirana_varijabla>
  </DomainObject.Predmet.ProtustrankaFormatedWithAdressOIB>
  <DomainObject.Predmet.ProtustrankaWithAdress>
    <izvorni_sadrzaj>DUCTORIS, društvo s ograničenom odgovornošću za inženjering u elektronici, trgovinu i usluge Pujanke 75, 21000 Split</izvorni_sadrzaj>
    <derivirana_varijabla naziv="DomainObject.Predmet.ProtustrankaWithAdress_1">DUCTORIS, društvo s ograničenom odgovornošću za inženjering u elektronici, trgovinu i usluge Pujanke 75, 21000 Split</derivirana_varijabla>
  </DomainObject.Predmet.ProtustrankaWithAdress>
  <DomainObject.Predmet.ProtustrankaWithAdressOIB>
    <izvorni_sadrzaj>DUCTORIS, društvo s ograničenom odgovornošću za inženjering u elektronici, trgovinu i usluge, OIB 72602410856, Pujanke 75, 21000 Split</izvorni_sadrzaj>
    <derivirana_varijabla naziv="DomainObject.Predmet.ProtustrankaWithAdressOIB_1">DUCTORIS, društvo s ograničenom odgovornošću za inženjering u elektronici, trgovinu i usluge, OIB 72602410856, Pujanke 75, 21000 Split</derivirana_varijabla>
  </DomainObject.Predmet.ProtustrankaWithAdressOIB>
  <DomainObject.Predmet.ProtustrankaNazivFormated>
    <izvorni_sadrzaj>DUCTORIS, društvo s ograničenom odgovornošću za inženjering u elektronici, trgovinu i usluge</izvorni_sadrzaj>
    <derivirana_varijabla naziv="DomainObject.Predmet.ProtustrankaNazivFormated_1">DUCTORIS, društvo s ograničenom odgovornošću za inženjering u elektronici, trgovinu i usluge</derivirana_varijabla>
  </DomainObject.Predmet.ProtustrankaNazivFormated>
  <DomainObject.Predmet.ProtustrankaNazivFormatedOIB>
    <izvorni_sadrzaj>DUCTORIS, društvo s ograničenom odgovornošću za inženjering u elektronici, trgovinu i usluge, OIB 72602410856</izvorni_sadrzaj>
    <derivirana_varijabla naziv="DomainObject.Predmet.ProtustrankaNazivFormatedOIB_1">DUCTORIS, društvo s ograničenom odgovornošću za inženjering u elektronici, trgovinu i usluge, OIB 72602410856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1301.02</izvorni_sadrzaj>
    <derivirana_varijabla naziv="DomainObject.Predmet.TrenutnaVrijednost_1">1301.02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DUCTORIS, društvo s ograničenom odgovornošću za inženjering u elektronici, trgovinu i usluge</item>
    </izvorni_sadrzaj>
    <derivirana_varijabla naziv="DomainObject.Predmet.ProtuStrankaListFormated_1">
      <item>DUCTORIS, društvo s ograničenom odgovornošću za inženjering u elektronici, trgovinu i usluge</item>
    </derivirana_varijabla>
  </DomainObject.Predmet.ProtuStrankaListFormated>
  <DomainObject.Predmet.ProtuStrankaListFormatedOIB>
    <izvorni_sadrzaj>
      <item>DUCTORIS, društvo s ograničenom odgovornošću za inženjering u elektronici, trgovinu i usluge, OIB 72602410856</item>
    </izvorni_sadrzaj>
    <derivirana_varijabla naziv="DomainObject.Predmet.ProtuStrankaListFormatedOIB_1">
      <item>DUCTORIS, društvo s ograničenom odgovornošću za inženjering u elektronici, trgovinu i usluge, OIB 72602410856</item>
    </derivirana_varijabla>
  </DomainObject.Predmet.ProtuStrankaListFormatedOIB>
  <DomainObject.Predmet.ProtuStrankaListFormatedWithAdress>
    <izvorni_sadrzaj>
      <item>DUCTORIS, društvo s ograničenom odgovornošću za inženjering u elektronici, trgovinu i usluge, Pujanke 75, 21000 Split</item>
    </izvorni_sadrzaj>
    <derivirana_varijabla naziv="DomainObject.Predmet.ProtuStrankaListFormatedWithAdress_1">
      <item>DUCTORIS, društvo s ograničenom odgovornošću za inženjering u elektronici, trgovinu i usluge, Pujanke 75, 21000 Split</item>
    </derivirana_varijabla>
  </DomainObject.Predmet.ProtuStrankaListFormatedWithAdress>
  <DomainObject.Predmet.ProtuStrankaListFormatedWithAdressOIB>
    <izvorni_sadrzaj>
      <item>DUCTORIS, društvo s ograničenom odgovornošću za inženjering u elektronici, trgovinu i usluge, OIB 72602410856, Pujanke 75, 21000 Split</item>
    </izvorni_sadrzaj>
    <derivirana_varijabla naziv="DomainObject.Predmet.ProtuStrankaListFormatedWithAdressOIB_1">
      <item>DUCTORIS, društvo s ograničenom odgovornošću za inženjering u elektronici, trgovinu i usluge, OIB 72602410856, Pujanke 75, 21000 Split</item>
    </derivirana_varijabla>
  </DomainObject.Predmet.ProtuStrankaListFormatedWithAdressOIB>
  <DomainObject.Predmet.ProtuStrankaListNazivFormated>
    <izvorni_sadrzaj>
      <item>DUCTORIS, društvo s ograničenom odgovornošću za inženjering u elektronici, trgovinu i usluge</item>
    </izvorni_sadrzaj>
    <derivirana_varijabla naziv="DomainObject.Predmet.ProtuStrankaListNazivFormated_1">
      <item>DUCTORIS, društvo s ograničenom odgovornošću za inženjering u elektronici, trgovinu i usluge</item>
    </derivirana_varijabla>
  </DomainObject.Predmet.ProtuStrankaListNazivFormated>
  <DomainObject.Predmet.ProtuStrankaListNazivFormatedOIB>
    <izvorni_sadrzaj>
      <item>DUCTORIS, društvo s ograničenom odgovornošću za inženjering u elektronici, trgovinu i usluge, OIB 72602410856</item>
    </izvorni_sadrzaj>
    <derivirana_varijabla naziv="DomainObject.Predmet.ProtuStrankaListNazivFormatedOIB_1">
      <item>DUCTORIS, društvo s ograničenom odgovornošću za inženjering u elektronici, trgovinu i usluge, OIB 72602410856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DUCTORIS, društvo s ograničenom odgovornošću za inženjering u elektronici, trgovinu i usluge</izvorni_sadrzaj>
    <derivirana_varijabla naziv="DomainObject.Predmet.ProtustrankaIDrugi_1">DUCTORIS, društvo s ograničenom odgovornošću za inženjering u elektronici,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DUCTORIS, društvo s ograničenom odgovornošću za inženjering u elektronici, trgovinu i usluge, OIB 72602410856, Pujanke 75, 21000 Split</izvorni_sadrzaj>
    <derivirana_varijabla naziv="DomainObject.Predmet.ProtustrankaIDrugiAdressOIB_1">DUCTORIS, društvo s ograničenom odgovornošću za inženjering u elektronici, trgovinu i usluge, OIB 72602410856, Pujanke 75,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DUCTORIS, društvo s ograničenom odgovornošću za inženjering u elektronici, trgovinu i usluge</item>
      <item>FINANCIJSKA AGENCIJA, RC SPLIT</item>
    </izvorni_sadrzaj>
    <derivirana_varijabla naziv="DomainObject.Predmet.SudioniciListNaziv_1">
      <item>DUCTORIS, društvo s ograničenom odgovornošću za inženjering u elektronici, trgovinu i usluge</item>
      <item>FINANCIJSKA AGENCIJA, RC SPLIT</item>
    </derivirana_varijabla>
  </DomainObject.Predmet.SudioniciListNaziv>
  <DomainObject.Predmet.SudioniciListAdressOIB>
    <izvorni_sadrzaj>
      <item>DUCTORIS, društvo s ograničenom odgovornošću za inženjering u elektronici, trgovinu i usluge, OIB 72602410856, Pujanke 75,21000 Split</item>
      <item>FINANCIJSKA AGENCIJA, RC SPLIT, OIB 85821130368, Mažuranićevo šetalište 24 b,21000 Split</item>
    </izvorni_sadrzaj>
    <derivirana_varijabla naziv="DomainObject.Predmet.SudioniciListAdressOIB_1">
      <item>DUCTORIS, društvo s ograničenom odgovornošću za inženjering u elektronici, trgovinu i usluge, OIB 72602410856, Pujanke 75,21000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72602410856</item>
      <item>, OIB 85821130368</item>
    </izvorni_sadrzaj>
    <derivirana_varijabla naziv="DomainObject.Predmet.SudioniciListNazivOIB_1">
      <item>, OIB 72602410856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29757D-72BE-46E3-9CF1-CD7B364D7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792</properties:Words>
  <properties:Characters>4316</properties:Characters>
  <properties:Lines>105</properties:Lines>
  <properties:Paragraphs>37</properties:Paragraphs>
  <properties:TotalTime>499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1.St-2751/2015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2017-03-03T11:48:00Z</cp:lastPrinted>
  <dcterms:modified xmlns:xsi="http://www.w3.org/2001/XMLSchema-instance" xsi:type="dcterms:W3CDTF">2017-03-03T11:48:00Z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