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a4ff" w14:paraId="06ba4ff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7612E5">
        <w:rPr>
          <w:rFonts w:hAnsi="Times New Roman" w:ascii="Times New Roman"/>
        </w:rPr>
        <w:t>3</w:t>
      </w:r>
      <w:r w:rsidR="00527268">
        <w:rPr>
          <w:rFonts w:hAnsi="Times New Roman" w:ascii="Times New Roman"/>
        </w:rPr>
        <w:t>41</w:t>
      </w:r>
      <w:r w:rsidR="003903FF">
        <w:rPr>
          <w:rFonts w:hAnsi="Times New Roman" w:ascii="Times New Roman"/>
        </w:rPr>
        <w:t>0</w:t>
      </w:r>
      <w:r w:rsidRPr="0001633E">
        <w:rPr>
          <w:rFonts w:hAnsi="Times New Roman" w:ascii="Times New Roman"/>
        </w:rPr>
        <w:t>/</w:t>
      </w:r>
      <w:r w:rsidR="000B72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5E47E2">
        <w:rPr>
          <w:rFonts w:hAnsi="Times New Roman" w:ascii="Times New Roman"/>
        </w:rPr>
        <w:t>7</w:t>
      </w:r>
      <w:r w:rsidR="00776504">
        <w:rPr>
          <w:rFonts w:hAnsi="Times New Roman" w:ascii="Times New Roman"/>
        </w:rPr>
        <w:t>-</w:t>
      </w:r>
      <w:r w:rsidR="00410D79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83C6D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252AC0">
        <w:rPr>
          <w:rFonts w:hAnsi="Times New Roman" w:ascii="Times New Roman"/>
        </w:rPr>
        <w:t xml:space="preserve"> </w:t>
      </w:r>
      <w:r w:rsidR="00302AED" w:rsidRPr="00302AED">
        <w:rPr>
          <w:rFonts w:hAnsi="Times New Roman" w:ascii="Times New Roman"/>
        </w:rPr>
        <w:t>DIRAŽ DOM j.d.o.o.</w:t>
      </w:r>
      <w:r w:rsidR="00C71597" w:rsidRPr="00302AED">
        <w:rPr>
          <w:rFonts w:hAnsi="Times New Roman" w:ascii="Times New Roman"/>
        </w:rPr>
        <w:t xml:space="preserve">, </w:t>
      </w:r>
      <w:r w:rsidR="000D7AA0" w:rsidRPr="00302AED">
        <w:rPr>
          <w:rFonts w:hAnsi="Times New Roman" w:ascii="Times New Roman"/>
        </w:rPr>
        <w:t xml:space="preserve">Zagreb, </w:t>
      </w:r>
      <w:r w:rsidR="00302AED" w:rsidRPr="00302AED">
        <w:rPr>
          <w:rFonts w:hAnsi="Times New Roman" w:ascii="Times New Roman"/>
        </w:rPr>
        <w:t>Ulica Antuna Šoljana 7</w:t>
      </w:r>
      <w:r w:rsidR="00883C6D" w:rsidRPr="00302AED">
        <w:rPr>
          <w:rFonts w:hAnsi="Times New Roman" w:ascii="Times New Roman"/>
        </w:rPr>
        <w:t>,</w:t>
      </w:r>
      <w:r w:rsidR="00725801" w:rsidRPr="00302AED">
        <w:rPr>
          <w:rFonts w:hAnsi="Times New Roman" w:ascii="Times New Roman"/>
        </w:rPr>
        <w:t xml:space="preserve"> OIB</w:t>
      </w:r>
      <w:r w:rsidR="00C71597" w:rsidRPr="00302AED">
        <w:rPr>
          <w:rFonts w:hAnsi="Times New Roman" w:ascii="Times New Roman"/>
        </w:rPr>
        <w:t xml:space="preserve"> </w:t>
      </w:r>
      <w:r w:rsidR="00302AED" w:rsidRPr="00302AED">
        <w:rPr>
          <w:rFonts w:hAnsi="Times New Roman" w:ascii="Times New Roman"/>
        </w:rPr>
        <w:t>00817578311</w:t>
      </w:r>
      <w:r w:rsidR="00EC0460" w:rsidRPr="00252AC0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362F4A">
        <w:rPr>
          <w:rFonts w:hAnsi="Times New Roman" w:ascii="Times New Roman"/>
        </w:rPr>
        <w:t>5. siječnja</w:t>
      </w:r>
      <w:r w:rsidR="004F4E2F" w:rsidRPr="005D622B">
        <w:rPr>
          <w:rFonts w:hAnsi="Times New Roman" w:ascii="Times New Roman"/>
        </w:rPr>
        <w:t xml:space="preserve"> 201</w:t>
      </w:r>
      <w:r w:rsidR="00362F4A">
        <w:rPr>
          <w:rFonts w:hAnsi="Times New Roman" w:ascii="Times New Roman"/>
        </w:rPr>
        <w:t>8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</w:t>
      </w:r>
      <w:r w:rsidRPr="00A657F4">
        <w:rPr>
          <w:rFonts w:hAnsi="Times New Roman" w:ascii="Times New Roman"/>
        </w:rPr>
        <w:t>se</w:t>
      </w:r>
      <w:r w:rsidR="00C71597" w:rsidRPr="00A657F4">
        <w:rPr>
          <w:rFonts w:hAnsi="Times New Roman" w:ascii="Times New Roman"/>
        </w:rPr>
        <w:t xml:space="preserve"> </w:t>
      </w:r>
      <w:r w:rsidR="00302AED" w:rsidRPr="00302AED">
        <w:rPr>
          <w:rFonts w:hAnsi="Times New Roman" w:ascii="Times New Roman"/>
        </w:rPr>
        <w:t>Žarku Andačiću</w:t>
      </w:r>
      <w:r w:rsidR="00CF3DF3" w:rsidRPr="00302AED">
        <w:rPr>
          <w:rFonts w:hAnsi="Times New Roman" w:ascii="Times New Roman"/>
        </w:rPr>
        <w:t>,</w:t>
      </w:r>
      <w:r w:rsidR="002150C7" w:rsidRPr="00302AED">
        <w:rPr>
          <w:rFonts w:hAnsi="Times New Roman" w:ascii="Times New Roman"/>
        </w:rPr>
        <w:t xml:space="preserve"> </w:t>
      </w:r>
      <w:r w:rsidR="00302AED" w:rsidRPr="00302AED">
        <w:rPr>
          <w:rFonts w:hAnsi="Times New Roman" w:ascii="Times New Roman"/>
        </w:rPr>
        <w:t>Zagreb, Sitnice 9</w:t>
      </w:r>
      <w:r w:rsidR="00252AC0" w:rsidRPr="00302AED">
        <w:rPr>
          <w:rFonts w:hAnsi="Times New Roman" w:ascii="Times New Roman"/>
        </w:rPr>
        <w:t xml:space="preserve">,  </w:t>
      </w:r>
      <w:r w:rsidR="002150C7" w:rsidRPr="00302AED">
        <w:rPr>
          <w:rFonts w:hAnsi="Times New Roman" w:ascii="Times New Roman"/>
        </w:rPr>
        <w:t xml:space="preserve">OIB </w:t>
      </w:r>
      <w:r w:rsidR="00302AED" w:rsidRPr="00302AED">
        <w:rPr>
          <w:rFonts w:hAnsi="Times New Roman" w:ascii="Times New Roman"/>
        </w:rPr>
        <w:t>56951456152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574F59">
        <w:rPr>
          <w:rFonts w:hAnsi="Times New Roman" w:ascii="Times New Roman"/>
          <w:color w:val="000000"/>
        </w:rPr>
        <w:t>3</w:t>
      </w:r>
      <w:r w:rsidR="00EE2921">
        <w:rPr>
          <w:rFonts w:hAnsi="Times New Roman" w:ascii="Times New Roman"/>
          <w:color w:val="000000"/>
        </w:rPr>
        <w:t>410</w:t>
      </w:r>
      <w:r w:rsidR="00950BD1">
        <w:rPr>
          <w:rFonts w:hAnsi="Times New Roman" w:ascii="Times New Roman"/>
          <w:color w:val="000000"/>
        </w:rPr>
        <w:t>17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574F59">
        <w:rPr>
          <w:rFonts w:hAnsi="Times New Roman" w:ascii="Times New Roman"/>
          <w:color w:val="000000"/>
        </w:rPr>
        <w:t>3</w:t>
      </w:r>
      <w:r w:rsidR="00EE2921">
        <w:rPr>
          <w:rFonts w:hAnsi="Times New Roman" w:ascii="Times New Roman"/>
          <w:color w:val="000000"/>
        </w:rPr>
        <w:t>410</w:t>
      </w:r>
      <w:r w:rsidR="00A657F4">
        <w:rPr>
          <w:rFonts w:hAnsi="Times New Roman" w:ascii="Times New Roman"/>
          <w:color w:val="000000"/>
        </w:rPr>
        <w:t>1</w:t>
      </w:r>
      <w:r w:rsidR="00950BD1">
        <w:rPr>
          <w:rFonts w:hAnsi="Times New Roman" w:ascii="Times New Roman"/>
          <w:color w:val="000000"/>
        </w:rPr>
        <w:t>7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302AED" w:rsidRPr="00302AED">
        <w:rPr>
          <w:rFonts w:hAnsi="Times New Roman" w:ascii="Times New Roman"/>
        </w:rPr>
        <w:t>DIRAŽ DOM j.d.o.o., Zagreb, Ulica Antuna Šoljana 7, OIB 00817578311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B032AC">
        <w:rPr>
          <w:rFonts w:hAnsi="Times New Roman" w:ascii="Times New Roman"/>
        </w:rPr>
        <w:t>5. siječnja 2018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932" w:rsidP="00481288" w:rsidR="00457932">
      <w:r>
        <w:separator/>
      </w:r>
    </w:p>
  </w:endnote>
  <w:endnote w:id="0" w:type="continuationSeparator">
    <w:p w:rsidRDefault="00457932" w:rsidP="00481288" w:rsidR="00457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932" w:rsidP="00481288" w:rsidR="00457932">
      <w:r>
        <w:separator/>
      </w:r>
    </w:p>
  </w:footnote>
  <w:footnote w:id="0" w:type="continuationSeparator">
    <w:p w:rsidRDefault="00457932" w:rsidP="00481288" w:rsidR="00457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D79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574F59">
      <w:rPr>
        <w:rFonts w:hAnsi="Times New Roman" w:ascii="Times New Roman"/>
      </w:rPr>
      <w:t>3</w:t>
    </w:r>
    <w:r w:rsidR="00EE2921">
      <w:rPr>
        <w:rFonts w:hAnsi="Times New Roman" w:ascii="Times New Roman"/>
      </w:rPr>
      <w:t>410</w:t>
    </w:r>
    <w:r w:rsidR="00725801" w:rsidRPr="00725801">
      <w:rPr>
        <w:rFonts w:hAnsi="Times New Roman" w:ascii="Times New Roman"/>
      </w:rPr>
      <w:t>/</w:t>
    </w:r>
    <w:r w:rsidR="000B72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E87CB3">
      <w:rPr>
        <w:rFonts w:hAnsi="Times New Roman" w:ascii="Times New Roman"/>
      </w:rPr>
      <w:t>7</w:t>
    </w:r>
    <w:r w:rsidR="003064BF">
      <w:rPr>
        <w:rFonts w:hAnsi="Times New Roman" w:ascii="Times New Roman"/>
      </w:rPr>
      <w:t>-</w:t>
    </w:r>
    <w:r w:rsidR="00410D79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4168"/>
    <w:rsid w:val="00030E3C"/>
    <w:rsid w:val="0004622A"/>
    <w:rsid w:val="0005027F"/>
    <w:rsid w:val="000965A0"/>
    <w:rsid w:val="000A21CB"/>
    <w:rsid w:val="000A62B5"/>
    <w:rsid w:val="000B72D4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80468"/>
    <w:rsid w:val="00191A84"/>
    <w:rsid w:val="001B3BD1"/>
    <w:rsid w:val="001C61C8"/>
    <w:rsid w:val="00207F34"/>
    <w:rsid w:val="002150C7"/>
    <w:rsid w:val="0023030F"/>
    <w:rsid w:val="00245AF4"/>
    <w:rsid w:val="00252AC0"/>
    <w:rsid w:val="00257E35"/>
    <w:rsid w:val="002734FB"/>
    <w:rsid w:val="00280CD3"/>
    <w:rsid w:val="002A2A5D"/>
    <w:rsid w:val="002A71E0"/>
    <w:rsid w:val="002D5111"/>
    <w:rsid w:val="00302AED"/>
    <w:rsid w:val="003064B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40312C"/>
    <w:rsid w:val="00405B06"/>
    <w:rsid w:val="00410D79"/>
    <w:rsid w:val="00413757"/>
    <w:rsid w:val="004279D5"/>
    <w:rsid w:val="004377CF"/>
    <w:rsid w:val="00440ACF"/>
    <w:rsid w:val="00440D73"/>
    <w:rsid w:val="00457932"/>
    <w:rsid w:val="00481288"/>
    <w:rsid w:val="004902BB"/>
    <w:rsid w:val="00492D49"/>
    <w:rsid w:val="004932BA"/>
    <w:rsid w:val="004A5C61"/>
    <w:rsid w:val="004B2004"/>
    <w:rsid w:val="004F2939"/>
    <w:rsid w:val="004F4E2F"/>
    <w:rsid w:val="00500AEA"/>
    <w:rsid w:val="005103C2"/>
    <w:rsid w:val="00516D0A"/>
    <w:rsid w:val="00527268"/>
    <w:rsid w:val="005317FE"/>
    <w:rsid w:val="00574F59"/>
    <w:rsid w:val="00587B72"/>
    <w:rsid w:val="005B408F"/>
    <w:rsid w:val="005B4DB7"/>
    <w:rsid w:val="005D622B"/>
    <w:rsid w:val="005E47E2"/>
    <w:rsid w:val="005E4BC8"/>
    <w:rsid w:val="0061797B"/>
    <w:rsid w:val="00627AC4"/>
    <w:rsid w:val="0067139C"/>
    <w:rsid w:val="00695DFD"/>
    <w:rsid w:val="00725801"/>
    <w:rsid w:val="0072775E"/>
    <w:rsid w:val="0073239F"/>
    <w:rsid w:val="007342BD"/>
    <w:rsid w:val="00735054"/>
    <w:rsid w:val="00740CBB"/>
    <w:rsid w:val="007612E5"/>
    <w:rsid w:val="0076330B"/>
    <w:rsid w:val="00764397"/>
    <w:rsid w:val="0077287F"/>
    <w:rsid w:val="00776504"/>
    <w:rsid w:val="00783AA2"/>
    <w:rsid w:val="0078560E"/>
    <w:rsid w:val="00797801"/>
    <w:rsid w:val="00797840"/>
    <w:rsid w:val="007D1D12"/>
    <w:rsid w:val="007F0266"/>
    <w:rsid w:val="007F5F0B"/>
    <w:rsid w:val="00801847"/>
    <w:rsid w:val="00811BCB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9452C"/>
    <w:rsid w:val="009968F3"/>
    <w:rsid w:val="009A4E1F"/>
    <w:rsid w:val="009B0AD6"/>
    <w:rsid w:val="009F0A95"/>
    <w:rsid w:val="00A0340E"/>
    <w:rsid w:val="00A03E42"/>
    <w:rsid w:val="00A26EBD"/>
    <w:rsid w:val="00A4307A"/>
    <w:rsid w:val="00A62B52"/>
    <w:rsid w:val="00A63C9D"/>
    <w:rsid w:val="00A657F4"/>
    <w:rsid w:val="00A83AA8"/>
    <w:rsid w:val="00A902DC"/>
    <w:rsid w:val="00A90928"/>
    <w:rsid w:val="00AA1C82"/>
    <w:rsid w:val="00AE2A54"/>
    <w:rsid w:val="00B032AC"/>
    <w:rsid w:val="00B0699D"/>
    <w:rsid w:val="00B13B4C"/>
    <w:rsid w:val="00B22578"/>
    <w:rsid w:val="00B53D41"/>
    <w:rsid w:val="00BA0133"/>
    <w:rsid w:val="00BB2FE7"/>
    <w:rsid w:val="00BB4404"/>
    <w:rsid w:val="00BE5D74"/>
    <w:rsid w:val="00BE66CF"/>
    <w:rsid w:val="00BF2E71"/>
    <w:rsid w:val="00C04018"/>
    <w:rsid w:val="00C179DF"/>
    <w:rsid w:val="00C23B5A"/>
    <w:rsid w:val="00C242A1"/>
    <w:rsid w:val="00C53FEA"/>
    <w:rsid w:val="00C70387"/>
    <w:rsid w:val="00C71597"/>
    <w:rsid w:val="00CA0FFB"/>
    <w:rsid w:val="00CA1E38"/>
    <w:rsid w:val="00CB7E09"/>
    <w:rsid w:val="00CC7784"/>
    <w:rsid w:val="00CE14C1"/>
    <w:rsid w:val="00CE2640"/>
    <w:rsid w:val="00CE79D1"/>
    <w:rsid w:val="00CF1A6A"/>
    <w:rsid w:val="00CF3DF3"/>
    <w:rsid w:val="00D352C0"/>
    <w:rsid w:val="00D947EA"/>
    <w:rsid w:val="00DA71BA"/>
    <w:rsid w:val="00DB6D1E"/>
    <w:rsid w:val="00DC05E1"/>
    <w:rsid w:val="00DF0A4A"/>
    <w:rsid w:val="00DF3CA9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EE2921"/>
    <w:rsid w:val="00F04406"/>
    <w:rsid w:val="00F06E29"/>
    <w:rsid w:val="00F27C2D"/>
    <w:rsid w:val="00F36F6B"/>
    <w:rsid w:val="00F4154A"/>
    <w:rsid w:val="00F61E60"/>
    <w:rsid w:val="00F6347A"/>
    <w:rsid w:val="00F63E94"/>
    <w:rsid w:val="00FA0387"/>
    <w:rsid w:val="00FC4D34"/>
    <w:rsid w:val="00FD0F10"/>
    <w:rsid w:val="00FD4D82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A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A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A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A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A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A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A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A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St-3410/2017-3</izvorni_sadrzaj>
    <derivirana_varijabla naziv="DomainObject.Oznaka_1">St-3410/2017-3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3410</izvorni_sadrzaj>
    <derivirana_varijabla naziv="DomainObject.Predmet.Broj_1">3410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St-3410/2017</izvorni_sadrzaj>
    <derivirana_varijabla naziv="DomainObject.Predmet.OznakaBroj_1">St-3410/2017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DIRAŽ DOM jednostavno društvo s ograničenom odgovornošću za građenje i usluge</izvorni_sadrzaj>
    <derivirana_varijabla naziv="DomainObject.Predmet.ProtustrankaFormated_1">  DIRAŽ DOM jednostavno društvo s ograničenom odgovornošću za građenje i usluge</derivirana_varijabla>
  </DomainObject.Predmet.ProtustrankaFormated>
  <DomainObject.Predmet.ProtustrankaFormatedOIB>
    <izvorni_sadrzaj>  DIRAŽ DOM jednostavno društvo s ograničenom odgovornošću za građenje i usluge, OIB 00817578311</izvorni_sadrzaj>
    <derivirana_varijabla naziv="DomainObject.Predmet.ProtustrankaFormatedOIB_1">  DIRAŽ DOM jednostavno društvo s ograničenom odgovornošću za građenje i usluge, OIB 00817578311</derivirana_varijabla>
  </DomainObject.Predmet.ProtustrankaFormatedOIB>
  <DomainObject.Predmet.ProtustrankaFormatedWithAdress>
    <izvorni_sadrzaj> DIRAŽ DOM jednostavno društvo s ograničenom odgovornošću za građenje i usluge, Ulica Antuna Šoljana 7, 10000 Zagreb</izvorni_sadrzaj>
    <derivirana_varijabla naziv="DomainObject.Predmet.ProtustrankaFormatedWithAdress_1"> DIRAŽ DOM jednostavno društvo s ograničenom odgovornošću za građenje i usluge, Ulica Antuna Šoljana 7, 10000 Zagreb</derivirana_varijabla>
  </DomainObject.Predmet.ProtustrankaFormatedWithAdress>
  <DomainObject.Predmet.ProtustrankaFormatedWithAdressOIB>
    <izvorni_sadrzaj> DIRAŽ DOM jednostavno društvo s ograničenom odgovornošću za građenje i usluge, OIB 00817578311, Ulica Antuna Šoljana 7, 10000 Zagreb</izvorni_sadrzaj>
    <derivirana_varijabla naziv="DomainObject.Predmet.ProtustrankaFormatedWithAdressOIB_1"> DIRAŽ DOM jednostavno društvo s ograničenom odgovornošću za građenje i usluge, OIB 00817578311, Ulica Antuna Šoljana 7, 10000 Zagreb</derivirana_varijabla>
  </DomainObject.Predmet.ProtustrankaFormatedWithAdressOIB>
  <DomainObject.Predmet.ProtustrankaWithAdress>
    <izvorni_sadrzaj>DIRAŽ DOM jednostavno društvo s ograničenom odgovornošću za građenje i usluge Ulica Antuna Šoljana 7, 10000 Zagreb</izvorni_sadrzaj>
    <derivirana_varijabla naziv="DomainObject.Predmet.ProtustrankaWithAdress_1">DIRAŽ DOM jednostavno društvo s ograničenom odgovornošću za građenje i usluge Ulica Antuna Šoljana 7, 10000 Zagreb</derivirana_varijabla>
  </DomainObject.Predmet.ProtustrankaWithAdress>
  <DomainObject.Predmet.ProtustrankaWithAdressOIB>
    <izvorni_sadrzaj>DIRAŽ DOM jednostavno društvo s ograničenom odgovornošću za građenje i usluge, OIB 00817578311, Ulica Antuna Šoljana 7, 10000 Zagreb</izvorni_sadrzaj>
    <derivirana_varijabla naziv="DomainObject.Predmet.ProtustrankaWithAdressOIB_1">DIRAŽ DOM jednostavno društvo s ograničenom odgovornošću za građenje i usluge, OIB 00817578311, Ulica Antuna Šoljana 7, 10000 Zagreb</derivirana_varijabla>
  </DomainObject.Predmet.ProtustrankaWithAdressOIB>
  <DomainObject.Predmet.ProtustrankaNazivFormated>
    <izvorni_sadrzaj>DIRAŽ DOM jednostavno društvo s ograničenom odgovornošću za građenje i usluge</izvorni_sadrzaj>
    <derivirana_varijabla naziv="DomainObject.Predmet.ProtustrankaNazivFormated_1">DIRAŽ DOM jednostavno društvo s ograničenom odgovornošću za građenje i usluge</derivirana_varijabla>
  </DomainObject.Predmet.ProtustrankaNazivFormated>
  <DomainObject.Predmet.ProtustrankaNazivFormatedOIB>
    <izvorni_sadrzaj>DIRAŽ DOM jednostavno društvo s ograničenom odgovornošću za građenje i usluge, OIB 00817578311</izvorni_sadrzaj>
    <derivirana_varijabla naziv="DomainObject.Predmet.ProtustrankaNazivFormatedOIB_1">DIRAŽ DOM jednostavno društvo s ograničenom odgovornošću za građenje i usluge, OIB 00817578311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DIRAŽ DOM jednostavno društvo s ograničenom odgovornošću za građenje i usluge</item>
    </izvorni_sadrzaj>
    <derivirana_varijabla naziv="DomainObject.Predmet.ProtuStrankaListFormated_1">
      <item>DIRAŽ DOM jednostavno društvo s ograničenom odgovornošću za građenje i usluge</item>
    </derivirana_varijabla>
  </DomainObject.Predmet.ProtuStrankaListFormated>
  <DomainObject.Predmet.ProtuStrankaListFormatedOIB>
    <izvorni_sadrzaj>
      <item>DIRAŽ DOM jednostavno društvo s ograničenom odgovornošću za građenje i usluge, OIB 00817578311</item>
    </izvorni_sadrzaj>
    <derivirana_varijabla naziv="DomainObject.Predmet.ProtuStrankaListFormatedOIB_1">
      <item>DIRAŽ DOM jednostavno društvo s ograničenom odgovornošću za građenje i usluge, OIB 00817578311</item>
    </derivirana_varijabla>
  </DomainObject.Predmet.ProtuStrankaListFormatedOIB>
  <DomainObject.Predmet.ProtuStrankaListFormatedWithAdress>
    <izvorni_sadrzaj>
      <item>DIRAŽ DOM jednostavno društvo s ograničenom odgovornošću za građenje i usluge, Ulica Antuna Šoljana 7, 10000 Zagreb</item>
    </izvorni_sadrzaj>
    <derivirana_varijabla naziv="DomainObject.Predmet.ProtuStrankaListFormatedWithAdress_1">
      <item>DIRAŽ DOM jednostavno društvo s ograničenom odgovornošću za građenje i usluge, Ulica Antuna Šoljana 7, 10000 Zagreb</item>
    </derivirana_varijabla>
  </DomainObject.Predmet.ProtuStrankaListFormatedWithAdress>
  <DomainObject.Predmet.ProtuStrankaListFormatedWithAdressOIB>
    <izvorni_sadrzaj>
      <item>DIRAŽ DOM jednostavno društvo s ograničenom odgovornošću za građenje i usluge, OIB 00817578311, Ulica Antuna Šoljana 7, 10000 Zagreb</item>
    </izvorni_sadrzaj>
    <derivirana_varijabla naziv="DomainObject.Predmet.ProtuStrankaListFormatedWithAdressOIB_1">
      <item>DIRAŽ DOM jednostavno društvo s ograničenom odgovornošću za građenje i usluge, OIB 00817578311, Ulica Antuna Šoljana 7, 10000 Zagreb</item>
    </derivirana_varijabla>
  </DomainObject.Predmet.ProtuStrankaListFormatedWithAdressOIB>
  <DomainObject.Predmet.ProtuStrankaListNazivFormated>
    <izvorni_sadrzaj>
      <item>DIRAŽ DOM jednostavno društvo s ograničenom odgovornošću za građenje i usluge</item>
    </izvorni_sadrzaj>
    <derivirana_varijabla naziv="DomainObject.Predmet.ProtuStrankaListNazivFormated_1">
      <item>DIRAŽ DOM jednostavno društvo s ograničenom odgovornošću za građenje i usluge</item>
    </derivirana_varijabla>
  </DomainObject.Predmet.ProtuStrankaListNazivFormated>
  <DomainObject.Predmet.ProtuStrankaListNazivFormatedOIB>
    <izvorni_sadrzaj>
      <item>DIRAŽ DOM jednostavno društvo s ograničenom odgovornošću za građenje i usluge, OIB 00817578311</item>
    </izvorni_sadrzaj>
    <derivirana_varijabla naziv="DomainObject.Predmet.ProtuStrankaListNazivFormatedOIB_1">
      <item>DIRAŽ DOM jednostavno društvo s ograničenom odgovornošću za građenje i usluge, OIB 00817578311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St-3410/2017-3</izvorni_sadrzaj>
    <derivirana_varijabla naziv="DomainObject.PoslovniBrojDokumenta_1">St-3410/2017-3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DIRAŽ DOM jednostavno društvo s ograničenom odgovornošću za građenje i usluge</izvorni_sadrzaj>
    <derivirana_varijabla naziv="DomainObject.Predmet.ProtustrankaIDrugi_1">DIRAŽ DOM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DIRAŽ DOM jednostavno društvo s ograničenom odgovornošću za građenje i usluge, OIB 00817578311, Ulica Antuna Šoljana 7, 10000 Zagreb</izvorni_sadrzaj>
    <derivirana_varijabla naziv="DomainObject.Predmet.ProtustrankaIDrugiAdressOIB_1">DIRAŽ DOM jednostavno društvo s ograničenom odgovornošću za građenje i usluge, OIB 00817578311, Ulica Antuna Šoljana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DIRAŽ DOM jednostavno društvo s ograničenom odgovornošću za građenje i usluge</item>
    </izvorni_sadrzaj>
    <derivirana_varijabla naziv="DomainObject.Predmet.SudioniciListNaziv_1">
      <item>FINA Regionalni centar Zagreb</item>
      <item>DIRAŽ DOM jednostavno društvo s ograničenom odgovornošću za građenje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DIRAŽ DOM jednostavno društvo s ograničenom odgovornošću za građenje i usluge, OIB 00817578311, Ulica Antuna Šoljana 7,10000 Zagreb</item>
    </izvorni_sadrzaj>
    <derivirana_varijabla naziv="DomainObject.Predmet.SudioniciListAdressOIB_1">
      <item>FINA Regionalni centar Zagreb, OIB 85821130368, Trg svibanjskih žrtava 1995. br. 1,10000 Zagreb</item>
      <item>DIRAŽ DOM jednostavno društvo s ograničenom odgovornošću za građenje i usluge, OIB 00817578311, Ulica Antuna Šoljana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00817578311</item>
    </izvorni_sadrzaj>
    <derivirana_varijabla naziv="DomainObject.Predmet.SudioniciListNazivOIB_1">
      <item>, OIB 85821130368</item>
      <item>, OIB 00817578311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09E3E-3675-469B-88A4-13ECECA11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3056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2018-01-05T12:04:00Z</dcterms:created>
  <dc:creator>Žana Livaja</dc:creator>
  <cp:lastModifiedBy>Marina Markić</cp:lastModifiedBy>
  <cp:lastPrinted>2018-01-05T12:08:00Z</cp:lastPrinted>
  <dcterms:modified xmlns:xsi="http://www.w3.org/2001/XMLSchema-instance" xsi:type="dcterms:W3CDTF">2018-01-05T12:08:00Z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St-3410/2017-3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