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4d80" w14:paraId="5a74d80" w:rsidRDefault="005F01FE" w:rsidP="001940FB" w:rsidR="005F01F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5F01FE" w:rsidR="001065A0" w:rsidRPr="005F01FE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784427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</w:t>
      </w:r>
      <w:r w:rsidR="005F01FE">
        <w:rPr>
          <w:rFonts w:cs="Calibri" w:eastAsia="Calibri" w:hAnsi="Calibri" w:ascii="Calibri"/>
          <w:lang w:val="hr-HR"/>
        </w:rPr>
        <w:t>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F01FE" w:rsidP="00AA6BCF" w:rsidR="005F01F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5F01FE" w:rsidP="005F01FE" w:rsidR="005F01F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5F01FE" w:rsidP="005F01FE" w:rsidR="005F01F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5F01F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5F01F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2772A5" w:rsidRPr="002772A5">
        <w:rPr>
          <w:rFonts w:cs="Calibri" w:hAnsi="Calibri" w:ascii="Calibri"/>
        </w:rPr>
        <w:t>RADOJKA KULIĆ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5F01FE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2772A5" w:rsidRPr="002772A5">
        <w:rPr>
          <w:rFonts w:cs="Calibri" w:hAnsi="Calibri" w:ascii="Calibri"/>
        </w:rPr>
        <w:t xml:space="preserve">18.891,29 </w:t>
      </w:r>
      <w:r w:rsidR="001D182A" w:rsidRPr="001D182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2772A5" w:rsidRPr="002772A5">
        <w:rPr>
          <w:rFonts w:cs="Calibri" w:hAnsi="Calibri" w:ascii="Calibri"/>
        </w:rPr>
        <w:t>16.891,29</w:t>
      </w:r>
      <w:r w:rsidR="001D182A" w:rsidRPr="001D182A">
        <w:rPr>
          <w:rFonts w:cs="Calibri" w:hAnsi="Calibri" w:ascii="Calibri"/>
        </w:rPr>
        <w:t xml:space="preserve"> kn</w:t>
      </w:r>
      <w:r w:rsidR="005F01FE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2772A5" w:rsidRPr="002772A5">
        <w:rPr>
          <w:rFonts w:cs="Calibri" w:hAnsi="Calibri" w:ascii="Calibri"/>
        </w:rPr>
        <w:t xml:space="preserve">2.000,00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5F01FE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5F01F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5F01FE" w:rsidRPr="005F01F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5F01FE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F01FE" w:rsidP="00AA6BCF" w:rsidR="005F01FE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5F01FE" w:rsidP="00AA6BCF" w:rsidR="005F01FE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772A5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2772A5">
              <w:rPr>
                <w:rFonts w:cs="Calibri" w:hAnsi="Calibri" w:ascii="Calibri"/>
              </w:rPr>
              <w:t>RADOJKA KULIĆ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2772A5">
              <w:rPr>
                <w:rFonts w:cs="Calibri" w:hAnsi="Calibri" w:ascii="Calibri"/>
              </w:rPr>
              <w:t>Kijevska 4, Split</w:t>
            </w:r>
            <w:r w:rsidR="000A4152" w:rsidRPr="006E444E">
              <w:rPr>
                <w:rFonts w:cs="Calibri" w:hAnsi="Calibri" w:ascii="Calibri"/>
                <w:color w:val="FF0000"/>
              </w:rPr>
              <w:t>,</w:t>
            </w:r>
            <w:r>
              <w:rPr>
                <w:rFonts w:cs="Calibri" w:hAnsi="Calibri" w:ascii="Calibri"/>
                <w:color w:val="FF0000"/>
              </w:rPr>
              <w:t xml:space="preserve"> </w:t>
            </w:r>
            <w:r w:rsidR="003A5883" w:rsidRPr="002772A5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2772A5">
              <w:rPr>
                <w:rFonts w:cs="Calibri" w:hAnsi="Calibri" w:ascii="Calibri"/>
              </w:rPr>
              <w:t>99801456076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772A5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2772A5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772A5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772A5">
              <w:rPr>
                <w:rFonts w:cs="Calibri" w:hAnsi="Calibri" w:ascii="Calibri"/>
              </w:rPr>
              <w:t xml:space="preserve">18.891,29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772A5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772A5">
              <w:rPr>
                <w:rFonts w:cs="Calibri" w:hAnsi="Calibri" w:ascii="Calibri"/>
              </w:rPr>
              <w:t xml:space="preserve">16.891,29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772A5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2772A5">
              <w:rPr>
                <w:rFonts w:cs="Calibri" w:hAnsi="Calibri" w:ascii="Calibri"/>
              </w:rPr>
              <w:t xml:space="preserve">2.000,00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F01FE" w:rsidP="005F01FE" w:rsidR="005F01F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12015" w:rsidP="00DE6E79" w:rsidR="00DE6E7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E79" w:rsidP="00DE6E79" w:rsidR="00DE6E7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E6E79" w:rsidP="00DE6E79" w:rsidR="00DE6E7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E6E79" w:rsidP="00DE6E79" w:rsidR="00DE6E7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E33" w:rsidR="008B3E33">
      <w:pPr>
        <w:spacing w:after="0"/>
      </w:pPr>
      <w:r>
        <w:separator/>
      </w:r>
    </w:p>
  </w:endnote>
  <w:endnote w:id="0" w:type="continuationSeparator">
    <w:p w:rsidRDefault="008B3E33" w:rsidR="008B3E3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0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E33" w:rsidR="008B3E33">
      <w:pPr>
        <w:spacing w:after="0"/>
      </w:pPr>
      <w:r>
        <w:separator/>
      </w:r>
    </w:p>
  </w:footnote>
  <w:footnote w:id="0" w:type="continuationSeparator">
    <w:p w:rsidRDefault="008B3E33" w:rsidR="008B3E3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098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79C0EE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07D09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228C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772A5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B72E7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06A3"/>
    <w:rsid w:val="005C39DF"/>
    <w:rsid w:val="005D1CF6"/>
    <w:rsid w:val="005D4002"/>
    <w:rsid w:val="005D7800"/>
    <w:rsid w:val="005E3F5A"/>
    <w:rsid w:val="005E59ED"/>
    <w:rsid w:val="005F00EE"/>
    <w:rsid w:val="005F01F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015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5934"/>
    <w:rsid w:val="006A7033"/>
    <w:rsid w:val="006B2A31"/>
    <w:rsid w:val="006B3F2F"/>
    <w:rsid w:val="006C0C43"/>
    <w:rsid w:val="006C393E"/>
    <w:rsid w:val="006C73DF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427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7527E"/>
    <w:rsid w:val="00883B73"/>
    <w:rsid w:val="00887748"/>
    <w:rsid w:val="00890E3A"/>
    <w:rsid w:val="008961AF"/>
    <w:rsid w:val="008A31B1"/>
    <w:rsid w:val="008A6153"/>
    <w:rsid w:val="008B3350"/>
    <w:rsid w:val="008B3E33"/>
    <w:rsid w:val="008B506C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1098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E6E79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91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09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09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09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09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91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09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09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09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09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2FB6BE-FB03-44A3-A25B-C19161610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1435</properties:Characters>
  <properties:Lines>70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St-651/2017-294 / Podnesak - Podnesak (-294.docx)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