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ecdb1" w14:paraId="3fecdb1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DB51B1" w:rsidP="00325398" w:rsidR="00325398">
      <w:r>
        <w:t xml:space="preserve">           </w:t>
      </w:r>
      <w:r w:rsidR="00325398">
        <w:t xml:space="preserve"> </w:t>
      </w:r>
      <w:r w:rsidR="005E4AB8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08088F">
        <w:t xml:space="preserve"> pod poslovnim brojem St-2766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1E2EC8">
        <w:t>9</w:t>
      </w:r>
      <w:r w:rsidR="00E878CC">
        <w:t>. studenog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08088F" w:rsidR="00276582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08088F" w:rsidRPr="0008088F">
        <w:t xml:space="preserve">EFFECTUS d.o.o. OIB: 62177708939, MBS: 080464495 iz Zadra, Ulica </w:t>
      </w:r>
      <w:proofErr w:type="spellStart"/>
      <w:r w:rsidR="0008088F" w:rsidRPr="0008088F">
        <w:t>Benka</w:t>
      </w:r>
      <w:proofErr w:type="spellEnd"/>
      <w:r w:rsidR="0008088F" w:rsidRPr="0008088F">
        <w:t xml:space="preserve"> </w:t>
      </w:r>
      <w:proofErr w:type="spellStart"/>
      <w:r w:rsidR="0008088F" w:rsidRPr="0008088F">
        <w:t>Benkovića</w:t>
      </w:r>
      <w:proofErr w:type="spellEnd"/>
      <w:r w:rsidR="0008088F" w:rsidRPr="0008088F">
        <w:t xml:space="preserve"> 1/G</w:t>
      </w:r>
      <w:r w:rsidR="001E2EC8">
        <w:t>.</w:t>
      </w:r>
    </w:p>
    <w:p w:rsidRDefault="001E2EC8" w:rsidP="001E2EC8" w:rsidR="001E2EC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08088F">
        <w:t xml:space="preserve">1.211.655,01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1E2EC8">
        <w:t>9</w:t>
      </w:r>
      <w:r w:rsidR="00276582">
        <w:t>. studenog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AB60FD">
        <w:t>Maja Jurovicki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7658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8088F"/>
    <w:rsid w:val="000A4654"/>
    <w:rsid w:val="00114EAD"/>
    <w:rsid w:val="00185571"/>
    <w:rsid w:val="001E2EC8"/>
    <w:rsid w:val="001E50FB"/>
    <w:rsid w:val="001F6933"/>
    <w:rsid w:val="00230A63"/>
    <w:rsid w:val="00263D6D"/>
    <w:rsid w:val="00264D19"/>
    <w:rsid w:val="00276582"/>
    <w:rsid w:val="00297E94"/>
    <w:rsid w:val="00325398"/>
    <w:rsid w:val="0038246E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B5AFD"/>
    <w:rsid w:val="007D5A5D"/>
    <w:rsid w:val="008155EE"/>
    <w:rsid w:val="008613BD"/>
    <w:rsid w:val="00863025"/>
    <w:rsid w:val="00871F01"/>
    <w:rsid w:val="00920CA0"/>
    <w:rsid w:val="009419D8"/>
    <w:rsid w:val="00A71431"/>
    <w:rsid w:val="00AB60FD"/>
    <w:rsid w:val="00AC4528"/>
    <w:rsid w:val="00AD027A"/>
    <w:rsid w:val="00B82F18"/>
    <w:rsid w:val="00C820C3"/>
    <w:rsid w:val="00C836B9"/>
    <w:rsid w:val="00C958E9"/>
    <w:rsid w:val="00CE7362"/>
    <w:rsid w:val="00D01B78"/>
    <w:rsid w:val="00D147D5"/>
    <w:rsid w:val="00D66226"/>
    <w:rsid w:val="00DB51B1"/>
    <w:rsid w:val="00E878CC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820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20C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20C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20C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20C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820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20C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20C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20C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20C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2766</izvorni_sadrzaj>
    <derivirana_varijabla naziv="DomainObject.Predmet.Broj_1">2766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St-2766/2015</izvorni_sadrzaj>
    <derivirana_varijabla naziv="DomainObject.Predmet.OznakaBroj_1">St-2766/2015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EFFECTUS d.o.o. zastupanog po punomoćniku Goran Tudorović</izvorni_sadrzaj>
    <derivirana_varijabla naziv="DomainObject.Predmet.ProtustrankaFormated_1">  EFFECTUS d.o.o. zastupanog po punomoćniku Goran Tudorović</derivirana_varijabla>
  </DomainObject.Predmet.ProtustrankaFormated>
  <DomainObject.Predmet.ProtustrankaFormatedOIB>
    <izvorni_sadrzaj>  EFFECTUS d.o.o., OIB 62177708939 zastupanog po punomoćniku Goran Tudorović</izvorni_sadrzaj>
    <derivirana_varijabla naziv="DomainObject.Predmet.ProtustrankaFormatedOIB_1">  EFFECTUS d.o.o., OIB 62177708939 zastupanog po punomoćniku Goran Tudorović</derivirana_varijabla>
  </DomainObject.Predmet.ProtustrankaFormatedOIB>
  <DomainObject.Predmet.ProtustrankaFormatedWithAdress>
    <izvorni_sadrzaj> EFFECTUS d.o.o., Dobropoljci 64, 23420 Dobropoljci zastupanog po punomoćniku Goran Tudorović</izvorni_sadrzaj>
    <derivirana_varijabla naziv="DomainObject.Predmet.ProtustrankaFormatedWithAdress_1"> EFFECTUS d.o.o., Dobropoljci 64, 23420 Dobropoljci zastupanog po punomoćniku Goran Tudorović</derivirana_varijabla>
  </DomainObject.Predmet.ProtustrankaFormatedWithAdress>
  <DomainObject.Predmet.ProtustrankaFormatedWithAdressOIB>
    <izvorni_sadrzaj> EFFECTUS d.o.o., OIB 62177708939, Dobropoljci 64, 23420 Dobropoljci zastupanog po punomoćniku Goran Tudorović</izvorni_sadrzaj>
    <derivirana_varijabla naziv="DomainObject.Predmet.ProtustrankaFormatedWithAdressOIB_1"> EFFECTUS d.o.o., OIB 62177708939, Dobropoljci 64, 23420 Dobropoljci zastupanog po punomoćniku Goran Tudorović</derivirana_varijabla>
  </DomainObject.Predmet.ProtustrankaFormatedWithAdressOIB>
  <DomainObject.Predmet.ProtustrankaWithAdress>
    <izvorni_sadrzaj>EFFECTUS d.o.o. Dobropoljci 64, 23420 Dobropoljci</izvorni_sadrzaj>
    <derivirana_varijabla naziv="DomainObject.Predmet.ProtustrankaWithAdress_1">EFFECTUS d.o.o. Dobropoljci 64, 23420 Dobropoljci</derivirana_varijabla>
  </DomainObject.Predmet.ProtustrankaWithAdress>
  <DomainObject.Predmet.ProtustrankaWithAdressOIB>
    <izvorni_sadrzaj>EFFECTUS d.o.o., OIB 62177708939, Dobropoljci 64, 23420 Dobropoljci</izvorni_sadrzaj>
    <derivirana_varijabla naziv="DomainObject.Predmet.ProtustrankaWithAdressOIB_1">EFFECTUS d.o.o., OIB 62177708939, Dobropoljci 64, 23420 Dobropoljci</derivirana_varijabla>
  </DomainObject.Predmet.ProtustrankaWithAdressOIB>
  <DomainObject.Predmet.ProtustrankaNazivFormated>
    <izvorni_sadrzaj>EFFECTUS d.o.o.</izvorni_sadrzaj>
    <derivirana_varijabla naziv="DomainObject.Predmet.ProtustrankaNazivFormated_1">EFFECTUS d.o.o.</derivirana_varijabla>
  </DomainObject.Predmet.ProtustrankaNazivFormated>
  <DomainObject.Predmet.ProtustrankaNazivFormatedOIB>
    <izvorni_sadrzaj>EFFECTUS d.o.o., OIB 62177708939</izvorni_sadrzaj>
    <derivirana_varijabla naziv="DomainObject.Predmet.ProtustrankaNazivFormatedOIB_1">EFFECTUS d.o.o., OIB 62177708939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EFFECTUS d.o.o. zastupanog po punomoćniku Goran Tudorović</item>
    </izvorni_sadrzaj>
    <derivirana_varijabla naziv="DomainObject.Predmet.ProtuStrankaListFormated_1">
      <item>EFFECTUS d.o.o. zastupanog po punomoćniku Goran Tudorović</item>
    </derivirana_varijabla>
  </DomainObject.Predmet.ProtuStrankaListFormated>
  <DomainObject.Predmet.ProtuStrankaListFormatedOIB>
    <izvorni_sadrzaj>
      <item>EFFECTUS d.o.o., OIB 62177708939 zastupanog po punomoćniku Goran Tudorović</item>
    </izvorni_sadrzaj>
    <derivirana_varijabla naziv="DomainObject.Predmet.ProtuStrankaListFormatedOIB_1">
      <item>EFFECTUS d.o.o., OIB 62177708939 zastupanog po punomoćniku Goran Tudorović</item>
    </derivirana_varijabla>
  </DomainObject.Predmet.ProtuStrankaListFormatedOIB>
  <DomainObject.Predmet.ProtuStrankaListFormatedWithAdress>
    <izvorni_sadrzaj>
      <item>EFFECTUS d.o.o., Dobropoljci 64, 23420 Dobropoljci zastupanog po punomoćniku Goran Tudorović</item>
    </izvorni_sadrzaj>
    <derivirana_varijabla naziv="DomainObject.Predmet.ProtuStrankaListFormatedWithAdress_1">
      <item>EFFECTUS d.o.o., Dobropoljci 64, 23420 Dobropoljci zastupanog po punomoćniku Goran Tudorović</item>
    </derivirana_varijabla>
  </DomainObject.Predmet.ProtuStrankaListFormatedWithAdress>
  <DomainObject.Predmet.ProtuStrankaListFormatedWithAdressOIB>
    <izvorni_sadrzaj>
      <item>EFFECTUS d.o.o., OIB 62177708939, Dobropoljci 64, 23420 Dobropoljci zastupanog po punomoćniku Goran Tudorović</item>
    </izvorni_sadrzaj>
    <derivirana_varijabla naziv="DomainObject.Predmet.ProtuStrankaListFormatedWithAdressOIB_1">
      <item>EFFECTUS d.o.o., OIB 62177708939, Dobropoljci 64, 23420 Dobropoljci zastupanog po punomoćniku Goran Tudorović</item>
    </derivirana_varijabla>
  </DomainObject.Predmet.ProtuStrankaListFormatedWithAdressOIB>
  <DomainObject.Predmet.ProtuStrankaListNazivFormated>
    <izvorni_sadrzaj>
      <item>EFFECTUS d.o.o.</item>
    </izvorni_sadrzaj>
    <derivirana_varijabla naziv="DomainObject.Predmet.ProtuStrankaListNazivFormated_1">
      <item>EFFECTUS d.o.o.</item>
    </derivirana_varijabla>
  </DomainObject.Predmet.ProtuStrankaListNazivFormated>
  <DomainObject.Predmet.ProtuStrankaListNazivFormatedOIB>
    <izvorni_sadrzaj>
      <item>EFFECTUS d.o.o., OIB 62177708939</item>
    </izvorni_sadrzaj>
    <derivirana_varijabla naziv="DomainObject.Predmet.ProtuStrankaListNazivFormatedOIB_1">
      <item>EFFECTUS d.o.o., OIB 62177708939</item>
    </derivirana_varijabla>
  </DomainObject.Predmet.ProtuStrankaListNazivFormatedOIB>
  <DomainObject.Predmet.OstaliListFormated>
    <izvorni_sadrzaj>
      <item>Goran Tudorović punomoćnik sudionika u postupku EFFECTUS d.o.o.</item>
    </izvorni_sadrzaj>
    <derivirana_varijabla naziv="DomainObject.Predmet.OstaliListFormated_1">
      <item>Goran Tudorović punomoćnik sudionika u postupku EFFECTUS d.o.o.</item>
    </derivirana_varijabla>
  </DomainObject.Predmet.OstaliListFormated>
  <DomainObject.Predmet.OstaliListFormatedOIB>
    <izvorni_sadrzaj>
      <item>Goran Tudorović, OIB 85537932073 punomoćnik sudionika u postupku EFFECTUS d.o.o.</item>
    </izvorni_sadrzaj>
    <derivirana_varijabla naziv="DomainObject.Predmet.OstaliListFormatedOIB_1">
      <item>Goran Tudorović, OIB 85537932073 punomoćnik sudionika u postupku EFFECTUS d.o.o.</item>
    </derivirana_varijabla>
  </DomainObject.Predmet.OstaliListFormatedOIB>
  <DomainObject.Predmet.OstaliListFormatedWithAdress>
    <izvorni_sadrzaj>
      <item>Goran Tudorović, Benka Benkovića 1g, 23000 Zadar punomoćnik sudionika u postupku EFFECTUS d.o.o.</item>
    </izvorni_sadrzaj>
    <derivirana_varijabla naziv="DomainObject.Predmet.OstaliListFormatedWithAdress_1">
      <item>Goran Tudorović, Benka Benkovića 1g, 23000 Zadar punomoćnik sudionika u postupku EFFECTUS d.o.o.</item>
    </derivirana_varijabla>
  </DomainObject.Predmet.OstaliListFormatedWithAdress>
  <DomainObject.Predmet.OstaliListFormatedWithAdressOIB>
    <izvorni_sadrzaj>
      <item>Goran Tudorović, OIB 85537932073, Benka Benkovića 1g, 23000 Zadar punomoćnik sudionika u postupku EFFECTUS d.o.o.</item>
    </izvorni_sadrzaj>
    <derivirana_varijabla naziv="DomainObject.Predmet.OstaliListFormatedWithAdressOIB_1">
      <item>Goran Tudorović, OIB 85537932073, Benka Benkovića 1g, 23000 Zadar punomoćnik sudionika u postupku EFFECTUS d.o.o.</item>
    </derivirana_varijabla>
  </DomainObject.Predmet.OstaliListFormatedWithAdressOIB>
  <DomainObject.Predmet.OstaliListNazivFormated>
    <izvorni_sadrzaj>
      <item>Goran Tudorović</item>
    </izvorni_sadrzaj>
    <derivirana_varijabla naziv="DomainObject.Predmet.OstaliListNazivFormated_1">
      <item>Goran Tudorović</item>
    </derivirana_varijabla>
  </DomainObject.Predmet.OstaliListNazivFormated>
  <DomainObject.Predmet.OstaliListNazivFormatedOIB>
    <izvorni_sadrzaj>
      <item>Goran Tudorović, OIB 85537932073</item>
    </izvorni_sadrzaj>
    <derivirana_varijabla naziv="DomainObject.Predmet.OstaliListNazivFormatedOIB_1">
      <item>Goran Tudorović, OIB 85537932073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2015.</izvorni_sadrzaj>
    <derivirana_varijabla naziv="DomainObject.Datum_1">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EFFECTUS d.o.o.</izvorni_sadrzaj>
    <derivirana_varijabla naziv="DomainObject.Predmet.ProtustrankaIDrugi_1">EFFECTUS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EFFECTUS d.o.o., OIB 62177708939, Dobropoljci 64, 23420 Dobropoljci</izvorni_sadrzaj>
    <derivirana_varijabla naziv="DomainObject.Predmet.ProtustrankaIDrugiAdressOIB_1">EFFECTUS d.o.o., OIB 62177708939, Dobropoljci 64, 23420 Dobropoljci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EFFECTUS d.o.o.</item>
      <item>FINA Regionalni centar Zagreb</item>
      <item>Goran Tudorović</item>
    </izvorni_sadrzaj>
    <derivirana_varijabla naziv="DomainObject.Predmet.SudioniciListNaziv_1">
      <item>EFFECTUS d.o.o.</item>
      <item>FINA Regionalni centar Zagreb</item>
      <item>Goran Tudorović</item>
    </derivirana_varijabla>
  </DomainObject.Predmet.SudioniciListNaziv>
  <DomainObject.Predmet.SudioniciListAdressOIB>
    <izvorni_sadrzaj>
      <item>EFFECTUS d.o.o., OIB 62177708939, Dobropoljci 64,23420 Dobropoljci</item>
      <item>FINA Regionalni centar Zagreb, OIB 85821130368, Trg svibanjskih žrtava 1995. 1,10000 Zagreb</item>
      <item>Goran Tudorović, OIB 85537932073, Benka Benkovića 1g,23000 Zadar</item>
    </izvorni_sadrzaj>
    <derivirana_varijabla naziv="DomainObject.Predmet.SudioniciListAdressOIB_1">
      <item>EFFECTUS d.o.o., OIB 62177708939, Dobropoljci 64,23420 Dobropoljci</item>
      <item>FINA Regionalni centar Zagreb, OIB 85821130368, Trg svibanjskih žrtava 1995. 1,10000 Zagreb</item>
      <item>Goran Tudorović, OIB 85537932073, Benka Benkovića 1g,23000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62177708939</item>
      <item>, OIB 85821130368</item>
      <item>, OIB 85537932073</item>
    </izvorni_sadrzaj>
    <derivirana_varijabla naziv="DomainObject.Predmet.SudioniciListNazivOIB_1">
      <item>, OIB 62177708939</item>
      <item>, OIB 85821130368</item>
      <item>, OIB 85537932073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1313</properties:Characters>
  <properties:Lines>46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2015-11-09T13:18:00Z</dcterms:created>
  <dc:creator>ilukac</dc:creator>
  <cp:lastModifiedBy>Zlatka Plivelić</cp:lastModifiedBy>
  <cp:lastPrinted>2015-11-05T10:54:00Z</cp:lastPrinted>
  <dcterms:modified xmlns:xsi="http://www.w3.org/2001/XMLSchema-instance" xsi:type="dcterms:W3CDTF">2015-11-09T13:57:00Z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