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2c40" w14:paraId="3902c40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</w:t>
      </w:r>
      <w:r w:rsidRPr="004E7435">
        <w:rPr>
          <w:b/>
        </w:rPr>
        <w:t>REPUBLIKA HRVATSKA</w:t>
      </w:r>
    </w:p>
    <w:p w:rsidRDefault="00A50591" w:rsidP="00D67CD7" w:rsidR="00D67CD7" w:rsidRPr="004E7435">
      <w:pPr>
        <w:rPr>
          <w:b/>
        </w:rPr>
      </w:pPr>
      <w:r>
        <w:rPr>
          <w:b/>
        </w:rPr>
        <w:t xml:space="preserve">     TRGOVAČKI SUD U DUBROVNIKU</w:t>
      </w:r>
    </w:p>
    <w:p w:rsidRDefault="00A50591" w:rsidP="00D67CD7" w:rsidR="00D67CD7" w:rsidRPr="004E7435">
      <w:pPr>
        <w:rPr>
          <w:b/>
        </w:rPr>
      </w:pPr>
      <w:r>
        <w:rPr>
          <w:b/>
        </w:rPr>
        <w:t xml:space="preserve">  </w:t>
      </w:r>
      <w:r w:rsidR="00D67CD7" w:rsidRPr="004E7435">
        <w:t xml:space="preserve">   </w:t>
      </w:r>
      <w:r w:rsidR="00D67CD7"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8736AB">
        <w:rPr>
          <w:b/>
        </w:rPr>
        <w:t>2</w:t>
      </w:r>
      <w:r w:rsidR="009D55C8">
        <w:rPr>
          <w:b/>
        </w:rPr>
        <w:t>4</w:t>
      </w:r>
      <w:r w:rsidR="008736AB">
        <w:rPr>
          <w:b/>
        </w:rPr>
        <w:t>2</w:t>
      </w:r>
      <w:r w:rsidR="004E7435" w:rsidRPr="004E7435">
        <w:rPr>
          <w:b/>
        </w:rPr>
        <w:t>/</w:t>
      </w:r>
      <w:r w:rsidR="00BC598C">
        <w:rPr>
          <w:b/>
        </w:rPr>
        <w:t>19</w:t>
      </w:r>
    </w:p>
    <w:p w:rsidRDefault="00D67CD7" w:rsidP="00D67CD7" w:rsidR="00D67CD7">
      <w:pPr>
        <w:jc w:val="right"/>
        <w:rPr>
          <w:b/>
        </w:rPr>
      </w:pPr>
    </w:p>
    <w:p w:rsidRDefault="00CF590E" w:rsidP="00D67CD7" w:rsidR="00CF590E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CF590E" w:rsidR="00CF590E" w:rsidRPr="004C4BD8">
      <w:pPr>
        <w:ind w:firstLine="708"/>
        <w:jc w:val="both"/>
      </w:pPr>
      <w:r w:rsidRPr="003266FB">
        <w:t>Trgov</w:t>
      </w:r>
      <w:r w:rsidR="00A50591">
        <w:t xml:space="preserve">ački sud </w:t>
      </w:r>
      <w:r w:rsidRPr="003266FB">
        <w:t xml:space="preserve"> u Dubrovniku, po stečajnom sucu tog suda Diani Butigan Granić, kao sucu pojedincu, u stečajnom </w:t>
      </w:r>
      <w:r w:rsidRPr="004C4BD8">
        <w:t>postupku nad dužnikom</w:t>
      </w:r>
      <w:r w:rsidR="004E7435" w:rsidRPr="004C4BD8">
        <w:t xml:space="preserve"> </w:t>
      </w:r>
      <w:r w:rsidR="004C4BD8" w:rsidRPr="004C4BD8">
        <w:t xml:space="preserve"> </w:t>
      </w:r>
      <w:r w:rsidR="00A50591" w:rsidRPr="00A50591">
        <w:t>PROJEKTIRANJE PROIZVODNIH SUSTAVA d.o.o. za projektiranje i usluge</w:t>
      </w:r>
      <w:r w:rsidR="00A50591">
        <w:t>, u stečaju,</w:t>
      </w:r>
      <w:r w:rsidR="00A50591" w:rsidRPr="00A50591">
        <w:t xml:space="preserve"> Mihanovićeva 31</w:t>
      </w:r>
      <w:r w:rsidR="00A50591">
        <w:t xml:space="preserve">, Split, OIB: </w:t>
      </w:r>
      <w:r w:rsidR="00A50591" w:rsidRPr="00A50591">
        <w:t>58719781305</w:t>
      </w:r>
      <w:r w:rsidR="00A50591">
        <w:t xml:space="preserve">, </w:t>
      </w:r>
      <w:r w:rsidR="004C4BD8" w:rsidRPr="004C4BD8">
        <w:t>zastupa</w:t>
      </w:r>
      <w:r w:rsidR="00A50591">
        <w:t>nog po stečajnom upravitelju Maroju Stjepoviću,</w:t>
      </w:r>
      <w:r w:rsidR="00CF590E" w:rsidRPr="004C4BD8">
        <w:t xml:space="preserve"> dana </w:t>
      </w:r>
      <w:r w:rsidR="00A50591">
        <w:t>26</w:t>
      </w:r>
      <w:r w:rsidR="00CF590E" w:rsidRPr="004C4BD8">
        <w:t xml:space="preserve">. </w:t>
      </w:r>
      <w:r w:rsidR="00A50591">
        <w:t xml:space="preserve">ožujka </w:t>
      </w:r>
      <w:r w:rsidR="00CF590E" w:rsidRPr="004C4BD8">
        <w:t>201</w:t>
      </w:r>
      <w:r w:rsidR="00032272" w:rsidRPr="004C4BD8">
        <w:t>9</w:t>
      </w:r>
      <w:r w:rsidR="00CF590E" w:rsidRPr="004C4BD8">
        <w:t>.g.</w:t>
      </w:r>
    </w:p>
    <w:p w:rsidRDefault="00D67CD7" w:rsidP="00D67CD7" w:rsidR="00D67CD7" w:rsidRPr="004C4BD8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A50591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A50591" w:rsidRPr="00A50591">
        <w:t>dužnikom  PROJEKTIRANJE PROIZVODNIH SUSTAVA d.o.o. za projektiranje i usluge, u stečaju, Mihanovićeva 31, Split, OIB: 58719781305,</w:t>
      </w:r>
      <w:r w:rsidR="004C4BD8" w:rsidRPr="004C4BD8">
        <w:t xml:space="preserve"> zastupanog po stečajnom upravitelju </w:t>
      </w:r>
      <w:r w:rsidR="00A50591">
        <w:t>Maroju Stjepoviću.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8736AB">
        <w:t>827</w:t>
      </w:r>
      <w:r w:rsidR="009D55C8">
        <w:t>/17</w:t>
      </w:r>
      <w:r w:rsidR="00DE5D2B" w:rsidRPr="003266FB">
        <w:t xml:space="preserve"> od </w:t>
      </w:r>
      <w:r w:rsidR="009D55C8">
        <w:t>6</w:t>
      </w:r>
      <w:r w:rsidR="00D67CD7" w:rsidRPr="003266FB">
        <w:t xml:space="preserve">. </w:t>
      </w:r>
      <w:r w:rsidR="008736AB">
        <w:t>srpnja 2018</w:t>
      </w:r>
      <w:r w:rsidR="00D67CD7" w:rsidRPr="003266FB">
        <w:t>. godine otvoren je stečajni postupak nad dužnikom</w:t>
      </w:r>
      <w:r w:rsidR="00A50591">
        <w:t xml:space="preserve"> </w:t>
      </w:r>
      <w:r w:rsidR="00A50591" w:rsidRPr="00A50591">
        <w:t>PROJEKTIRANJE PROIZVODNIH SUSTAVA d.o.o. za projektiranje i usluge, u stečaju, Mihanovićeva 31, Split, OIB: 58719781305, zastupanog po stečajnom upravitelju Maroju Stjepoviću</w:t>
      </w:r>
      <w:r w:rsidR="00A50591">
        <w:t>.</w:t>
      </w:r>
    </w:p>
    <w:p w:rsidRDefault="00AC6D5D" w:rsidP="00D67CD7" w:rsidR="00AC6D5D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lastRenderedPageBreak/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9D55C8">
        <w:t>2</w:t>
      </w:r>
      <w:r w:rsidR="00EF212B">
        <w:t>5</w:t>
      </w:r>
      <w:r w:rsidRPr="003266FB">
        <w:t xml:space="preserve">. </w:t>
      </w:r>
      <w:r w:rsidR="009D55C8">
        <w:t>siječnja 2019</w:t>
      </w:r>
      <w:r w:rsidRPr="003266FB">
        <w:t xml:space="preserve">. godine stečajni vjerovnici </w:t>
      </w:r>
      <w:r w:rsidR="00DB33D6">
        <w:t xml:space="preserve">nisu pristupili kako bi </w:t>
      </w:r>
      <w:r w:rsidRPr="003266FB">
        <w:t>donijeli 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8736AB">
        <w:t>26</w:t>
      </w:r>
      <w:r w:rsidR="00DB33D6">
        <w:t>.</w:t>
      </w:r>
      <w:r w:rsidR="00F15681" w:rsidRPr="003266FB">
        <w:t xml:space="preserve"> </w:t>
      </w:r>
      <w:r w:rsidR="008736AB">
        <w:t>veljače 2019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A50591">
        <w:rPr>
          <w:b/>
        </w:rPr>
        <w:t>26</w:t>
      </w:r>
      <w:r w:rsidR="00CF590E">
        <w:rPr>
          <w:b/>
        </w:rPr>
        <w:t xml:space="preserve">. </w:t>
      </w:r>
      <w:r w:rsidR="00A50591">
        <w:rPr>
          <w:b/>
        </w:rPr>
        <w:t>ožujka</w:t>
      </w:r>
      <w:r w:rsidR="004F317E">
        <w:rPr>
          <w:b/>
        </w:rPr>
        <w:t xml:space="preserve"> </w:t>
      </w:r>
      <w:r w:rsidR="003266FB" w:rsidRPr="003266FB">
        <w:rPr>
          <w:b/>
        </w:rPr>
        <w:t>201</w:t>
      </w:r>
      <w:r w:rsidR="00032272">
        <w:rPr>
          <w:b/>
        </w:rPr>
        <w:t>9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  <w:r w:rsidR="00AB163E">
        <w:rPr>
          <w:b/>
        </w:rPr>
        <w:t xml:space="preserve"> </w:t>
      </w:r>
      <w:r w:rsidR="001467A7">
        <w:rPr>
          <w:b/>
        </w:rPr>
        <w:t xml:space="preserve"> 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EF212B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Split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</w:t>
      </w:r>
      <w:r w:rsidR="008736AB">
        <w:t xml:space="preserve"> nakon pravomoćnosti</w:t>
      </w:r>
      <w:r w:rsidRPr="003266FB">
        <w:t>.</w:t>
      </w:r>
    </w:p>
    <w:p w:rsidRDefault="003D45F9" w:rsidR="003D45F9" w:rsidRPr="003266FB"/>
    <w:p w:rsidRDefault="00B37F89" w:rsidR="00B37F89" w:rsidRPr="003266FB"/>
    <w:sectPr w:rsidSect="004E7435" w:rsidR="00B37F8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F53" w:rsidP="004E7435" w:rsidR="00F02F53">
      <w:r>
        <w:separator/>
      </w:r>
    </w:p>
  </w:endnote>
  <w:endnote w:id="0" w:type="continuationSeparator">
    <w:p w:rsidRDefault="00F02F53" w:rsidP="004E7435" w:rsidR="00F02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F53" w:rsidP="004E7435" w:rsidR="00F02F53">
      <w:r>
        <w:separator/>
      </w:r>
    </w:p>
  </w:footnote>
  <w:footnote w:id="0" w:type="continuationSeparator">
    <w:p w:rsidRDefault="00F02F53" w:rsidP="004E7435" w:rsidR="00F02F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58E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 xml:space="preserve">Posl.br. </w:t>
        </w:r>
        <w:r w:rsidR="00BC598C">
          <w:t>7.St.</w:t>
        </w:r>
        <w:r w:rsidR="008736AB">
          <w:t>2</w:t>
        </w:r>
        <w:r w:rsidR="009D55C8">
          <w:t>4</w:t>
        </w:r>
        <w:r w:rsidR="008736AB">
          <w:t>2</w:t>
        </w:r>
        <w:r w:rsidR="00BC598C">
          <w:t>/19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32272"/>
    <w:rsid w:val="00083469"/>
    <w:rsid w:val="001427D6"/>
    <w:rsid w:val="001467A7"/>
    <w:rsid w:val="001B1AD5"/>
    <w:rsid w:val="002C3BD0"/>
    <w:rsid w:val="003266FB"/>
    <w:rsid w:val="003D45F9"/>
    <w:rsid w:val="00480330"/>
    <w:rsid w:val="004C4BD8"/>
    <w:rsid w:val="004E7435"/>
    <w:rsid w:val="004F317E"/>
    <w:rsid w:val="005028C2"/>
    <w:rsid w:val="00617AFE"/>
    <w:rsid w:val="00646781"/>
    <w:rsid w:val="00721B68"/>
    <w:rsid w:val="007E0FC6"/>
    <w:rsid w:val="007E311D"/>
    <w:rsid w:val="00826230"/>
    <w:rsid w:val="00826F01"/>
    <w:rsid w:val="008736AB"/>
    <w:rsid w:val="0098058E"/>
    <w:rsid w:val="009B6353"/>
    <w:rsid w:val="009D55C8"/>
    <w:rsid w:val="00A31B21"/>
    <w:rsid w:val="00A50591"/>
    <w:rsid w:val="00A51F29"/>
    <w:rsid w:val="00A861F3"/>
    <w:rsid w:val="00AB163E"/>
    <w:rsid w:val="00AC6D5D"/>
    <w:rsid w:val="00B37F89"/>
    <w:rsid w:val="00B716C2"/>
    <w:rsid w:val="00B91058"/>
    <w:rsid w:val="00BC598C"/>
    <w:rsid w:val="00BE6153"/>
    <w:rsid w:val="00C258F3"/>
    <w:rsid w:val="00CF590E"/>
    <w:rsid w:val="00D67CD7"/>
    <w:rsid w:val="00D70023"/>
    <w:rsid w:val="00DB33D6"/>
    <w:rsid w:val="00DE5D2B"/>
    <w:rsid w:val="00EF212B"/>
    <w:rsid w:val="00F02F53"/>
    <w:rsid w:val="00F15681"/>
    <w:rsid w:val="00F53FDC"/>
    <w:rsid w:val="00F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58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58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58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58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58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58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58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58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St-242/2019</izvorni_sadrzaj>
    <derivirana_varijabla naziv="DomainObject.Predmet.OznakaBroj_1">St-242/2019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PROJEKTIRANJE PROIZVODNIH SUSTAVA d.o.o. za projektiranje i usluge</izvorni_sadrzaj>
    <derivirana_varijabla naziv="DomainObject.Predmet.ProtustrankaFormated_1">  PROJEKTIRANJE PROIZVODNIH SUSTAVA d.o.o. za projektiranje i usluge</derivirana_varijabla>
  </DomainObject.Predmet.ProtustrankaFormated>
  <DomainObject.Predmet.ProtustrankaFormatedOIB>
    <izvorni_sadrzaj>  PROJEKTIRANJE PROIZVODNIH SUSTAVA d.o.o. za projektiranje i usluge, OIB 58719781305</izvorni_sadrzaj>
    <derivirana_varijabla naziv="DomainObject.Predmet.ProtustrankaFormatedOIB_1">  PROJEKTIRANJE PROIZVODNIH SUSTAVA d.o.o. za projektiranje i usluge, OIB 58719781305</derivirana_varijabla>
  </DomainObject.Predmet.ProtustrankaFormatedOIB>
  <DomainObject.Predmet.ProtustrankaFormatedWithAdress>
    <izvorni_sadrzaj> PROJEKTIRANJE PROIZVODNIH SUSTAVA d.o.o. za projektiranje i usluge, Mihanovićeva 31, 21000 Split</izvorni_sadrzaj>
    <derivirana_varijabla naziv="DomainObject.Predmet.ProtustrankaFormatedWithAdress_1"> PROJEKTIRANJE PROIZVODNIH SUSTAVA d.o.o. za projektiranje i usluge, Mihanovićeva 31, 21000 Split</derivirana_varijabla>
  </DomainObject.Predmet.ProtustrankaFormatedWithAdress>
  <DomainObject.Predmet.ProtustrankaFormatedWithAdressOIB>
    <izvorni_sadrzaj> PROJEKTIRANJE PROIZVODNIH SUSTAVA d.o.o. za projektiranje i usluge, OIB 58719781305, Mihanovićeva 31, 21000 Split</izvorni_sadrzaj>
    <derivirana_varijabla naziv="DomainObject.Predmet.ProtustrankaFormatedWithAdressOIB_1"> PROJEKTIRANJE PROIZVODNIH SUSTAVA d.o.o. za projektiranje i usluge, OIB 58719781305, Mihanovićeva 31, 21000 Split</derivirana_varijabla>
  </DomainObject.Predmet.ProtustrankaFormatedWithAdressOIB>
  <DomainObject.Predmet.ProtustrankaWithAdress>
    <izvorni_sadrzaj>PROJEKTIRANJE PROIZVODNIH SUSTAVA d.o.o. za projektiranje i usluge Mihanovićeva 31, 21000 Split</izvorni_sadrzaj>
    <derivirana_varijabla naziv="DomainObject.Predmet.ProtustrankaWithAdress_1">PROJEKTIRANJE PROIZVODNIH SUSTAVA d.o.o. za projektiranje i usluge Mihanovićeva 31, 21000 Split</derivirana_varijabla>
  </DomainObject.Predmet.ProtustrankaWithAdress>
  <DomainObject.Predmet.ProtustrankaWithAdressOIB>
    <izvorni_sadrzaj>PROJEKTIRANJE PROIZVODNIH SUSTAVA d.o.o. za projektiranje i usluge, OIB 58719781305, Mihanovićeva 31, 21000 Split</izvorni_sadrzaj>
    <derivirana_varijabla naziv="DomainObject.Predmet.ProtustrankaWithAdressOIB_1">PROJEKTIRANJE PROIZVODNIH SUSTAVA d.o.o. za projektiranje i usluge, OIB 58719781305, Mihanovićeva 31, 21000 Split</derivirana_varijabla>
  </DomainObject.Predmet.ProtustrankaWithAdressOIB>
  <DomainObject.Predmet.ProtustrankaNazivFormated>
    <izvorni_sadrzaj>PROJEKTIRANJE PROIZVODNIH SUSTAVA d.o.o. za projektiranje i usluge</izvorni_sadrzaj>
    <derivirana_varijabla naziv="DomainObject.Predmet.ProtustrankaNazivFormated_1">PROJEKTIRANJE PROIZVODNIH SUSTAVA d.o.o. za projektiranje i usluge</derivirana_varijabla>
  </DomainObject.Predmet.ProtustrankaNazivFormated>
  <DomainObject.Predmet.ProtustrankaNazivFormatedOIB>
    <izvorni_sadrzaj>PROJEKTIRANJE PROIZVODNIH SUSTAVA d.o.o. za projektiranje i usluge, OIB 58719781305</izvorni_sadrzaj>
    <derivirana_varijabla naziv="DomainObject.Predmet.ProtustrankaNazivFormatedOIB_1">PROJEKTIRANJE PROIZVODNIH SUSTAVA d.o.o. za projektiranje i usluge, OIB 58719781305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357212.67</izvorni_sadrzaj>
    <derivirana_varijabla naziv="DomainObject.Predmet.TrenutnaVrijednost_1">357212.67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PROJEKTIRANJE PROIZVODNIH SUSTAVA d.o.o. za projektiranje i usluge</item>
    </izvorni_sadrzaj>
    <derivirana_varijabla naziv="DomainObject.Predmet.ProtuStrankaListFormated_1">
      <item>PROJEKTIRANJE PROIZVODNIH SUSTAVA d.o.o. za projektiranje i usluge</item>
    </derivirana_varijabla>
  </DomainObject.Predmet.ProtuStrankaListFormated>
  <DomainObject.Predmet.ProtuStrankaListFormatedOIB>
    <izvorni_sadrzaj>
      <item>PROJEKTIRANJE PROIZVODNIH SUSTAVA d.o.o. za projektiranje i usluge, OIB 58719781305</item>
    </izvorni_sadrzaj>
    <derivirana_varijabla naziv="DomainObject.Predmet.ProtuStrankaListFormatedOIB_1">
      <item>PROJEKTIRANJE PROIZVODNIH SUSTAVA d.o.o. za projektiranje i usluge, OIB 58719781305</item>
    </derivirana_varijabla>
  </DomainObject.Predmet.ProtuStrankaListFormatedOIB>
  <DomainObject.Predmet.ProtuStrankaListFormatedWithAdress>
    <izvorni_sadrzaj>
      <item>PROJEKTIRANJE PROIZVODNIH SUSTAVA d.o.o. za projektiranje i usluge, Mihanovićeva 31, 21000 Split</item>
    </izvorni_sadrzaj>
    <derivirana_varijabla naziv="DomainObject.Predmet.ProtuStrankaListFormatedWithAdress_1">
      <item>PROJEKTIRANJE PROIZVODNIH SUSTAVA d.o.o. za projektiranje i usluge, Mihanovićeva 31, 21000 Split</item>
    </derivirana_varijabla>
  </DomainObject.Predmet.ProtuStrankaListFormatedWithAdress>
  <DomainObject.Predmet.ProtuStrankaListFormatedWithAdressOIB>
    <izvorni_sadrzaj>
      <item>PROJEKTIRANJE PROIZVODNIH SUSTAVA d.o.o. za projektiranje i usluge, OIB 58719781305, Mihanovićeva 31, 21000 Split</item>
    </izvorni_sadrzaj>
    <derivirana_varijabla naziv="DomainObject.Predmet.ProtuStrankaListFormatedWithAdressOIB_1">
      <item>PROJEKTIRANJE PROIZVODNIH SUSTAVA d.o.o. za projektiranje i usluge, OIB 58719781305, Mihanovićeva 31, 21000 Split</item>
    </derivirana_varijabla>
  </DomainObject.Predmet.ProtuStrankaListFormatedWithAdressOIB>
  <DomainObject.Predmet.ProtuStrankaListNazivFormated>
    <izvorni_sadrzaj>
      <item>PROJEKTIRANJE PROIZVODNIH SUSTAVA d.o.o. za projektiranje i usluge</item>
    </izvorni_sadrzaj>
    <derivirana_varijabla naziv="DomainObject.Predmet.ProtuStrankaListNazivFormated_1">
      <item>PROJEKTIRANJE PROIZVODNIH SUSTAVA d.o.o. za projektiranje i usluge</item>
    </derivirana_varijabla>
  </DomainObject.Predmet.ProtuStrankaListNazivFormated>
  <DomainObject.Predmet.ProtuStrankaListNazivFormatedOIB>
    <izvorni_sadrzaj>
      <item>PROJEKTIRANJE PROIZVODNIH SUSTAVA d.o.o. za projektiranje i usluge, OIB 58719781305</item>
    </izvorni_sadrzaj>
    <derivirana_varijabla naziv="DomainObject.Predmet.ProtuStrankaListNazivFormatedOIB_1">
      <item>PROJEKTIRANJE PROIZVODNIH SUSTAVA d.o.o. za projektiranje i usluge, OIB 58719781305</item>
    </derivirana_varijabla>
  </DomainObject.Predmet.ProtuStrankaListNazivFormatedOIB>
  <DomainObject.Predmet.OstaliListFormated>
    <izvorni_sadrzaj>
      <item>Željko Bilić</item>
    </izvorni_sadrzaj>
    <derivirana_varijabla naziv="DomainObject.Predmet.OstaliListFormated_1">
      <item>Željko Bilić</item>
    </derivirana_varijabla>
  </DomainObject.Predmet.OstaliListFormated>
  <DomainObject.Predmet.OstaliListFormatedOIB>
    <izvorni_sadrzaj>
      <item>Željko Bilić, OIB 51688360471</item>
    </izvorni_sadrzaj>
    <derivirana_varijabla naziv="DomainObject.Predmet.OstaliListFormatedOIB_1">
      <item>Željko Bilić, OIB 51688360471</item>
    </derivirana_varijabla>
  </DomainObject.Predmet.OstaliListFormatedOIB>
  <DomainObject.Predmet.OstaliListFormatedWithAdress>
    <izvorni_sadrzaj>
      <item>Željko Bilić, Antuna Mihanovića 31, 21000 Split</item>
    </izvorni_sadrzaj>
    <derivirana_varijabla naziv="DomainObject.Predmet.OstaliListFormatedWithAdress_1">
      <item>Željko Bilić, Antuna Mihanovića 31, 21000 Split</item>
    </derivirana_varijabla>
  </DomainObject.Predmet.OstaliListFormatedWithAdress>
  <DomainObject.Predmet.OstaliListFormatedWithAdressOIB>
    <izvorni_sadrzaj>
      <item>Željko Bilić, OIB 51688360471, Antuna Mihanovića 31, 21000 Split</item>
    </izvorni_sadrzaj>
    <derivirana_varijabla naziv="DomainObject.Predmet.OstaliListFormatedWithAdressOIB_1">
      <item>Željko Bilić, OIB 51688360471, Antuna Mihanovića 31, 21000 Split</item>
    </derivirana_varijabla>
  </DomainObject.Predmet.OstaliListFormatedWithAdressOIB>
  <DomainObject.Predmet.OstaliListNazivFormated>
    <izvorni_sadrzaj>
      <item>Željko Bilić</item>
    </izvorni_sadrzaj>
    <derivirana_varijabla naziv="DomainObject.Predmet.OstaliListNazivFormated_1">
      <item>Željko Bilić</item>
    </derivirana_varijabla>
  </DomainObject.Predmet.OstaliListNazivFormated>
  <DomainObject.Predmet.OstaliListNazivFormatedOIB>
    <izvorni_sadrzaj>
      <item>Željko Bilić, OIB 51688360471</item>
    </izvorni_sadrzaj>
    <derivirana_varijabla naziv="DomainObject.Predmet.OstaliListNazivFormatedOIB_1">
      <item>Željko Bilić, OIB 51688360471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PROJEKTIRANJE PROIZVODNIH SUSTAVA d.o.o. za projektiranje i usluge</izvorni_sadrzaj>
    <derivirana_varijabla naziv="DomainObject.Predmet.ProtustrankaIDrugi_1">PROJEKTIRANJE PROIZVODNIH SUSTAVA d.o.o.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PROJEKTIRANJE PROIZVODNIH SUSTAVA d.o.o. za projektiranje i usluge, OIB 58719781305, Mihanovićeva 31, 21000 Split</izvorni_sadrzaj>
    <derivirana_varijabla naziv="DomainObject.Predmet.ProtustrankaIDrugiAdressOIB_1">PROJEKTIRANJE PROIZVODNIH SUSTAVA d.o.o. za projektiranje i usluge, OIB 58719781305,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PROJEKTIRANJE PROIZVODNIH SUSTAVA d.o.o. za projektiranje i usluge</item>
      <item>Željko Bilić</item>
      <item>FINANCIJSKA AGENCIJA, RC SPLIT</item>
    </izvorni_sadrzaj>
    <derivirana_varijabla naziv="DomainObject.Predmet.SudioniciListNaziv_1">
      <item>PROJEKTIRANJE PROIZVODNIH SUSTAVA d.o.o. za projektiranje i usluge</item>
      <item>Željko Bilić</item>
      <item>FINANCIJSKA AGENCIJA, RC SPLIT</item>
    </derivirana_varijabla>
  </DomainObject.Predmet.SudioniciListNaziv>
  <DomainObject.Predmet.SudioniciListAdressOIB>
    <izvorni_sadrzaj>
      <item>PROJEKTIRANJE PROIZVODNIH SUSTAVA d.o.o. za projektiranje i usluge, OIB 58719781305, Mihanovićeva 31,21000 Split</item>
      <item>Željko Bilić, OIB 51688360471, Antuna Mihanovića 31,21000 Split</item>
      <item>FINANCIJSKA AGENCIJA, RC SPLIT, OIB 85821130368, Mažuranićevo šetalište 24 b,21000 Split</item>
    </izvorni_sadrzaj>
    <derivirana_varijabla naziv="DomainObject.Predmet.SudioniciListAdressOIB_1">
      <item>PROJEKTIRANJE PROIZVODNIH SUSTAVA d.o.o. za projektiranje i usluge, OIB 58719781305, Mihanovićeva 31,21000 Split</item>
      <item>Željko Bilić, OIB 51688360471, Antuna Mihanovića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58719781305</item>
      <item>, OIB 51688360471</item>
      <item>, OIB 85821130368</item>
    </izvorni_sadrzaj>
    <derivirana_varijabla naziv="DomainObject.Predmet.SudioniciListNazivOIB_1">
      <item>, OIB 58719781305</item>
      <item>, OIB 51688360471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70555-2191-45BF-9F10-45470D19B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3003</properties:Characters>
  <properties:Lines>91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2019-03-26T11:58:00Z</dcterms:created>
  <dc:creator>Diana Butigan Granić</dc:creator>
  <cp:lastModifiedBy>Sanja Vuković</cp:lastModifiedBy>
  <cp:lastPrinted>2019-03-26T11:59:00Z</cp:lastPrinted>
  <dcterms:modified xmlns:xsi="http://www.w3.org/2001/XMLSchema-instance" xsi:type="dcterms:W3CDTF">2019-03-26T12:02:00Z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(242-19 - obustava zaključenje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