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517e" w14:paraId="bbe517e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A429B1">
        <w:t>112/2018</w:t>
      </w:r>
      <w:r w:rsidR="00946625">
        <w:t>-</w:t>
      </w:r>
      <w:r w:rsidR="00C04B30">
        <w:t>24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429B1">
        <w:t>AMOR DI CANI j.</w:t>
      </w:r>
      <w:r w:rsidR="00A429B1" w:rsidRPr="000539FB">
        <w:t>d.o.o.</w:t>
      </w:r>
      <w:r w:rsidR="00A429B1">
        <w:t xml:space="preserve"> za trgovinu i usluge</w:t>
      </w:r>
      <w:r w:rsidR="00A429B1" w:rsidRPr="000539FB">
        <w:t xml:space="preserve">, </w:t>
      </w:r>
      <w:r w:rsidR="00A429B1">
        <w:t>Šibenik</w:t>
      </w:r>
      <w:r w:rsidR="00A429B1" w:rsidRPr="000539FB">
        <w:t xml:space="preserve">, </w:t>
      </w:r>
      <w:r w:rsidR="00A429B1">
        <w:t>Miminac 1</w:t>
      </w:r>
      <w:r w:rsidR="00A429B1" w:rsidRPr="000539FB">
        <w:t xml:space="preserve">, OIB: </w:t>
      </w:r>
      <w:r w:rsidR="00A429B1">
        <w:t>63062702062</w:t>
      </w:r>
      <w:r w:rsidR="00CE0D2C">
        <w:t xml:space="preserve">, </w:t>
      </w:r>
      <w:r w:rsidR="00C04B30">
        <w:t>31</w:t>
      </w:r>
      <w:r w:rsidR="00CC5885">
        <w:t xml:space="preserve">. </w:t>
      </w:r>
      <w:r w:rsidR="00A429B1">
        <w:t>listopada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C04B30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Milan Macura</w:t>
      </w:r>
      <w:r w:rsidR="00CE0D2C" w:rsidRPr="00CE0D2C">
        <w:t xml:space="preserve"> iz </w:t>
      </w:r>
      <w:r>
        <w:t>Šibenika</w:t>
      </w:r>
      <w:r w:rsidR="00CE0D2C" w:rsidRPr="00CE0D2C">
        <w:t xml:space="preserve">, </w:t>
      </w:r>
      <w:r w:rsidR="006D5CBE">
        <w:t xml:space="preserve">Stjepana Radića </w:t>
      </w:r>
      <w:r>
        <w:t>24</w:t>
      </w:r>
      <w:r w:rsidR="005A29BC" w:rsidRPr="00CE0D2C">
        <w:t xml:space="preserve">, OIB: </w:t>
      </w:r>
      <w:r>
        <w:t>25991506239</w:t>
      </w:r>
      <w:r w:rsidR="00BB7CB3" w:rsidRPr="00CE0D2C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A429B1">
        <w:t>AMOR DI CANI j.</w:t>
      </w:r>
      <w:r w:rsidR="00A429B1" w:rsidRPr="000539FB">
        <w:t>d.o.o.</w:t>
      </w:r>
      <w:r w:rsidR="00A429B1">
        <w:t xml:space="preserve"> za trgovinu i usluge</w:t>
      </w:r>
      <w:r w:rsidR="00A429B1" w:rsidRPr="000539FB">
        <w:t xml:space="preserve">, </w:t>
      </w:r>
      <w:r w:rsidR="00A429B1">
        <w:t>Šibenik</w:t>
      </w:r>
      <w:r w:rsidR="00A429B1" w:rsidRPr="000539FB">
        <w:t xml:space="preserve">, </w:t>
      </w:r>
      <w:r w:rsidR="00A429B1">
        <w:t>Miminac 1</w:t>
      </w:r>
      <w:r w:rsidR="00A429B1" w:rsidRPr="000539FB">
        <w:t xml:space="preserve">, OIB: </w:t>
      </w:r>
      <w:r w:rsidR="00A429B1">
        <w:t>63062702062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429B1">
        <w:t>AMOR DI CANI j.</w:t>
      </w:r>
      <w:r w:rsidR="00A429B1" w:rsidRPr="000539FB">
        <w:t>d.o.o.</w:t>
      </w:r>
      <w:r w:rsidR="00A429B1">
        <w:t xml:space="preserve"> za trgovinu i usluge</w:t>
      </w:r>
      <w:r w:rsidR="00A429B1" w:rsidRPr="000539FB">
        <w:t xml:space="preserve">, </w:t>
      </w:r>
      <w:r w:rsidR="00A429B1">
        <w:t>Šibenik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  <w:r w:rsidR="00466EF4">
        <w:t xml:space="preserve"> </w:t>
      </w:r>
      <w:r w:rsidR="00CC5885">
        <w:t xml:space="preserve"> </w:t>
      </w:r>
    </w:p>
    <w:p w:rsidRDefault="00A429B1" w:rsidP="00A429B1" w:rsidR="00A429B1" w:rsidRPr="003039D7">
      <w:pPr>
        <w:ind w:firstLine="708"/>
        <w:jc w:val="both"/>
      </w:pPr>
      <w:r>
        <w:t>Zastupnica po zakonu</w:t>
      </w:r>
      <w:r w:rsidRPr="003F2345">
        <w:t xml:space="preserve"> stečajnog dužnika</w:t>
      </w:r>
      <w:r>
        <w:t xml:space="preserve"> nije se odazivala pozivu suda radi davanja potrebnih obavijesti o imovini i drugim okolnostima za donošenje odluke u ovom predmetu. Kako dakle zastupnica po zakonu stečajnog dužnika nije pristupila na ročište, valjalo je imenovati privremenog stečajnog upravitelja </w:t>
      </w:r>
      <w:r w:rsidRPr="003039D7">
        <w:t>koj</w:t>
      </w:r>
      <w:r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A429B1" w:rsidP="00A429B1" w:rsidR="00A429B1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A429B1" w:rsidP="00A429B1" w:rsidR="00A429B1" w:rsidRPr="00EF7C9A">
      <w:pPr>
        <w:ind w:firstLine="708"/>
        <w:jc w:val="both"/>
      </w:pPr>
      <w:r>
        <w:t>Privremena stečajna</w:t>
      </w:r>
      <w:r w:rsidRPr="00EF7C9A">
        <w:t xml:space="preserve"> upravitelj</w:t>
      </w:r>
      <w:r>
        <w:t>ica</w:t>
      </w:r>
      <w:r w:rsidRPr="00EF7C9A">
        <w:t xml:space="preserve"> dužan je svoje izvješće dostaviti sudu u roku od </w:t>
      </w:r>
      <w:r>
        <w:t>30</w:t>
      </w:r>
      <w:r w:rsidRPr="00EF7C9A">
        <w:t xml:space="preserve"> dana.</w:t>
      </w:r>
    </w:p>
    <w:p w:rsidRDefault="00A429B1" w:rsidP="00A429B1" w:rsidR="00A429B1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</w:t>
      </w:r>
      <w:r w:rsidR="00C04B30">
        <w:t>31</w:t>
      </w:r>
      <w:r w:rsidR="00CC5885">
        <w:t xml:space="preserve">. </w:t>
      </w:r>
      <w:r w:rsidR="00A429B1">
        <w:t>listopada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FB7019" w:rsidP="00FB7019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FB7019" w:rsidP="00FB7019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01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A429B1">
          <w:t>112</w:t>
        </w:r>
        <w:r w:rsidR="00D26084">
          <w:t>/</w:t>
        </w:r>
        <w:r w:rsidR="00A429B1">
          <w:t>2018</w:t>
        </w:r>
        <w:r w:rsidR="00CC5885">
          <w:t>-</w:t>
        </w:r>
        <w:r w:rsidR="00C04B30">
          <w:t>24</w:t>
        </w:r>
      </w:p>
      <w:p w:rsidRDefault="00E12FEA" w:rsidP="009C0FF2" w:rsidR="00E12FEA" w:rsidRPr="00EF7C9A">
        <w:pPr>
          <w:jc w:val="right"/>
        </w:pPr>
      </w:p>
      <w:p w:rsidRDefault="00FB701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2940"/>
    <w:rsid w:val="00665069"/>
    <w:rsid w:val="006A6847"/>
    <w:rsid w:val="006D1468"/>
    <w:rsid w:val="006D5CBE"/>
    <w:rsid w:val="006F6B60"/>
    <w:rsid w:val="007002A2"/>
    <w:rsid w:val="007042E6"/>
    <w:rsid w:val="00710885"/>
    <w:rsid w:val="00717AA5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29B1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56B82"/>
    <w:rsid w:val="00BA7CDC"/>
    <w:rsid w:val="00BB4F73"/>
    <w:rsid w:val="00BB7CB3"/>
    <w:rsid w:val="00BC26D1"/>
    <w:rsid w:val="00BC6535"/>
    <w:rsid w:val="00BE6E59"/>
    <w:rsid w:val="00C02FA1"/>
    <w:rsid w:val="00C04B30"/>
    <w:rsid w:val="00C14EBF"/>
    <w:rsid w:val="00C34253"/>
    <w:rsid w:val="00C75ACF"/>
    <w:rsid w:val="00C85781"/>
    <w:rsid w:val="00C9120F"/>
    <w:rsid w:val="00CC5885"/>
    <w:rsid w:val="00CE0D2C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  <w:rsid w:val="00FB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0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0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0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0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>
      <item>Bosiljka Butko</item>
    </izvorni_sadrzaj>
    <derivirana_varijabla naziv="DomainObject.Predmet.OstaliListFormated_1">
      <item>Bosiljka Butko</item>
    </derivirana_varijabla>
  </DomainObject.Predmet.OstaliListFormated>
  <DomainObject.Predmet.OstaliListFormatedOIB>
    <izvorni_sadrzaj>
      <item>Bosiljka Butko, OIB 40438821431</item>
    </izvorni_sadrzaj>
    <derivirana_varijabla naziv="DomainObject.Predmet.OstaliListFormatedOIB_1">
      <item>Bosiljka Butko, OIB 40438821431</item>
    </derivirana_varijabla>
  </DomainObject.Predmet.OstaliListFormatedOIB>
  <DomainObject.Predmet.OstaliListFormatedWithAdress>
    <izvorni_sadrzaj>
      <item>Bosiljka Butko, Ulica Dubravice 24, 22211 Tribunj</item>
    </izvorni_sadrzaj>
    <derivirana_varijabla naziv="DomainObject.Predmet.OstaliListFormatedWithAdress_1">
      <item>Bosiljka Butko, Ulica Dubravice 24, 22211 Tribunj</item>
    </derivirana_varijabla>
  </DomainObject.Predmet.OstaliListFormatedWithAdress>
  <DomainObject.Predmet.OstaliListFormatedWithAdressOIB>
    <izvorni_sadrzaj>
      <item>Bosiljka Butko, OIB 40438821431, Ulica Dubravice 24, 22211 Tribunj</item>
    </izvorni_sadrzaj>
    <derivirana_varijabla naziv="DomainObject.Predmet.OstaliListFormatedWithAdressOIB_1">
      <item>Bosiljka Butko, OIB 40438821431, Ulica Dubravice 24, 22211 Tribunj</item>
    </derivirana_varijabla>
  </DomainObject.Predmet.OstaliListFormatedWithAdressOIB>
  <DomainObject.Predmet.OstaliListNazivFormated>
    <izvorni_sadrzaj>
      <item>Bosiljka Butko</item>
    </izvorni_sadrzaj>
    <derivirana_varijabla naziv="DomainObject.Predmet.OstaliListNazivFormated_1">
      <item>Bosiljka Butko</item>
    </derivirana_varijabla>
  </DomainObject.Predmet.OstaliListNazivFormated>
  <DomainObject.Predmet.OstaliListNazivFormatedOIB>
    <izvorni_sadrzaj>
      <item>Bosiljka Butko, OIB 40438821431</item>
    </izvorni_sadrzaj>
    <derivirana_varijabla naziv="DomainObject.Predmet.OstaliListNazivFormatedOIB_1">
      <item>Bosiljka Butko, OIB 40438821431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  <item>Bosiljka Butko</item>
    </izvorni_sadrzaj>
    <derivirana_varijabla naziv="DomainObject.Predmet.SudioniciListNaziv_1">
      <item>FINA - Podružnica Šibenik</item>
      <item>AMOR DI CANI  j.d.o.o. za trgovinu i usluge</item>
      <item>Bosiljka Butko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  <item>, OIB 40438821431</item>
    </izvorni_sadrzaj>
    <derivirana_varijabla naziv="DomainObject.Predmet.SudioniciListNazivOIB_1">
      <item>, OIB 85821130368</item>
      <item>, OIB 63062702062</item>
      <item>, OIB 40438821431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St-112/2018-17</izvorni_sadrzaj>
    <derivirana_varijabla naziv="DomainObject.PredzadnjaOdlukaIzPredmeta.Oznaka_1">St-112/2018-17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1881</properties:Characters>
  <properties:Lines>63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2018-09-03T11:37:00Z</dcterms:created>
  <dc:creator>Ardena Bajlo</dc:creator>
  <cp:lastModifiedBy>Ante Rubelj</cp:lastModifiedBy>
  <cp:lastPrinted>2018-11-02T14:09:00Z</cp:lastPrinted>
  <dcterms:modified xmlns:xsi="http://www.w3.org/2001/XMLSchema-instance" xsi:type="dcterms:W3CDTF">2018-11-02T14:09:00Z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St-112-18-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