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61c8f" w14:paraId="cd61c8f" w:rsidRDefault="00F4374B" w:rsidP="00F4374B" w:rsidR="00F4374B">
      <w:pPr>
        <w:jc w:val="both"/>
        <w15:collapsed w:val="false"/>
        <w:rPr>
          <w:bCs/>
        </w:rPr>
      </w:pPr>
      <w:r>
        <w:t xml:space="preserve">                      </w:t>
      </w:r>
    </w:p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F4374B" w:rsidR="00F4374B">
        <w:tc>
          <w:tcPr>
            <w:tcW w:type="dxa" w:w="2985"/>
            <w:hideMark/>
          </w:tcPr>
          <w:p w:rsidRDefault="00F4374B" w:rsidR="00F4374B">
            <w:pPr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374B" w:rsidR="00F4374B">
            <w:pPr>
              <w:spacing w:lineRule="auto" w:line="276"/>
              <w:jc w:val="center"/>
              <w:rPr>
                <w:lang w:eastAsia="en-US" w:val="en-US"/>
              </w:rPr>
            </w:pPr>
            <w:proofErr w:type="spellStart"/>
            <w:r>
              <w:rPr>
                <w:lang w:eastAsia="en-US" w:val="en-US"/>
              </w:rPr>
              <w:t>Republika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Hrvatska</w:t>
            </w:r>
            <w:proofErr w:type="spellEnd"/>
          </w:p>
          <w:p w:rsidRDefault="00F4374B" w:rsidR="00F4374B">
            <w:pPr>
              <w:spacing w:lineRule="auto" w:line="276"/>
              <w:jc w:val="center"/>
              <w:rPr>
                <w:lang w:eastAsia="en-US" w:val="en-US"/>
              </w:rPr>
            </w:pPr>
            <w:proofErr w:type="spellStart"/>
            <w:r>
              <w:rPr>
                <w:lang w:eastAsia="en-US" w:val="en-US"/>
              </w:rPr>
              <w:t>Trgovački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sud</w:t>
            </w:r>
            <w:proofErr w:type="spellEnd"/>
            <w:r>
              <w:rPr>
                <w:lang w:eastAsia="en-US" w:val="en-US"/>
              </w:rPr>
              <w:t xml:space="preserve"> u </w:t>
            </w:r>
            <w:proofErr w:type="spellStart"/>
            <w:r>
              <w:rPr>
                <w:lang w:eastAsia="en-US" w:val="en-US"/>
              </w:rPr>
              <w:t>Varaždinu</w:t>
            </w:r>
            <w:proofErr w:type="spellEnd"/>
          </w:p>
          <w:p w:rsidRDefault="00F4374B" w:rsidR="00F4374B">
            <w:pPr>
              <w:spacing w:lineRule="auto" w:line="276"/>
              <w:jc w:val="center"/>
              <w:rPr>
                <w:lang w:eastAsia="en-US" w:val="en-US"/>
              </w:rPr>
            </w:pPr>
            <w:proofErr w:type="spellStart"/>
            <w:r>
              <w:rPr>
                <w:lang w:eastAsia="en-US" w:val="en-US"/>
              </w:rPr>
              <w:t>Varaždin</w:t>
            </w:r>
            <w:proofErr w:type="spellEnd"/>
            <w:r>
              <w:rPr>
                <w:lang w:eastAsia="en-US" w:val="en-US"/>
              </w:rPr>
              <w:t xml:space="preserve">, </w:t>
            </w:r>
            <w:proofErr w:type="spellStart"/>
            <w:r>
              <w:rPr>
                <w:lang w:eastAsia="en-US" w:val="en-US"/>
              </w:rPr>
              <w:t>Braće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Radić</w:t>
            </w:r>
            <w:proofErr w:type="spellEnd"/>
            <w:r>
              <w:rPr>
                <w:lang w:eastAsia="en-US" w:val="en-US"/>
              </w:rPr>
              <w:t xml:space="preserve"> 2</w:t>
            </w:r>
          </w:p>
        </w:tc>
      </w:tr>
    </w:tbl>
    <w:p w:rsidRDefault="00F4374B" w:rsidP="00F4374B" w:rsidR="00F4374B">
      <w:pPr>
        <w:jc w:val="right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4374B" w:rsidR="00F4374B">
        <w:trPr>
          <w:trHeight w:val="206"/>
          <w:jc w:val="right"/>
        </w:trPr>
        <w:tc>
          <w:tcPr>
            <w:tcW w:type="dxa" w:w="4320"/>
            <w:hideMark/>
          </w:tcPr>
          <w:p w:rsidRDefault="00F4374B" w:rsidR="00F4374B">
            <w:pPr>
              <w:pStyle w:val="VSVerzija"/>
              <w:spacing w:lineRule="auto" w:line="276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St-641/2017-12</w:t>
            </w:r>
          </w:p>
        </w:tc>
      </w:tr>
    </w:tbl>
    <w:p w:rsidRDefault="00F4374B" w:rsidP="00F4374B" w:rsidR="00F4374B">
      <w:pPr>
        <w:jc w:val="both"/>
      </w:pPr>
    </w:p>
    <w:p w:rsidRDefault="00F4374B" w:rsidP="00F4374B" w:rsidR="00F4374B">
      <w:pPr>
        <w:jc w:val="both"/>
      </w:pPr>
      <w:r>
        <w:rPr>
          <w:bCs/>
        </w:rPr>
        <w:tab/>
      </w:r>
      <w:r>
        <w:rPr>
          <w:bCs/>
        </w:rPr>
        <w:tab/>
        <w:t xml:space="preserve">                                  </w:t>
      </w:r>
    </w:p>
    <w:p w:rsidRDefault="00F4374B" w:rsidP="00F4374B" w:rsidR="00F4374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</w:t>
      </w:r>
    </w:p>
    <w:p w:rsidRDefault="00F4374B" w:rsidP="00F4374B" w:rsidR="00F4374B"/>
    <w:p w:rsidRDefault="00F4374B" w:rsidP="00F4374B" w:rsidR="00F4374B">
      <w:pPr>
        <w:jc w:val="center"/>
      </w:pPr>
      <w:r>
        <w:t>R E P U B L I K A     H R V A T S K A</w:t>
      </w:r>
    </w:p>
    <w:p w:rsidRDefault="00F4374B" w:rsidP="00F4374B" w:rsidR="00F4374B"/>
    <w:p w:rsidRDefault="00F4374B" w:rsidP="00F4374B" w:rsidR="00F4374B">
      <w:pPr>
        <w:jc w:val="center"/>
      </w:pPr>
      <w:r>
        <w:t>R    J    E    Š    E    N    J    E</w:t>
      </w:r>
    </w:p>
    <w:p w:rsidRDefault="00F4374B" w:rsidP="00F4374B" w:rsidR="00F4374B">
      <w:pPr>
        <w:rPr>
          <w:sz w:val="28"/>
          <w:szCs w:val="28"/>
        </w:rPr>
      </w:pPr>
    </w:p>
    <w:p w:rsidRDefault="00F4374B" w:rsidP="00F4374B" w:rsidR="00F4374B">
      <w:pPr>
        <w:rPr>
          <w:sz w:val="28"/>
          <w:szCs w:val="28"/>
        </w:rPr>
      </w:pPr>
    </w:p>
    <w:p w:rsidRDefault="00F4374B" w:rsidP="00F4374B" w:rsidR="00F4374B">
      <w:pPr>
        <w:jc w:val="both"/>
      </w:pPr>
      <w:r>
        <w:rPr>
          <w:b/>
        </w:rPr>
        <w:t xml:space="preserve">      </w:t>
      </w:r>
      <w:r>
        <w:rPr>
          <w:b/>
        </w:rPr>
        <w:tab/>
      </w:r>
      <w:r>
        <w:t>Trgovački su</w:t>
      </w:r>
      <w:r>
        <w:t>d u Varaždinu, po sucu</w:t>
      </w:r>
      <w:r>
        <w:t xml:space="preserve"> Hugu </w:t>
      </w:r>
      <w:proofErr w:type="spellStart"/>
      <w:r>
        <w:t>Wedemeyeru</w:t>
      </w:r>
      <w:proofErr w:type="spellEnd"/>
      <w:r>
        <w:t xml:space="preserve">, u stečajnom predmetu povodom prijedloga predlagatelja Republika Hrvatska, Ministarstvo financija, Porezna uprava, Područni ured Varaždin, kojeg zastupa Županijsko državno odvjetništvo u Varaždinu, radi otvaranja stečajnog postupka nad dužnikom OMNIA d.o.o. iz Gornjeg </w:t>
      </w:r>
      <w:proofErr w:type="spellStart"/>
      <w:r>
        <w:t>Kneginca</w:t>
      </w:r>
      <w:proofErr w:type="spellEnd"/>
      <w:r>
        <w:t xml:space="preserve">, Toplička </w:t>
      </w:r>
      <w:proofErr w:type="spellStart"/>
      <w:r>
        <w:t>bb</w:t>
      </w:r>
      <w:proofErr w:type="spellEnd"/>
      <w:r>
        <w:t>, OIB: 05429302188, kojeg zastupa punomoćnica Sanja Mihalić, odvjetnica iz Varaždina, Alojzija Stepin</w:t>
      </w:r>
      <w:r>
        <w:t xml:space="preserve">ca br. 1, na ročištu </w:t>
      </w:r>
      <w:r w:rsidR="004418F0">
        <w:t>12. lipnja</w:t>
      </w:r>
      <w:r>
        <w:t xml:space="preserve"> 2018.,  </w:t>
      </w:r>
    </w:p>
    <w:p w:rsidRDefault="00F4374B" w:rsidP="00F4374B" w:rsidR="00F4374B">
      <w:pPr>
        <w:jc w:val="both"/>
      </w:pPr>
    </w:p>
    <w:p w:rsidRDefault="00F4374B" w:rsidP="00F4374B" w:rsidR="00F4374B">
      <w:pPr>
        <w:jc w:val="both"/>
      </w:pPr>
    </w:p>
    <w:p w:rsidRDefault="00F4374B" w:rsidP="00F4374B" w:rsidR="00F4374B">
      <w:pPr>
        <w:jc w:val="center"/>
      </w:pPr>
      <w:r>
        <w:t>r   i   j   e   š   i   o              j   e</w:t>
      </w:r>
    </w:p>
    <w:p w:rsidRDefault="00F4374B" w:rsidP="00F4374B" w:rsidR="00F4374B">
      <w:pPr>
        <w:jc w:val="both"/>
      </w:pPr>
    </w:p>
    <w:p w:rsidRDefault="00F4374B" w:rsidP="00F4374B" w:rsidR="00F4374B">
      <w:pPr>
        <w:jc w:val="both"/>
      </w:pPr>
    </w:p>
    <w:p w:rsidRDefault="00F4374B" w:rsidP="00F4374B" w:rsidR="00F4374B">
      <w:pPr>
        <w:jc w:val="both"/>
      </w:pPr>
      <w:r>
        <w:tab/>
        <w:t xml:space="preserve">1)  Određuje  se </w:t>
      </w:r>
      <w:r>
        <w:rPr>
          <w:b/>
        </w:rPr>
        <w:t xml:space="preserve"> </w:t>
      </w:r>
      <w:r>
        <w:t>ročište u prethodnom postupku radi utvrđivanja pretpostavki za otvaranje stečajnog postupka</w:t>
      </w:r>
      <w:r>
        <w:rPr>
          <w:b/>
        </w:rPr>
        <w:t xml:space="preserve">  </w:t>
      </w:r>
      <w:r>
        <w:t xml:space="preserve">kod ovoga suda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F4374B" w:rsidP="00F4374B" w:rsidR="00F4374B">
      <w:pPr>
        <w:jc w:val="both"/>
      </w:pPr>
    </w:p>
    <w:p w:rsidRDefault="004418F0" w:rsidP="00F4374B" w:rsidR="00F4374B">
      <w:pPr>
        <w:jc w:val="center"/>
        <w:rPr>
          <w:u w:val="single"/>
        </w:rPr>
      </w:pPr>
      <w:r>
        <w:rPr>
          <w:u w:val="single"/>
        </w:rPr>
        <w:t>dan  28.  rujna</w:t>
      </w:r>
      <w:r w:rsidR="00F4374B">
        <w:rPr>
          <w:u w:val="single"/>
        </w:rPr>
        <w:t xml:space="preserve"> 2018. u 9,00 sati.</w:t>
      </w:r>
    </w:p>
    <w:p w:rsidRDefault="00F4374B" w:rsidP="00F4374B" w:rsidR="00F4374B">
      <w:pPr>
        <w:jc w:val="center"/>
      </w:pPr>
    </w:p>
    <w:p w:rsidRDefault="00F4374B" w:rsidP="00F4374B" w:rsidR="00F4374B">
      <w:pPr>
        <w:jc w:val="both"/>
      </w:pPr>
    </w:p>
    <w:p w:rsidRDefault="00F4374B" w:rsidP="00F4374B" w:rsidR="00F4374B">
      <w:pPr>
        <w:ind w:firstLine="708"/>
        <w:jc w:val="both"/>
      </w:pPr>
      <w:r>
        <w:t>2)   Na  određeno  ročište  pozivaju  se  :</w:t>
      </w:r>
    </w:p>
    <w:p w:rsidRDefault="00F4374B" w:rsidP="00F4374B" w:rsidR="00F4374B">
      <w:pPr>
        <w:jc w:val="both"/>
      </w:pPr>
    </w:p>
    <w:p w:rsidRDefault="00F4374B" w:rsidP="00F4374B" w:rsidR="00F4374B">
      <w:pPr>
        <w:jc w:val="both"/>
      </w:pPr>
      <w:r>
        <w:t>- predlagatelj Republika Hrvatska, Ministarstvo financija, Porezna uprava, Područni ured Varaždin, kojeg zastupa Županijsko državno odvjetništvo u Varaždinu (proglasom raspravnog rješenja),</w:t>
      </w:r>
    </w:p>
    <w:p w:rsidRDefault="00F4374B" w:rsidP="00F4374B" w:rsidR="00F4374B">
      <w:pPr>
        <w:jc w:val="both"/>
      </w:pPr>
    </w:p>
    <w:p w:rsidRDefault="00F4374B" w:rsidP="00F4374B" w:rsidR="00F4374B">
      <w:pPr>
        <w:jc w:val="both"/>
      </w:pPr>
      <w:r>
        <w:t xml:space="preserve">- dužnik OMNIA d.o.o. iz Gornjeg </w:t>
      </w:r>
      <w:proofErr w:type="spellStart"/>
      <w:r>
        <w:t>Kneginca</w:t>
      </w:r>
      <w:proofErr w:type="spellEnd"/>
      <w:r>
        <w:t xml:space="preserve">, Toplička </w:t>
      </w:r>
      <w:proofErr w:type="spellStart"/>
      <w:r>
        <w:t>bb</w:t>
      </w:r>
      <w:proofErr w:type="spellEnd"/>
      <w:r>
        <w:t>, OIB: 05429302188, kojeg zastupa punomoćnica Sanja Mihalić, odvjetnica iz Varaždina, Alojzija Stepinca br. 1. (proglasom raspravnog rješenja),</w:t>
      </w:r>
    </w:p>
    <w:p w:rsidRDefault="00F4374B" w:rsidP="00F4374B" w:rsidR="00F4374B">
      <w:pPr>
        <w:jc w:val="both"/>
      </w:pPr>
    </w:p>
    <w:p w:rsidRDefault="00F4374B" w:rsidP="00F4374B" w:rsidR="00F4374B">
      <w:pPr>
        <w:jc w:val="both"/>
      </w:pPr>
    </w:p>
    <w:p w:rsidRDefault="00F4374B" w:rsidP="00F4374B" w:rsidR="00F4374B">
      <w:pPr>
        <w:jc w:val="both"/>
      </w:pPr>
    </w:p>
    <w:p w:rsidRDefault="00F4374B" w:rsidP="00F4374B" w:rsidR="00F4374B">
      <w:pPr>
        <w:jc w:val="both"/>
      </w:pPr>
    </w:p>
    <w:p w:rsidRDefault="00F4374B" w:rsidP="00F4374B" w:rsidR="00F4374B">
      <w:pPr>
        <w:jc w:val="both"/>
      </w:pPr>
      <w:r>
        <w:t>- ostali vjerovnici putem e-Oglasne ploče ovoga suda.</w:t>
      </w:r>
    </w:p>
    <w:p w:rsidRDefault="00F4374B" w:rsidP="00F4374B" w:rsidR="00F4374B">
      <w:pPr>
        <w:jc w:val="center"/>
      </w:pPr>
    </w:p>
    <w:p w:rsidRDefault="00F4374B" w:rsidP="00F4374B" w:rsidR="00F4374B">
      <w:pPr>
        <w:jc w:val="center"/>
      </w:pPr>
    </w:p>
    <w:p w:rsidRDefault="00F4374B" w:rsidP="00F4374B" w:rsidR="00F4374B">
      <w:pPr>
        <w:jc w:val="center"/>
      </w:pPr>
    </w:p>
    <w:p w:rsidRDefault="004418F0" w:rsidP="00F4374B" w:rsidR="00F4374B">
      <w:pPr>
        <w:jc w:val="center"/>
      </w:pPr>
      <w:r>
        <w:t>U Varaždinu 12. lipnja</w:t>
      </w:r>
      <w:r w:rsidR="00F4374B">
        <w:t xml:space="preserve"> 2018.</w:t>
      </w:r>
    </w:p>
    <w:p w:rsidRDefault="00F4374B" w:rsidP="00F4374B" w:rsidR="00F4374B">
      <w:pPr>
        <w:jc w:val="center"/>
      </w:pPr>
    </w:p>
    <w:p w:rsidRDefault="00F4374B" w:rsidP="00F4374B" w:rsidR="00F4374B">
      <w:pPr>
        <w:jc w:val="both"/>
      </w:pPr>
      <w:r>
        <w:tab/>
      </w:r>
      <w:r>
        <w:tab/>
      </w:r>
    </w:p>
    <w:p w:rsidRDefault="00F4374B" w:rsidP="00F4374B" w:rsidR="00F4374B">
      <w:pPr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 Sudac :</w:t>
      </w:r>
    </w:p>
    <w:p w:rsidRDefault="00F4374B" w:rsidP="00F4374B" w:rsidR="00F4374B">
      <w:pPr>
        <w:jc w:val="both"/>
      </w:pPr>
    </w:p>
    <w:p w:rsidRDefault="00F4374B" w:rsidP="00F4374B" w:rsidR="00F4374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Hugo  Wedemeyer, v. r.</w:t>
      </w:r>
    </w:p>
    <w:p w:rsidRDefault="00F4374B" w:rsidP="00F4374B" w:rsidR="00F4374B">
      <w:pPr>
        <w:jc w:val="both"/>
      </w:pPr>
    </w:p>
    <w:p w:rsidRDefault="00F4374B" w:rsidP="00F4374B" w:rsidR="00F4374B">
      <w:pPr>
        <w:jc w:val="both"/>
      </w:pPr>
    </w:p>
    <w:p w:rsidRDefault="00F4374B" w:rsidP="00F4374B" w:rsidR="00F4374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Za točnost </w:t>
      </w:r>
      <w:proofErr w:type="spellStart"/>
      <w:r>
        <w:t>otpravka</w:t>
      </w:r>
      <w:proofErr w:type="spellEnd"/>
      <w:r>
        <w:t>- ovlašteni službenik:</w:t>
      </w:r>
    </w:p>
    <w:p w:rsidRDefault="00F4374B" w:rsidP="00F4374B" w:rsidR="00F4374B">
      <w:pPr>
        <w:jc w:val="both"/>
      </w:pPr>
    </w:p>
    <w:p w:rsidRDefault="00F4374B" w:rsidP="00F4374B" w:rsidR="00F4374B">
      <w:pPr>
        <w:jc w:val="both"/>
      </w:pPr>
      <w:r>
        <w:tab/>
      </w:r>
      <w:r>
        <w:tab/>
      </w:r>
      <w:r>
        <w:tab/>
      </w:r>
      <w:r>
        <w:tab/>
      </w:r>
      <w:bookmarkStart w:name="_GoBack" w:id="0"/>
      <w:bookmarkEnd w:id="0"/>
      <w:r>
        <w:tab/>
      </w:r>
      <w:r>
        <w:tab/>
      </w:r>
    </w:p>
    <w:p w:rsidRDefault="00F4374B" w:rsidP="00F4374B" w:rsidR="00F4374B">
      <w:pPr>
        <w:jc w:val="both"/>
      </w:pPr>
    </w:p>
    <w:p w:rsidRDefault="00F4374B" w:rsidP="00F4374B" w:rsidR="00F4374B">
      <w:pPr>
        <w:jc w:val="both"/>
      </w:pPr>
      <w:r>
        <w:t>DNA :</w:t>
      </w:r>
    </w:p>
    <w:p w:rsidRDefault="00F4374B" w:rsidP="00F4374B" w:rsidR="00F4374B">
      <w:pPr>
        <w:jc w:val="both"/>
      </w:pPr>
    </w:p>
    <w:p w:rsidRDefault="00F4374B" w:rsidP="00F4374B" w:rsidR="00F4374B">
      <w:pPr>
        <w:jc w:val="both"/>
      </w:pPr>
      <w:r>
        <w:t>e-Oglasna ploča ovoga suda,</w:t>
      </w:r>
    </w:p>
    <w:p w:rsidRDefault="00F4374B" w:rsidP="00F4374B" w:rsidR="00F4374B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680D36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4367" w:rsidP="00537B78" w:rsidR="00944367">
      <w:r>
        <w:separator/>
      </w:r>
    </w:p>
  </w:endnote>
  <w:endnote w:id="0" w:type="continuationSeparator">
    <w:p w:rsidRDefault="00944367" w:rsidP="00537B78" w:rsidR="009443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08296275"/>
      <w:docPartObj>
        <w:docPartGallery w:val="Page Numbers (Bottom of Page)"/>
        <w:docPartUnique/>
      </w:docPartObj>
    </w:sdtPr>
    <w:sdtContent>
      <w:p w:rsidRDefault="00F4374B" w:rsidR="00F4374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0D36">
          <w:t>2</w:t>
        </w:r>
        <w:r>
          <w:fldChar w:fldCharType="end"/>
        </w:r>
      </w:p>
    </w:sdtContent>
  </w:sdt>
  <w:p w:rsidRDefault="00F4374B" w:rsidR="00F4374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4367" w:rsidP="00537B78" w:rsidR="00944367">
      <w:r>
        <w:separator/>
      </w:r>
    </w:p>
  </w:footnote>
  <w:footnote w:id="0" w:type="continuationSeparator">
    <w:p w:rsidRDefault="00944367" w:rsidP="00537B78" w:rsidR="009443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0D36" w:rsidR="008333A9">
    <w:pPr>
      <w:pStyle w:val="Zaglavlje"/>
    </w:pPr>
    <w:r>
      <w:rPr>
        <w:rStyle w:val="PozadinaSvijetloCrvena"/>
        <w:shd w:fill="auto" w:color="auto" w:val="clear"/>
      </w:rPr>
      <w:t>Poslovni broj :</w:t>
    </w:r>
    <w:r w:rsidR="001C4583" w:rsidRPr="001C4583">
      <w:rPr>
        <w:rStyle w:val="PozadinaSvijetloCrvena"/>
        <w:shd w:fill="auto" w:color="auto" w:val="clear"/>
      </w:rPr>
      <w:t xml:space="preserve"> </w:t>
    </w:r>
    <w:r>
      <w:rPr>
        <w:rStyle w:val="PozadinaSvijetloCrvena"/>
        <w:shd w:fill="auto" w:color="auto" w:val="clear"/>
      </w:rPr>
      <w:t>6 St-641/2017-12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18F0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D36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4367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374B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4374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F4374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4374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F4374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3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St-641/2017-15</izvorni_sadrzaj>
    <derivirana_varijabla naziv="DomainObject.Oznaka_1">St-641/2017-15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24.7.2017</izvorni_sadrzaj>
    <derivirana_varijabla naziv="DomainObject.Predmet.Opis_1">Prijedlog za otvaranje st. postupka 24.7.2017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St-641/2017</izvorni_sadrzaj>
    <derivirana_varijabla naziv="DomainObject.Predmet.OznakaBroj_1">St-641/2017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OMNIA društvo s ograničenom odgovornošću za trgovinu, prijevoz i poslovanje nekretninama zastupanog po punomoćniku Sanja Mihalić,odvjetnica</izvorni_sadrzaj>
    <derivirana_varijabla naziv="DomainObject.Predmet.ProtustrankaFormated_1">  OMNIA društvo s ograničenom odgovornošću za trgovinu, prijevoz i poslovanje nekretninama zastupanog po punomoćniku Sanja Mihalić,odvjetnica</derivirana_varijabla>
  </DomainObject.Predmet.ProtustrankaFormated>
  <DomainObject.Predmet.ProtustrankaFormatedOIB>
    <izvorni_sadrzaj>  OMNIA društvo s ograničenom odgovornošću za trgovinu, prijevoz i poslovanje nekretninama, OIB 05429302188 zastupanog po punomoćniku Sanja Mihalić,odvjetnica</izvorni_sadrzaj>
    <derivirana_varijabla naziv="DomainObject.Predmet.ProtustrankaFormatedOIB_1">  OMNIA društvo s ograničenom odgovornošću za trgovinu, prijevoz i poslovanje nekretninama, OIB 05429302188 zastupanog po punomoćniku Sanja Mihalić,odvjetnica</derivirana_varijabla>
  </DomainObject.Predmet.ProtustrankaFormatedOIB>
  <DomainObject.Predmet.ProtustrankaFormatedWithAdress>
    <izvorni_sadrzaj> OMNIA društvo s ograničenom odgovornošću za trgovinu, prijevoz i poslovanje nekretninama, Toplička/bb, 42204 Gornji Kneginec zastupanog po punomoćniku Sanja Mihalić,odvjetnica</izvorni_sadrzaj>
    <derivirana_varijabla naziv="DomainObject.Predmet.ProtustrankaFormatedWithAdress_1"> OMNIA društvo s ograničenom odgovornošću za trgovinu, prijevoz i poslovanje nekretninama, Toplička/bb, 42204 Gornji Kneginec zastupanog po punomoćniku Sanja Mihalić,odvjetnica</derivirana_varijabla>
  </DomainObject.Predmet.ProtustrankaFormatedWithAdress>
  <DomainObject.Predmet.ProtustrankaFormatedWithAdressOIB>
    <izvorni_sadrzaj> OMNIA društvo s ograničenom odgovornošću za trgovinu, prijevoz i poslovanje nekretninama, OIB 05429302188, Toplička/bb, 42204 Gornji Kneginec zastupanog po punomoćniku Sanja Mihalić,odvjetnica</izvorni_sadrzaj>
    <derivirana_varijabla naziv="DomainObject.Predmet.ProtustrankaFormatedWithAdressOIB_1"> OMNIA društvo s ograničenom odgovornošću za trgovinu, prijevoz i poslovanje nekretninama, OIB 05429302188, Toplička/bb, 42204 Gornji Kneginec zastupanog po punomoćniku Sanja Mihalić,odvjetnica</derivirana_varijabla>
  </DomainObject.Predmet.ProtustrankaFormatedWithAdressOIB>
  <DomainObject.Predmet.ProtustrankaWithAdress>
    <izvorni_sadrzaj>OMNIA društvo s ograničenom odgovornošću za trgovinu, prijevoz i poslovanje nekretninama Toplička/bb, 42204 Gornji Kneginec</izvorni_sadrzaj>
    <derivirana_varijabla naziv="DomainObject.Predmet.ProtustrankaWithAdress_1">OMNIA društvo s ograničenom odgovornošću za trgovinu, prijevoz i poslovanje nekretninama Toplička/bb, 42204 Gornji Kneginec</derivirana_varijabla>
  </DomainObject.Predmet.ProtustrankaWithAdress>
  <DomainObject.Predmet.ProtustrankaWithAdressOIB>
    <izvorni_sadrzaj>OMNIA društvo s ograničenom odgovornošću za trgovinu, prijevoz i poslovanje nekretninama, OIB 05429302188, Toplička/bb, 42204 Gornji Kneginec</izvorni_sadrzaj>
    <derivirana_varijabla naziv="DomainObject.Predmet.ProtustrankaWithAdressOIB_1">OMNIA društvo s ograničenom odgovornošću za trgovinu, prijevoz i poslovanje nekretninama, OIB 05429302188, Toplička/bb, 42204 Gornji Kneginec</derivirana_varijabla>
  </DomainObject.Predmet.ProtustrankaWithAdressOIB>
  <DomainObject.Predmet.ProtustrankaNazivFormated>
    <izvorni_sadrzaj>OMNIA društvo s ograničenom odgovornošću za trgovinu, prijevoz i poslovanje nekretninama</izvorni_sadrzaj>
    <derivirana_varijabla naziv="DomainObject.Predmet.ProtustrankaNazivFormated_1">OMNIA društvo s ograničenom odgovornošću za trgovinu, prijevoz i poslovanje nekretninama</derivirana_varijabla>
  </DomainObject.Predmet.ProtustrankaNazivFormated>
  <DomainObject.Predmet.ProtustrankaNazivFormatedOIB>
    <izvorni_sadrzaj>OMNIA društvo s ograničenom odgovornošću za trgovinu, prijevoz i poslovanje nekretninama, OIB 05429302188</izvorni_sadrzaj>
    <derivirana_varijabla naziv="DomainObject.Predmet.ProtustrankaNazivFormatedOIB_1">OMNIA društvo s ograničenom odgovornošću za trgovinu, prijevoz i poslovanje nekretninama, OIB 05429302188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Varaždin zastupanog po punomoćniku Županijsko državno odvjetništvo u Varaždinu</izvorni_sadrzaj>
    <derivirana_varijabla naziv="DomainObject.Predmet.StrankaFormated_1">  RH, Ministarstvo financija, Porezna uprava, Područni ured Varaždin zastupanog po punomoćniku Županijsko državno odvjetništvo u Varaždinu</derivirana_varijabla>
  </DomainObject.Predmet.StrankaFormated>
  <DomainObject.Predmet.StrankaFormatedOIB>
    <izvorni_sadrzaj>  RH, Ministarstvo financija, Porezna uprava, Područni ured Varaždin, OIB 18683136487 zastupanog po punomoćniku Županijsko državno odvjetništvo u Varaždinu</izvorni_sadrzaj>
    <derivirana_varijabla naziv="DomainObject.Predmet.StrankaFormatedOIB_1">  RH, Ministarstvo financija, Porezna uprava, Područni ured Varaždin, OIB 18683136487 zastupanog po punomoćniku Županijsko državno odvjetništvo u Varaždinu</derivirana_varijabla>
  </DomainObject.Predmet.StrankaFormatedOIB>
  <DomainObject.Predmet.StrankaFormatedWithAdress>
    <izvorni_sadrzaj> RH, Ministarstvo financija, Porezna uprava, Područni ured Varaždin, Graberje 1, 42000 Varaždin zastupanog po punomoćniku Županijsko državno odvjetništvo u Varaždinu</izvorni_sadrzaj>
    <derivirana_varijabla naziv="DomainObject.Predmet.StrankaFormatedWithAdress_1"> RH, Ministarstvo financija, Porezna uprava, Područni ured Varaždin, Graberje 1, 42000 Varaždin zastupanog po punomoćniku Županijsko državno odvjetništvo u Varaždinu</derivirana_varijabla>
  </DomainObject.Predmet.StrankaFormatedWithAdress>
  <DomainObject.Predmet.StrankaFormatedWithAdressOIB>
    <izvorni_sadrzaj> RH, Ministarstvo financija, Porezna uprava, Područni ured Varaždin, OIB 18683136487, Graberje 1, 42000 Varaždin zastupanog po punomoćniku Županijsko državno odvjetništvo u Varaždinu</izvorni_sadrzaj>
    <derivirana_varijabla naziv="DomainObject.Predmet.StrankaFormatedWithAdressOIB_1"> RH, Ministarstvo financija, Porezna uprava, Područni ured Varaždin, OIB 18683136487, Graberje 1, 42000 Varaždin zastupanog po punomoćniku Županijsko državno odvjetništvo u Varaždinu</derivirana_varijabla>
  </DomainObject.Predmet.StrankaFormatedWithAdressOIB>
  <DomainObject.Predmet.StrankaWithAdress>
    <izvorni_sadrzaj>RH, Ministarstvo financija, Porezna uprava, Područni ured Varaždin Graberje 1,42000 Varaždin</izvorni_sadrzaj>
    <derivirana_varijabla naziv="DomainObject.Predmet.StrankaWithAdress_1">RH, Ministarstvo financija, Porezna uprava, Područni ured Varaždin Graberje 1,42000 Varaždin</derivirana_varijabla>
  </DomainObject.Predmet.StrankaWithAdress>
  <DomainObject.Predmet.StrankaWithAdressOIB>
    <izvorni_sadrzaj>RH, Ministarstvo financija, Porezna uprava, Područni ured Varaždin, OIB 18683136487, Graberje 1,42000 Varaždin</izvorni_sadrzaj>
    <derivirana_varijabla naziv="DomainObject.Predmet.StrankaWithAdressOIB_1">RH, Ministarstvo financija, Porezna uprava, Područni ured Varaždin, OIB 18683136487, Graberje 1,42000 Varaždin</derivirana_varijabla>
  </DomainObject.Predmet.StrankaWithAdressOIB>
  <DomainObject.Predmet.StrankaNazivFormated>
    <izvorni_sadrzaj>RH, Ministarstvo financija, Porezna uprava, Područni ured Varaždin</izvorni_sadrzaj>
    <derivirana_varijabla naziv="DomainObject.Predmet.StrankaNazivFormated_1">RH, Ministarstvo financija, Porezna uprava, Područni ured Varaždin</derivirana_varijabla>
  </DomainObject.Predmet.StrankaNazivFormated>
  <DomainObject.Predmet.StrankaNazivFormatedOIB>
    <izvorni_sadrzaj>RH, Ministarstvo financija, Porezna uprava, Područni ured Varaždin, OIB 18683136487</izvorni_sadrzaj>
    <derivirana_varijabla naziv="DomainObject.Predmet.StrankaNazivFormatedOIB_1">RH, Ministarstvo financija, Porezna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470087.37</izvorni_sadrzaj>
    <derivirana_varijabla naziv="DomainObject.Predmet.TrenutnaVrijednost_1">470087.37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RH, Ministarstvo financija, Porezna uprava, Područni ured Varaždin zastupanog po punomoćniku Županijsko državno odvjetništvo u Varaždinu</item>
    </izvorni_sadrzaj>
    <derivirana_varijabla naziv="DomainObject.Predmet.StrankaListFormated_1">
      <item>RH, Ministarstvo financija, Porezna uprava, Područni ured Varaždin zastupanog po punomoćniku Županijsko državno odvjetništvo u Varaždinu</item>
    </derivirana_varijabla>
  </DomainObject.Predmet.StrankaListFormated>
  <DomainObject.Predmet.StrankaListFormatedOIB>
    <izvorni_sadrzaj>
      <item>RH, Ministarstvo financija, Porezna uprava, Područni ured Varaždin, OIB 18683136487 zastupanog po punomoćniku Županijsko državno odvjetništvo u Varaždinu</item>
    </izvorni_sadrzaj>
    <derivirana_varijabla naziv="DomainObject.Predmet.StrankaListFormatedOIB_1">
      <item>RH, Ministarstvo financija, Porezna uprava, Područni ured Varaždin, OIB 18683136487 zastupanog po punomoćniku Županijsko državno odvjetništvo u Varaždinu</item>
    </derivirana_varijabla>
  </DomainObject.Predmet.StrankaListFormatedOIB>
  <DomainObject.Predmet.StrankaListFormatedWithAdress>
    <izvorni_sadrzaj>
      <item>RH, Ministarstvo financija, Porezna uprava, Područni ured Varaždin, Graberje 1, 42000 Varaždin zastupanog po punomoćniku Županijsko državno odvjetništvo u Varaždinu</item>
    </izvorni_sadrzaj>
    <derivirana_varijabla naziv="DomainObject.Predmet.StrankaListFormatedWithAdress_1">
      <item>RH, Ministarstvo financija, Porezna uprava, Područni ured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RH, Ministarstvo financija, Porezna uprava, Područni ured Varaždin, OIB 18683136487, Graberje 1, 42000 Varaždin zastupanog po punomoćniku Županijsko državno odvjetništvo u Varaždinu</item>
    </izvorni_sadrzaj>
    <derivirana_varijabla naziv="DomainObject.Predmet.StrankaListFormatedWithAdressOIB_1">
      <item>RH, Ministarstvo financija, Porezna uprava, Područni ured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RH, Ministarstvo financija, Porezna uprava, Područni ured Varaždin</item>
    </izvorni_sadrzaj>
    <derivirana_varijabla naziv="DomainObject.Predmet.StrankaListNazivFormated_1">
      <item>RH, Ministarstvo financija, Porezna uprava, Područni ured Varaždin</item>
    </derivirana_varijabla>
  </DomainObject.Predmet.StrankaListNazivFormated>
  <DomainObject.Predmet.StrankaListNazivFormatedOIB>
    <izvorni_sadrzaj>
      <item>RH, Ministarstvo financija, Porezna uprava, Područni ured Varaždin, OIB 18683136487</item>
    </izvorni_sadrzaj>
    <derivirana_varijabla naziv="DomainObject.Predmet.StrankaListNazivFormatedOIB_1">
      <item>RH, Ministarstvo financija, Porezna uprava, Područni ured Varaždin, OIB 18683136487</item>
    </derivirana_varijabla>
  </DomainObject.Predmet.StrankaListNazivFormatedOIB>
  <DomainObject.Predmet.ProtuStrankaListFormated>
    <izvorni_sadrzaj>
      <item>OMNIA društvo s ograničenom odgovornošću za trgovinu, prijevoz i poslovanje nekretninama zastupanog po punomoćniku Sanja Mihalić,odvjetnica</item>
    </izvorni_sadrzaj>
    <derivirana_varijabla naziv="DomainObject.Predmet.ProtuStrankaListFormated_1">
      <item>OMNIA društvo s ograničenom odgovornošću za trgovinu, prijevoz i poslovanje nekretninama zastupanog po punomoćniku Sanja Mihalić,odvjetnica</item>
    </derivirana_varijabla>
  </DomainObject.Predmet.ProtuStrankaListFormated>
  <DomainObject.Predmet.ProtuStrankaListFormatedOIB>
    <izvorni_sadrzaj>
      <item>OMNIA društvo s ograničenom odgovornošću za trgovinu, prijevoz i poslovanje nekretninama, OIB 05429302188 zastupanog po punomoćniku Sanja Mihalić,odvjetnica</item>
    </izvorni_sadrzaj>
    <derivirana_varijabla naziv="DomainObject.Predmet.ProtuStrankaListFormatedOIB_1">
      <item>OMNIA društvo s ograničenom odgovornošću za trgovinu, prijevoz i poslovanje nekretninama, OIB 05429302188 zastupanog po punomoćniku Sanja Mihalić,odvjetnica</item>
    </derivirana_varijabla>
  </DomainObject.Predmet.ProtuStrankaListFormatedOIB>
  <DomainObject.Predmet.ProtuStrankaListFormatedWithAdress>
    <izvorni_sadrzaj>
      <item>OMNIA društvo s ograničenom odgovornošću za trgovinu, prijevoz i poslovanje nekretninama, Toplička/bb, 42204 Gornji Kneginec zastupanog po punomoćniku Sanja Mihalić,odvjetnica</item>
    </izvorni_sadrzaj>
    <derivirana_varijabla naziv="DomainObject.Predmet.ProtuStrankaListFormatedWithAdress_1">
      <item>OMNIA društvo s ograničenom odgovornošću za trgovinu, prijevoz i poslovanje nekretninama, Toplička/bb, 42204 Gornji Kneginec zastupanog po punomoćniku Sanja Mihalić,odvjetnica</item>
    </derivirana_varijabla>
  </DomainObject.Predmet.ProtuStrankaListFormatedWithAdress>
  <DomainObject.Predmet.ProtuStrankaListFormatedWithAdressOIB>
    <izvorni_sadrzaj>
      <item>OMNIA društvo s ograničenom odgovornošću za trgovinu, prijevoz i poslovanje nekretninama, OIB 05429302188, Toplička/bb, 42204 Gornji Kneginec zastupanog po punomoćniku Sanja Mihalić,odvjetnica</item>
    </izvorni_sadrzaj>
    <derivirana_varijabla naziv="DomainObject.Predmet.ProtuStrankaListFormatedWithAdressOIB_1">
      <item>OMNIA društvo s ograničenom odgovornošću za trgovinu, prijevoz i poslovanje nekretninama, OIB 05429302188, Toplička/bb, 42204 Gornji Kneginec zastupanog po punomoćniku Sanja Mihalić,odvjetnica</item>
    </derivirana_varijabla>
  </DomainObject.Predmet.ProtuStrankaListFormatedWithAdressOIB>
  <DomainObject.Predmet.ProtuStrankaListNazivFormated>
    <izvorni_sadrzaj>
      <item>OMNIA društvo s ograničenom odgovornošću za trgovinu, prijevoz i poslovanje nekretninama</item>
    </izvorni_sadrzaj>
    <derivirana_varijabla naziv="DomainObject.Predmet.ProtuStrankaListNazivFormated_1">
      <item>OMNIA društvo s ograničenom odgovornošću za trgovinu, prijevoz i poslovanje nekretninama</item>
    </derivirana_varijabla>
  </DomainObject.Predmet.ProtuStrankaListNazivFormated>
  <DomainObject.Predmet.ProtuStrankaListNazivFormatedOIB>
    <izvorni_sadrzaj>
      <item>OMNIA društvo s ograničenom odgovornošću za trgovinu, prijevoz i poslovanje nekretninama, OIB 05429302188</item>
    </izvorni_sadrzaj>
    <derivirana_varijabla naziv="DomainObject.Predmet.ProtuStrankaListNazivFormatedOIB_1">
      <item>OMNIA društvo s ograničenom odgovornošću za trgovinu, prijevoz i poslovanje nekretninama, OIB 05429302188</item>
    </derivirana_varijabla>
  </DomainObject.Predmet.ProtuStrankaListNazivFormatedOIB>
  <DomainObject.Predmet.OstaliListFormated>
    <izvorni_sadrzaj>
      <item>Županijsko državno odvjetništvo u Varaždinu punomoćnik sudionika u postupku RH, Ministarstvo financija, Porezna uprava, Područni ured Varaždin</item>
      <item>Sanja Mihalić,odvjetnica punomoćnik sudionika u postupku OMNIA društvo s ograničenom odgovornošću za trgovinu, prijevoz i poslovanje nekretninama</item>
      <item>Sudski registar Trgovačkog suda u Varaždinu</item>
      <item>e-Oglasna</item>
      <item>Mirjana Bogdanović-Kamber, zamjenik ŽDO</item>
      <item>Direktor dužnika Anđelko Mihalić</item>
      <item>zam. punomoćnika Melita Vrkić, odvjetnički vježbenik</item>
      <item>Tanja Purić-Stamenković, zamjenik ŽDO</item>
    </izvorni_sadrzaj>
    <derivirana_varijabla naziv="DomainObject.Predmet.OstaliListFormated_1">
      <item>Županijsko državno odvjetništvo u Varaždinu punomoćnik sudionika u postupku RH, Ministarstvo financija, Porezna uprava, Područni ured Varaždin</item>
      <item>Sanja Mihalić,odvjetnica punomoćnik sudionika u postupku OMNIA društvo s ograničenom odgovornošću za trgovinu, prijevoz i poslovanje nekretninama</item>
      <item>Sudski registar Trgovačkog suda u Varaždinu</item>
      <item>e-Oglasna</item>
      <item>Mirjana Bogdanović-Kamber, zamjenik ŽDO</item>
      <item>Direktor dužnika Anđelko Mihalić</item>
      <item>zam. punomoćnika Melita Vrkić, odvjetnički vježbenik</item>
      <item>Tanja Purić-Stamenković, zamjenik ŽDO</item>
    </derivirana_varijabla>
  </DomainObject.Predmet.OstaliListFormated>
  <DomainObject.Predmet.OstaliListFormatedOIB>
    <izvorni_sadrzaj>
      <item>Županijsko državno odvjetništvo u Varaždinu punomoćnik sudionika u postupku RH, Ministarstvo financija, Porezna uprava, Područni ured Varaždin</item>
      <item>Sanja Mihalić,odvjetnica, OIB 61208635054 punomoćnik sudionika u postupku OMNIA društvo s ograničenom odgovornošću za trgovinu, prijevoz i poslovanje nekretninama</item>
      <item>Sudski registar Trgovačkog suda u Varaždinu</item>
      <item>e-Oglasna</item>
      <item>Mirjana Bogdanović-Kamber, zamjenik ŽDO</item>
      <item>Direktor dužnika Anđelko Mihalić</item>
      <item>zam. punomoćnika Melita Vrkić, odvjetnički vježbenik</item>
      <item>Tanja Purić-Stamenković, zamjenik ŽDO</item>
    </izvorni_sadrzaj>
    <derivirana_varijabla naziv="DomainObject.Predmet.OstaliListFormatedOIB_1">
      <item>Županijsko državno odvjetništvo u Varaždinu punomoćnik sudionika u postupku RH, Ministarstvo financija, Porezna uprava, Područni ured Varaždin</item>
      <item>Sanja Mihalić,odvjetnica, OIB 61208635054 punomoćnik sudionika u postupku OMNIA društvo s ograničenom odgovornošću za trgovinu, prijevoz i poslovanje nekretninama</item>
      <item>Sudski registar Trgovačkog suda u Varaždinu</item>
      <item>e-Oglasna</item>
      <item>Mirjana Bogdanović-Kamber, zamjenik ŽDO</item>
      <item>Direktor dužnika Anđelko Mihalić</item>
      <item>zam. punomoćnika Melita Vrkić, odvjetnički vježbenik</item>
      <item>Tanja Purić-Stamenković, zamjenik ŽDO</item>
    </derivirana_varijabla>
  </DomainObject.Predmet.OstaliListFormatedOIB>
  <DomainObject.Predmet.OstaliListFormatedWithAdress>
    <izvorni_sadrzaj>
      <item>Županijsko državno odvjetništvo u Varaždinu, Ul. Braće Radić 2, 42000 Varaždin punomoćnik sudionika u postupku RH, Ministarstvo financija, Porezna uprava, Područni ured Varaždin</item>
      <item>Sanja Mihalić,odvjetnica, Alojza Stepinca 1, 42000 Varaždin punomoćnik sudionika u postupku OMNIA društvo s ograničenom odgovornošću za trgovinu, prijevoz i poslovanje nekretninama</item>
      <item>Sudski registar Trgovačkog suda u Varaždinu</item>
      <item>e-Oglasna</item>
      <item>Mirjana Bogdanović-Kamber, zamjenik ŽDO</item>
      <item>Direktor dužnika Anđelko Mihalić</item>
      <item>zam. punomoćnika Melita Vrkić, odvjetnički vježbenik</item>
      <item>Tanja Purić-Stamenković, zamjenik ŽDO</item>
    </izvorni_sadrzaj>
    <derivirana_varijabla naziv="DomainObject.Predmet.OstaliListFormatedWithAdress_1">
      <item>Županijsko državno odvjetništvo u Varaždinu, Ul. Braće Radić 2, 42000 Varaždin punomoćnik sudionika u postupku RH, Ministarstvo financija, Porezna uprava, Područni ured Varaždin</item>
      <item>Sanja Mihalić,odvjetnica, Alojza Stepinca 1, 42000 Varaždin punomoćnik sudionika u postupku OMNIA društvo s ograničenom odgovornošću za trgovinu, prijevoz i poslovanje nekretninama</item>
      <item>Sudski registar Trgovačkog suda u Varaždinu</item>
      <item>e-Oglasna</item>
      <item>Mirjana Bogdanović-Kamber, zamjenik ŽDO</item>
      <item>Direktor dužnika Anđelko Mihalić</item>
      <item>zam. punomoćnika Melita Vrkić, odvjetnički vježbenik</item>
      <item>Tanja Purić-Stamenković, zamjenik ŽDO</item>
    </derivirana_varijabla>
  </DomainObject.Predmet.OstaliListFormatedWithAdress>
  <DomainObject.Predmet.OstaliListFormatedWithAdressOIB>
    <izvorni_sadrzaj>
      <item>Županijsko državno odvjetništvo u Varaždinu, Ul. Braće Radić 2, 42000 Varaždin punomoćnik sudionika u postupku RH, Ministarstvo financija, Porezna uprava, Područni ured Varaždin</item>
      <item>Sanja Mihalić,odvjetnica, OIB 61208635054, Alojza Stepinca 1, 42000 Varaždin punomoćnik sudionika u postupku OMNIA društvo s ograničenom odgovornošću za trgovinu, prijevoz i poslovanje nekretninama</item>
      <item>Sudski registar Trgovačkog suda u Varaždinu</item>
      <item>e-Oglasna</item>
      <item>Mirjana Bogdanović-Kamber, zamjenik ŽDO</item>
      <item>Direktor dužnika Anđelko Mihalić</item>
      <item>zam. punomoćnika Melita Vrkić, odvjetnički vježbenik</item>
      <item>Tanja Purić-Stamenković, zamjenik ŽDO</item>
    </izvorni_sadrzaj>
    <derivirana_varijabla naziv="DomainObject.Predmet.OstaliListFormatedWithAdressOIB_1">
      <item>Županijsko državno odvjetništvo u Varaždinu, Ul. Braće Radić 2, 42000 Varaždin punomoćnik sudionika u postupku RH, Ministarstvo financija, Porezna uprava, Područni ured Varaždin</item>
      <item>Sanja Mihalić,odvjetnica, OIB 61208635054, Alojza Stepinca 1, 42000 Varaždin punomoćnik sudionika u postupku OMNIA društvo s ograničenom odgovornošću za trgovinu, prijevoz i poslovanje nekretninama</item>
      <item>Sudski registar Trgovačkog suda u Varaždinu</item>
      <item>e-Oglasna</item>
      <item>Mirjana Bogdanović-Kamber, zamjenik ŽDO</item>
      <item>Direktor dužnika Anđelko Mihalić</item>
      <item>zam. punomoćnika Melita Vrkić, odvjetnički vježbenik</item>
      <item>Tanja Purić-Stamenković, zamjenik ŽDO</item>
    </derivirana_varijabla>
  </DomainObject.Predmet.OstaliListFormatedWithAdressOIB>
  <DomainObject.Predmet.OstaliListNazivFormated>
    <izvorni_sadrzaj>
      <item>Županijsko državno odvjetništvo u Varaždinu</item>
      <item>Sanja Mihalić,odvjetnica</item>
      <item>Sudski registar Trgovačkog suda u Varaždinu</item>
      <item>e-Oglasna</item>
      <item>Mirjana Bogdanović-Kamber, zamjenik ŽDO</item>
      <item>Direktor dužnika Anđelko Mihalić</item>
      <item>zam. punomoćnika Melita Vrkić, odvjetnički vježbenik</item>
      <item>Tanja Purić-Stamenković, zamjenik ŽDO</item>
    </izvorni_sadrzaj>
    <derivirana_varijabla naziv="DomainObject.Predmet.OstaliListNazivFormated_1">
      <item>Županijsko državno odvjetništvo u Varaždinu</item>
      <item>Sanja Mihalić,odvjetnica</item>
      <item>Sudski registar Trgovačkog suda u Varaždinu</item>
      <item>e-Oglasna</item>
      <item>Mirjana Bogdanović-Kamber, zamjenik ŽDO</item>
      <item>Direktor dužnika Anđelko Mihalić</item>
      <item>zam. punomoćnika Melita Vrkić, odvjetnički vježbenik</item>
      <item>Tanja Purić-Stamenković, zamjenik ŽDO</item>
    </derivirana_varijabla>
  </DomainObject.Predmet.OstaliListNazivFormated>
  <DomainObject.Predmet.OstaliListNazivFormatedOIB>
    <izvorni_sadrzaj>
      <item>Županijsko državno odvjetništvo u Varaždinu</item>
      <item>Sanja Mihalić,odvjetnica, OIB 61208635054</item>
      <item>Sudski registar Trgovačkog suda u Varaždinu</item>
      <item>e-Oglasna</item>
      <item>Mirjana Bogdanović-Kamber, zamjenik ŽDO</item>
      <item>Direktor dužnika Anđelko Mihalić</item>
      <item>zam. punomoćnika Melita Vrkić, odvjetnički vježbenik</item>
      <item>Tanja Purić-Stamenković, zamjenik ŽDO</item>
    </izvorni_sadrzaj>
    <derivirana_varijabla naziv="DomainObject.Predmet.OstaliListNazivFormatedOIB_1">
      <item>Županijsko državno odvjetništvo u Varaždinu</item>
      <item>Sanja Mihalić,odvjetnica, OIB 61208635054</item>
      <item>Sudski registar Trgovačkog suda u Varaždinu</item>
      <item>e-Oglasna</item>
      <item>Mirjana Bogdanović-Kamber, zamjenik ŽDO</item>
      <item>Direktor dužnika Anđelko Mihalić</item>
      <item>zam. punomoćnika Melita Vrkić, odvjetnički vježbenik</item>
      <item>Tanja Purić-Stamenković,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St-641/2017-15</izvorni_sadrzaj>
    <derivirana_varijabla naziv="DomainObject.PoslovniBrojDokumenta_1">St-641/2017-15</derivirana_varijabla>
  </DomainObject.PoslovniBrojDokumenta>
  <DomainObject.Predmet.StrankaIDrugi>
    <izvorni_sadrzaj>RH, Ministarstvo financija, Porezna uprava, Područni ured Varaždin</izvorni_sadrzaj>
    <derivirana_varijabla naziv="DomainObject.Predmet.StrankaIDrugi_1">RH, Ministarstvo financija, Porezna uprava, Područni ured Varaždin</derivirana_varijabla>
  </DomainObject.Predmet.StrankaIDrugi>
  <DomainObject.Predmet.ProtustrankaIDrugi>
    <izvorni_sadrzaj>OMNIA društvo s ograničenom odgovornošću za trgovinu, prijevoz i poslovanje nekretninama</izvorni_sadrzaj>
    <derivirana_varijabla naziv="DomainObject.Predmet.ProtustrankaIDrugi_1">OMNIA društvo s ograničenom odgovornošću za trgovinu, prijevoz i poslovanje nekretninama</derivirana_varijabla>
  </DomainObject.Predmet.ProtustrankaIDrugi>
  <DomainObject.Predmet.StrankaIDrugiAdressOIB>
    <izvorni_sadrzaj>RH, Ministarstvo financija, Porezna uprava, Područni ured Varaždin, OIB 18683136487, Graberje 1, 42000 Varaždin</izvorni_sadrzaj>
    <derivirana_varijabla naziv="DomainObject.Predmet.StrankaIDrugiAdressOIB_1">RH, Ministarstvo financija, Porezna uprava, Područni ured Varaždin, OIB 18683136487, Graberje 1, 42000 Varaždin</derivirana_varijabla>
  </DomainObject.Predmet.StrankaIDrugiAdressOIB>
  <DomainObject.Predmet.ProtustrankaIDrugiAdressOIB>
    <izvorni_sadrzaj>OMNIA društvo s ograničenom odgovornošću za trgovinu, prijevoz i poslovanje nekretninama, OIB 05429302188, Toplička/bb, 42204 Gornji Kneginec</izvorni_sadrzaj>
    <derivirana_varijabla naziv="DomainObject.Predmet.ProtustrankaIDrugiAdressOIB_1">OMNIA društvo s ograničenom odgovornošću za trgovinu, prijevoz i poslovanje nekretninama, OIB 05429302188, Toplička/bb, 42204 Gornji Kneginec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OMNIA društvo s ograničenom odgovornošću za trgovinu, prijevoz i poslovanje nekretninama</item>
      <item>RH, Ministarstvo financija, Porezna uprava, Područni ured Varaždin</item>
      <item>Županijsko državno odvjetništvo u Varaždinu</item>
      <item>Sanja Mihalić,odvjetnica</item>
      <item>Sudski registar Trgovačkog suda u Varaždinu</item>
      <item>e-Oglasna</item>
      <item>Mirjana Bogdanović-Kamber, zamjenik ŽDO</item>
      <item>Direktor dužnika Anđelko Mihalić</item>
      <item>zam. punomoćnika Melita Vrkić, odvjetnički vježbenik</item>
      <item>Tanja Purić-Stamenković, zamjenik ŽDO</item>
    </izvorni_sadrzaj>
    <derivirana_varijabla naziv="DomainObject.Predmet.SudioniciListNaziv_1">
      <item>OMNIA društvo s ograničenom odgovornošću za trgovinu, prijevoz i poslovanje nekretninama</item>
      <item>RH, Ministarstvo financija, Porezna uprava, Područni ured Varaždin</item>
      <item>Županijsko državno odvjetništvo u Varaždinu</item>
      <item>Sanja Mihalić,odvjetnica</item>
      <item>Sudski registar Trgovačkog suda u Varaždinu</item>
      <item>e-Oglasna</item>
      <item>Mirjana Bogdanović-Kamber, zamjenik ŽDO</item>
      <item>Direktor dužnika Anđelko Mihalić</item>
      <item>zam. punomoćnika Melita Vrkić, odvjetnički vježbenik</item>
      <item>Tanja Purić-Stamenković, zamjenik ŽDO</item>
    </derivirana_varijabla>
  </DomainObject.Predmet.SudioniciListNaziv>
  <DomainObject.Predmet.SudioniciListAdressOIB>
    <izvorni_sadrzaj>
      <item>OMNIA društvo s ograničenom odgovornošću za trgovinu, prijevoz i poslovanje nekretninama, OIB 05429302188, Toplička/bb,42204 Gornji Kneginec</item>
      <item>RH, Ministarstvo financija, Porezna uprava, Područni ured Varaždin, OIB 18683136487, Graberje 1,42000 Varaždin</item>
      <item>Županijsko državno odvjetništvo u Varaždinu, Ul. Braće Radić 2,42000 Varaždin</item>
      <item>Sanja Mihalić,odvjetnica, OIB 61208635054, Alojza Stepinca 1,42000 Varaždin</item>
      <item>Sudski registar Trgovačkog suda u Varaždinu</item>
      <item>e-Oglasna</item>
      <item>Mirjana Bogdanović-Kamber, zamjenik ŽDO</item>
      <item>Direktor dužnika Anđelko Mihalić</item>
      <item>zam. punomoćnika Melita Vrkić, odvjetnički vježbenik</item>
      <item>Tanja Purić-Stamenković, zamjenik ŽDO</item>
    </izvorni_sadrzaj>
    <derivirana_varijabla naziv="DomainObject.Predmet.SudioniciListAdressOIB_1">
      <item>OMNIA društvo s ograničenom odgovornošću za trgovinu, prijevoz i poslovanje nekretninama, OIB 05429302188, Toplička/bb,42204 Gornji Kneginec</item>
      <item>RH, Ministarstvo financija, Porezna uprava, Područni ured Varaždin, OIB 18683136487, Graberje 1,42000 Varaždin</item>
      <item>Županijsko državno odvjetništvo u Varaždinu, Ul. Braće Radić 2,42000 Varaždin</item>
      <item>Sanja Mihalić,odvjetnica, OIB 61208635054, Alojza Stepinca 1,42000 Varaždin</item>
      <item>Sudski registar Trgovačkog suda u Varaždinu</item>
      <item>e-Oglasna</item>
      <item>Mirjana Bogdanović-Kamber, zamjenik ŽDO</item>
      <item>Direktor dužnika Anđelko Mihalić</item>
      <item>zam. punomoćnika Melita Vrkić, odvjetnički vježbenik</item>
      <item>Tanja Purić-Stamenković,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939F6C-32B1-4836-8963-CAC0DB2B46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230</properties:Words>
  <properties:Characters>1250</properties:Characters>
  <properties:Lines>68</properties:Lines>
  <properties:Paragraphs>20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2018-06-12T08:10:00Z</cp:lastPrinted>
  <dcterms:modified xmlns:xsi="http://www.w3.org/2001/XMLSchema-instance" xsi:type="dcterms:W3CDTF">2018-06-12T08:10:00Z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St-641/2017-15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