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0cdd" w14:paraId="09d0cdd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3D7380" w:rsidP="003D7380" w:rsidR="003D7380">
      <w:r>
        <w:t>Republika Hrvatska</w:t>
      </w:r>
    </w:p>
    <w:p w:rsidRDefault="003D7380" w:rsidP="003D7380" w:rsidR="003D7380">
      <w:r>
        <w:t>Trgovački sud u Osijeku</w:t>
      </w:r>
    </w:p>
    <w:p w:rsidRDefault="003D7380" w:rsidP="003D7380" w:rsidR="003D7380">
      <w:r>
        <w:t>Stalna služba u Slavonskom Brodu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B24A27">
        <w:rPr>
          <w:b/>
        </w:rPr>
        <w:t>1564</w:t>
      </w:r>
      <w:r w:rsidR="000923DE">
        <w:rPr>
          <w:b/>
        </w:rPr>
        <w:t>/2018-</w:t>
      </w:r>
      <w:r w:rsidR="00582D63">
        <w:rPr>
          <w:b/>
        </w:rPr>
        <w:t>4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po stečajnoj sutkinji Vesni Vukelić, </w:t>
      </w:r>
      <w:r w:rsidR="000923DE">
        <w:t xml:space="preserve">u prethodnom postupku radi utvrđivanja pretpostavki za </w:t>
      </w:r>
      <w:r w:rsidR="00C558CA">
        <w:t xml:space="preserve">otvaranje stečajnog postupka nad dužnikom </w:t>
      </w:r>
      <w:r w:rsidR="00B24A27">
        <w:rPr>
          <w:b/>
        </w:rPr>
        <w:t>ŠPINAT j.d.o.o. za proizvodnju, trgovinu i usluge Zagreb, Dragutina Albrechta 30, OIB 90391614697</w:t>
      </w:r>
      <w:r w:rsidR="001D564A">
        <w:rPr>
          <w:b/>
        </w:rPr>
        <w:t>,</w:t>
      </w:r>
      <w:r w:rsidR="000923DE">
        <w:t xml:space="preserve"> dana </w:t>
      </w:r>
      <w:r w:rsidR="00B24A27">
        <w:t>10</w:t>
      </w:r>
      <w:r w:rsidR="003D7380">
        <w:t>. siječnja 2019.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B24A27">
        <w:rPr>
          <w:b/>
        </w:rPr>
        <w:t>Damiru Sremiću iz Zagreba, Dragutina Albrechta 30, OIB 06309688582</w:t>
      </w:r>
      <w:r w:rsidR="00582D63">
        <w:rPr>
          <w:b/>
        </w:rPr>
        <w:t xml:space="preserve">,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B24A27">
        <w:rPr>
          <w:lang w:val="hr-HR"/>
        </w:rPr>
        <w:t>1564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B24A27">
        <w:rPr>
          <w:lang w:val="hr-HR"/>
        </w:rPr>
        <w:t>1564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9C6C22">
        <w:rPr>
          <w:b/>
        </w:rPr>
        <w:t>Damir Sremić iz Zagreba, Dragutina Albrechta 30, OIB 06309688582</w:t>
      </w:r>
      <w:r w:rsidR="00FC3CAE">
        <w:rPr>
          <w:b/>
        </w:rPr>
        <w:t>,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9C6C22">
        <w:rPr>
          <w:b/>
        </w:rPr>
        <w:t>Damira Sremića iz Zagreba, Dragutina Albrechta 30, OIB 06309688582</w:t>
      </w:r>
      <w:r w:rsidR="00582D63">
        <w:rPr>
          <w:b/>
        </w:rPr>
        <w:t>,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9C6C22">
        <w:rPr>
          <w:b/>
        </w:rPr>
        <w:t>1564</w:t>
      </w:r>
      <w:r>
        <w:rPr>
          <w:b/>
        </w:rPr>
        <w:t>/2018-</w:t>
      </w:r>
      <w:r w:rsidR="00582D63">
        <w:rPr>
          <w:b/>
        </w:rPr>
        <w:t>4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9C6C22">
        <w:rPr>
          <w:lang w:val="hr-HR"/>
        </w:rPr>
        <w:t>1564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903434">
        <w:rPr>
          <w:lang w:val="hr-HR"/>
        </w:rPr>
        <w:t>1564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537833">
        <w:rPr>
          <w:lang w:val="hr-HR"/>
        </w:rPr>
        <w:t>Damiru Sremiću</w:t>
      </w:r>
      <w:r>
        <w:rPr>
          <w:lang w:val="hr-HR"/>
        </w:rPr>
        <w:t xml:space="preserve"> 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537833">
        <w:rPr>
          <w:b/>
        </w:rPr>
        <w:t>Damira Sremića iz Zagreba, Dragutina Albrechta 30, OIB 06309688582</w:t>
      </w:r>
      <w:r w:rsidR="00FC3CAE">
        <w:rPr>
          <w:b/>
        </w:rPr>
        <w:t>,</w:t>
      </w:r>
      <w:r w:rsidR="004C3E86">
        <w:rPr>
          <w:b/>
        </w:rPr>
        <w:t xml:space="preserve">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190E70">
        <w:rPr>
          <w:lang w:val="hr-HR"/>
        </w:rPr>
        <w:t>18</w:t>
      </w:r>
      <w:r w:rsidR="00FC3CAE">
        <w:rPr>
          <w:lang w:val="hr-HR"/>
        </w:rPr>
        <w:t>. rujna</w:t>
      </w:r>
      <w:r w:rsidR="00C558CA">
        <w:rPr>
          <w:lang w:val="hr-HR"/>
        </w:rPr>
        <w:t xml:space="preserve"> 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FC3CAE">
        <w:rPr>
          <w:lang w:val="hr-HR"/>
        </w:rPr>
        <w:t>120</w:t>
      </w:r>
      <w:r>
        <w:rPr>
          <w:lang w:val="hr-HR"/>
        </w:rPr>
        <w:t xml:space="preserve"> dana u iznosu </w:t>
      </w:r>
      <w:r w:rsidR="00190E70">
        <w:rPr>
          <w:lang w:val="hr-HR"/>
        </w:rPr>
        <w:t>59.793,98</w:t>
      </w:r>
      <w:r w:rsidR="00582D63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190E70">
        <w:rPr>
          <w:lang w:val="hr-HR"/>
        </w:rPr>
        <w:t>jednu</w:t>
      </w:r>
      <w:r>
        <w:rPr>
          <w:lang w:val="hr-HR"/>
        </w:rPr>
        <w:t xml:space="preserve"> zaposlen</w:t>
      </w:r>
      <w:r w:rsidR="00190E70">
        <w:rPr>
          <w:lang w:val="hr-HR"/>
        </w:rPr>
        <w:t>u</w:t>
      </w:r>
      <w:r w:rsidR="000923DE">
        <w:rPr>
          <w:lang w:val="hr-HR"/>
        </w:rPr>
        <w:t xml:space="preserve"> </w:t>
      </w:r>
      <w:r>
        <w:rPr>
          <w:lang w:val="hr-HR"/>
        </w:rPr>
        <w:t>osob</w:t>
      </w:r>
      <w:r w:rsidR="00190E70">
        <w:rPr>
          <w:lang w:val="hr-HR"/>
        </w:rPr>
        <w:t>u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F847E9" w:rsidP="0001618B" w:rsidR="00F847E9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190E70">
        <w:rPr>
          <w:b/>
        </w:rPr>
        <w:t>1564</w:t>
      </w:r>
      <w:r w:rsidR="00C558CA">
        <w:rPr>
          <w:b/>
        </w:rPr>
        <w:t>/2018-</w:t>
      </w:r>
      <w:r w:rsidR="00582D63">
        <w:rPr>
          <w:b/>
        </w:rPr>
        <w:t>4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FC3CAE" w:rsidP="006C3A82" w:rsidR="006C3A82">
      <w:pPr>
        <w:jc w:val="center"/>
        <w:rPr>
          <w:lang w:val="hr-HR"/>
        </w:rPr>
      </w:pPr>
      <w:r>
        <w:rPr>
          <w:lang w:val="hr-HR"/>
        </w:rPr>
        <w:t xml:space="preserve">U Slavonskom Brodu </w:t>
      </w:r>
      <w:r w:rsidR="00190E70">
        <w:rPr>
          <w:lang w:val="hr-HR"/>
        </w:rPr>
        <w:t>10</w:t>
      </w:r>
      <w:r w:rsidR="003D7380">
        <w:rPr>
          <w:lang w:val="hr-HR"/>
        </w:rPr>
        <w:t>. siječnja 2019.</w:t>
      </w:r>
    </w:p>
    <w:p w:rsidRDefault="003D7380" w:rsidP="006C3A82" w:rsidR="003D7380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FC3CAE" w:rsidP="0001618B" w:rsidR="0001618B">
      <w:pPr>
        <w:rPr>
          <w:lang w:val="hr-HR"/>
        </w:rPr>
      </w:pPr>
      <w:r>
        <w:rPr>
          <w:lang w:val="hr-HR"/>
        </w:rPr>
        <w:t>1.  Zakonskom zastupniku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Zagreb,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923DE"/>
    <w:rsid w:val="000A4C8E"/>
    <w:rsid w:val="000A5A3C"/>
    <w:rsid w:val="000C12AA"/>
    <w:rsid w:val="000C2091"/>
    <w:rsid w:val="000D13E5"/>
    <w:rsid w:val="00131C9C"/>
    <w:rsid w:val="00154654"/>
    <w:rsid w:val="00170F17"/>
    <w:rsid w:val="00190E70"/>
    <w:rsid w:val="001A5BFD"/>
    <w:rsid w:val="001C2703"/>
    <w:rsid w:val="001C6FD5"/>
    <w:rsid w:val="001D564A"/>
    <w:rsid w:val="001E1080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3D7380"/>
    <w:rsid w:val="003E7EF9"/>
    <w:rsid w:val="004111AD"/>
    <w:rsid w:val="00425704"/>
    <w:rsid w:val="00443195"/>
    <w:rsid w:val="004A19B1"/>
    <w:rsid w:val="004C3E86"/>
    <w:rsid w:val="005033B1"/>
    <w:rsid w:val="00517923"/>
    <w:rsid w:val="00522F37"/>
    <w:rsid w:val="00526308"/>
    <w:rsid w:val="005331E5"/>
    <w:rsid w:val="00537833"/>
    <w:rsid w:val="00543E76"/>
    <w:rsid w:val="00552EF9"/>
    <w:rsid w:val="00556027"/>
    <w:rsid w:val="00582D63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7119A"/>
    <w:rsid w:val="006C3A82"/>
    <w:rsid w:val="006C5B3D"/>
    <w:rsid w:val="00737585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03434"/>
    <w:rsid w:val="00920E24"/>
    <w:rsid w:val="00980416"/>
    <w:rsid w:val="009A2D50"/>
    <w:rsid w:val="009C56ED"/>
    <w:rsid w:val="009C6C22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24A27"/>
    <w:rsid w:val="00B9310C"/>
    <w:rsid w:val="00BD60B8"/>
    <w:rsid w:val="00C34D19"/>
    <w:rsid w:val="00C558CA"/>
    <w:rsid w:val="00C61241"/>
    <w:rsid w:val="00CF399C"/>
    <w:rsid w:val="00CF53F3"/>
    <w:rsid w:val="00D13568"/>
    <w:rsid w:val="00D2276F"/>
    <w:rsid w:val="00D47F1F"/>
    <w:rsid w:val="00D54660"/>
    <w:rsid w:val="00DA3212"/>
    <w:rsid w:val="00DA381F"/>
    <w:rsid w:val="00E22421"/>
    <w:rsid w:val="00E377C2"/>
    <w:rsid w:val="00E632E8"/>
    <w:rsid w:val="00E819BD"/>
    <w:rsid w:val="00E860B0"/>
    <w:rsid w:val="00EC541A"/>
    <w:rsid w:val="00ED31A8"/>
    <w:rsid w:val="00EE410F"/>
    <w:rsid w:val="00F0310A"/>
    <w:rsid w:val="00F0499B"/>
    <w:rsid w:val="00F10936"/>
    <w:rsid w:val="00F1751D"/>
    <w:rsid w:val="00F53902"/>
    <w:rsid w:val="00F847E9"/>
    <w:rsid w:val="00FA1197"/>
    <w:rsid w:val="00FC3CAE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711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1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1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1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1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71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1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1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1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1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Članak. 11 ZOS-a</izvorni_sadrzaj>
    <derivirana_varijabla naziv="DomainObject.Predmet.Opis_1">Članak. 11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St-1564/2018</izvorni_sadrzaj>
    <derivirana_varijabla naziv="DomainObject.Predmet.OznakaBroj_1">St-1564/2018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ŠPINAT j.d.o.o. za proizvodnju, trgovinu i usluge zastupanog po punomoćniku Damir Sremić</izvorni_sadrzaj>
    <derivirana_varijabla naziv="DomainObject.Predmet.ProtustrankaFormated_1">  ŠPINAT j.d.o.o. za proizvodnju, trgovinu i usluge zastupanog po punomoćniku Damir Sremić</derivirana_varijabla>
  </DomainObject.Predmet.ProtustrankaFormated>
  <DomainObject.Predmet.ProtustrankaFormatedOIB>
    <izvorni_sadrzaj>  ŠPINAT j.d.o.o. za proizvodnju, trgovinu i usluge, OIB 90391614697 zastupanog po punomoćniku Damir Sremić</izvorni_sadrzaj>
    <derivirana_varijabla naziv="DomainObject.Predmet.ProtustrankaFormatedOIB_1">  ŠPINAT j.d.o.o. za proizvodnju, trgovinu i usluge, OIB 90391614697 zastupanog po punomoćniku Damir Sremić</derivirana_varijabla>
  </DomainObject.Predmet.ProtustrankaFormatedOIB>
  <DomainObject.Predmet.ProtustrankaFormatedWithAdress>
    <izvorni_sadrzaj> ŠPINAT j.d.o.o. za proizvodnju, trgovinu i usluge, Dragutina Albrechta 30, 10000 Zagreb zastupanog po punomoćniku Damir Sremić</izvorni_sadrzaj>
    <derivirana_varijabla naziv="DomainObject.Predmet.ProtustrankaFormatedWithAdress_1"> ŠPINAT j.d.o.o. za proizvodnju, trgovinu i usluge, Dragutina Albrechta 30, 10000 Zagreb zastupanog po punomoćniku Damir Sremić</derivirana_varijabla>
  </DomainObject.Predmet.ProtustrankaFormatedWithAdress>
  <DomainObject.Predmet.ProtustrankaFormatedWithAdressOIB>
    <izvorni_sadrzaj> ŠPINAT j.d.o.o. za proizvodnju, trgovinu i usluge, OIB 90391614697, Dragutina Albrechta 30, 10000 Zagreb zastupanog po punomoćniku Damir Sremić</izvorni_sadrzaj>
    <derivirana_varijabla naziv="DomainObject.Predmet.ProtustrankaFormatedWithAdressOIB_1"> ŠPINAT j.d.o.o. za proizvodnju, trgovinu i usluge, OIB 90391614697, Dragutina Albrechta 30, 10000 Zagreb zastupanog po punomoćniku Damir Sremić</derivirana_varijabla>
  </DomainObject.Predmet.ProtustrankaFormatedWithAdressOIB>
  <DomainObject.Predmet.ProtustrankaWithAdress>
    <izvorni_sadrzaj>ŠPINAT j.d.o.o. za proizvodnju, trgovinu i usluge Dragutina Albrechta 30, 10000 Zagreb</izvorni_sadrzaj>
    <derivirana_varijabla naziv="DomainObject.Predmet.ProtustrankaWithAdress_1">ŠPINAT j.d.o.o. za proizvodnju, trgovinu i usluge Dragutina Albrechta 30, 10000 Zagreb</derivirana_varijabla>
  </DomainObject.Predmet.ProtustrankaWithAdress>
  <DomainObject.Predmet.ProtustrankaWithAdressOIB>
    <izvorni_sadrzaj>ŠPINAT j.d.o.o. za proizvodnju, trgovinu i usluge, OIB 90391614697, Dragutina Albrechta 30, 10000 Zagreb</izvorni_sadrzaj>
    <derivirana_varijabla naziv="DomainObject.Predmet.ProtustrankaWithAdressOIB_1">ŠPINAT j.d.o.o. za proizvodnju, trgovinu i usluge, OIB 90391614697, Dragutina Albrechta 30, 10000 Zagreb</derivirana_varijabla>
  </DomainObject.Predmet.ProtustrankaWithAdressOIB>
  <DomainObject.Predmet.ProtustrankaNazivFormated>
    <izvorni_sadrzaj>ŠPINAT j.d.o.o. za proizvodnju, trgovinu i usluge</izvorni_sadrzaj>
    <derivirana_varijabla naziv="DomainObject.Predmet.ProtustrankaNazivFormated_1">ŠPINAT j.d.o.o. za proizvodnju, trgovinu i usluge</derivirana_varijabla>
  </DomainObject.Predmet.ProtustrankaNazivFormated>
  <DomainObject.Predmet.ProtustrankaNazivFormatedOIB>
    <izvorni_sadrzaj>ŠPINAT j.d.o.o. za proizvodnju, trgovinu i usluge, OIB 90391614697</izvorni_sadrzaj>
    <derivirana_varijabla naziv="DomainObject.Predmet.ProtustrankaNazivFormatedOIB_1">ŠPINAT j.d.o.o. za proizvodnju, trgovinu i usluge, OIB 90391614697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ŠPINAT j.d.o.o. za proizvodnju, trgovinu i usluge zastupanog po punomoćniku Damir Sremić</item>
    </izvorni_sadrzaj>
    <derivirana_varijabla naziv="DomainObject.Predmet.ProtuStrankaListFormated_1">
      <item>ŠPINAT j.d.o.o. za proizvodnju, trgovinu i usluge zastupanog po punomoćniku Damir Sremić</item>
    </derivirana_varijabla>
  </DomainObject.Predmet.ProtuStrankaListFormated>
  <DomainObject.Predmet.ProtuStrankaListFormatedOIB>
    <izvorni_sadrzaj>
      <item>ŠPINAT j.d.o.o. za proizvodnju, trgovinu i usluge, OIB 90391614697 zastupanog po punomoćniku Damir Sremić</item>
    </izvorni_sadrzaj>
    <derivirana_varijabla naziv="DomainObject.Predmet.ProtuStrankaListFormatedOIB_1">
      <item>ŠPINAT j.d.o.o. za proizvodnju, trgovinu i usluge, OIB 90391614697 zastupanog po punomoćniku Damir Sremić</item>
    </derivirana_varijabla>
  </DomainObject.Predmet.ProtuStrankaListFormatedOIB>
  <DomainObject.Predmet.ProtuStrankaListFormatedWithAdress>
    <izvorni_sadrzaj>
      <item>ŠPINAT j.d.o.o. za proizvodnju, trgovinu i usluge, Dragutina Albrechta 30, 10000 Zagreb zastupanog po punomoćniku Damir Sremić</item>
    </izvorni_sadrzaj>
    <derivirana_varijabla naziv="DomainObject.Predmet.ProtuStrankaListFormatedWithAdress_1">
      <item>ŠPINAT j.d.o.o. za proizvodnju, trgovinu i usluge, Dragutina Albrechta 30, 10000 Zagreb zastupanog po punomoćniku Damir Sremić</item>
    </derivirana_varijabla>
  </DomainObject.Predmet.ProtuStrankaListFormatedWithAdress>
  <DomainObject.Predmet.ProtuStrankaListFormatedWithAdressOIB>
    <izvorni_sadrzaj>
      <item>ŠPINAT j.d.o.o. za proizvodnju, trgovinu i usluge, OIB 90391614697, Dragutina Albrechta 30, 10000 Zagreb zastupanog po punomoćniku Damir Sremić</item>
    </izvorni_sadrzaj>
    <derivirana_varijabla naziv="DomainObject.Predmet.ProtuStrankaListFormatedWithAdressOIB_1">
      <item>ŠPINAT j.d.o.o. za proizvodnju, trgovinu i usluge, OIB 90391614697, Dragutina Albrechta 30, 10000 Zagreb zastupanog po punomoćniku Damir Sremić</item>
    </derivirana_varijabla>
  </DomainObject.Predmet.ProtuStrankaListFormatedWithAdressOIB>
  <DomainObject.Predmet.ProtuStrankaListNazivFormated>
    <izvorni_sadrzaj>
      <item>ŠPINAT j.d.o.o. za proizvodnju, trgovinu i usluge</item>
    </izvorni_sadrzaj>
    <derivirana_varijabla naziv="DomainObject.Predmet.ProtuStrankaListNazivFormated_1">
      <item>ŠPINAT j.d.o.o. za proizvodnju, trgovinu i usluge</item>
    </derivirana_varijabla>
  </DomainObject.Predmet.ProtuStrankaListNazivFormated>
  <DomainObject.Predmet.ProtuStrankaListNazivFormatedOIB>
    <izvorni_sadrzaj>
      <item>ŠPINAT j.d.o.o. za proizvodnju, trgovinu i usluge, OIB 90391614697</item>
    </izvorni_sadrzaj>
    <derivirana_varijabla naziv="DomainObject.Predmet.ProtuStrankaListNazivFormatedOIB_1">
      <item>ŠPINAT j.d.o.o. za proizvodnju, trgovinu i usluge, OIB 90391614697</item>
    </derivirana_varijabla>
  </DomainObject.Predmet.ProtuStrankaListNazivFormatedOIB>
  <DomainObject.Predmet.OstaliListFormated>
    <izvorni_sadrzaj>
      <item>Damir Sremić punomoćnik sudionika u postupku ŠPINAT j.d.o.o. za proizvodnju, trgovinu i usluge</item>
    </izvorni_sadrzaj>
    <derivirana_varijabla naziv="DomainObject.Predmet.OstaliListFormated_1">
      <item>Damir Sremić punomoćnik sudionika u postupku ŠPINAT j.d.o.o. za proizvodnju, trgovinu i usluge</item>
    </derivirana_varijabla>
  </DomainObject.Predmet.OstaliListFormated>
  <DomainObject.Predmet.OstaliListFormatedOIB>
    <izvorni_sadrzaj>
      <item>Damir Sremić, OIB 06309688582 punomoćnik sudionika u postupku ŠPINAT j.d.o.o. za proizvodnju, trgovinu i usluge</item>
    </izvorni_sadrzaj>
    <derivirana_varijabla naziv="DomainObject.Predmet.OstaliListFormatedOIB_1">
      <item>Damir Sremić, OIB 06309688582 punomoćnik sudionika u postupku ŠPINAT j.d.o.o. za proizvodnju, trgovinu i usluge</item>
    </derivirana_varijabla>
  </DomainObject.Predmet.OstaliListFormatedOIB>
  <DomainObject.Predmet.OstaliListFormatedWithAdress>
    <izvorni_sadrzaj>
      <item>Damir Sremić, Dragutina Albrechta 30, 10000 Zagreb punomoćnik sudionika u postupku ŠPINAT j.d.o.o. za proizvodnju, trgovinu i usluge</item>
    </izvorni_sadrzaj>
    <derivirana_varijabla naziv="DomainObject.Predmet.OstaliListFormatedWithAdress_1">
      <item>Damir Sremić, Dragutina Albrechta 30, 10000 Zagreb punomoćnik sudionika u postupku ŠPINAT j.d.o.o. za proizvodnju, trgovinu i usluge</item>
    </derivirana_varijabla>
  </DomainObject.Predmet.OstaliListFormatedWithAdress>
  <DomainObject.Predmet.OstaliListFormatedWithAdressOIB>
    <izvorni_sadrzaj>
      <item>Damir Sremić, OIB 06309688582, Dragutina Albrechta 30, 10000 Zagreb punomoćnik sudionika u postupku ŠPINAT j.d.o.o. za proizvodnju, trgovinu i usluge</item>
    </izvorni_sadrzaj>
    <derivirana_varijabla naziv="DomainObject.Predmet.OstaliListFormatedWithAdressOIB_1">
      <item>Damir Sremić, OIB 06309688582, Dragutina Albrechta 30, 10000 Zagreb punomoćnik sudionika u postupku ŠPINAT j.d.o.o. za proizvodnju, trgovinu i usluge</item>
    </derivirana_varijabla>
  </DomainObject.Predmet.OstaliListFormatedWithAdressOIB>
  <DomainObject.Predmet.OstaliListNazivFormated>
    <izvorni_sadrzaj>
      <item>Damir Sremić</item>
    </izvorni_sadrzaj>
    <derivirana_varijabla naziv="DomainObject.Predmet.OstaliListNazivFormated_1">
      <item>Damir Sremić</item>
    </derivirana_varijabla>
  </DomainObject.Predmet.OstaliListNazivFormated>
  <DomainObject.Predmet.OstaliListNazivFormatedOIB>
    <izvorni_sadrzaj>
      <item>Damir Sremić, OIB 06309688582</item>
    </izvorni_sadrzaj>
    <derivirana_varijabla naziv="DomainObject.Predmet.OstaliListNazivFormatedOIB_1">
      <item>Damir Sremić, OIB 06309688582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ŠPINAT j.d.o.o. za proizvodnju, trgovinu i usluge</izvorni_sadrzaj>
    <derivirana_varijabla naziv="DomainObject.Predmet.ProtustrankaIDrugi_1">ŠPINAT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ŠPINAT j.d.o.o. za proizvodnju, trgovinu i usluge, OIB 90391614697, Dragutina Albrechta 30, 10000 Zagreb</izvorni_sadrzaj>
    <derivirana_varijabla naziv="DomainObject.Predmet.ProtustrankaIDrugiAdressOIB_1">ŠPINAT j.d.o.o. za proizvodnju, trgovinu i usluge, OIB 90391614697, Dragutina Albrechta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ŠPINAT j.d.o.o. za proizvodnju, trgovinu i usluge</item>
      <item>FINA Regionalni centar Zagreb</item>
      <item>Damir Sremić</item>
    </izvorni_sadrzaj>
    <derivirana_varijabla naziv="DomainObject.Predmet.SudioniciListNaziv_1">
      <item>ŠPINAT j.d.o.o. za proizvodnju, trgovinu i usluge</item>
      <item>FINA Regionalni centar Zagreb</item>
      <item>Damir Sremić</item>
    </derivirana_varijabla>
  </DomainObject.Predmet.SudioniciListNaziv>
  <DomainObject.Predmet.SudioniciListAdressOIB>
    <izvorni_sadrzaj>
      <item>ŠPINAT j.d.o.o. za proizvodnju, trgovinu i usluge, OIB 90391614697, Dragutina Albrechta 30,10000 Zagreb</item>
      <item>FINA Regionalni centar Zagreb, OIB 85821130368, Trg svibanjskih žrtava 1995. 1,10000 Zagreb</item>
      <item>Damir Sremić, OIB 06309688582, Dragutina Albrechta 30,10000 Zagreb</item>
    </izvorni_sadrzaj>
    <derivirana_varijabla naziv="DomainObject.Predmet.SudioniciListAdressOIB_1">
      <item>ŠPINAT j.d.o.o. za proizvodnju, trgovinu i usluge, OIB 90391614697, Dragutina Albrechta 30,10000 Zagreb</item>
      <item>FINA Regionalni centar Zagreb, OIB 85821130368, Trg svibanjskih žrtava 1995. 1,10000 Zagreb</item>
      <item>Damir Sremić, OIB 06309688582, Dragutina Albrechta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90391614697</item>
      <item>, OIB 85821130368</item>
      <item>, OIB 06309688582</item>
    </izvorni_sadrzaj>
    <derivirana_varijabla naziv="DomainObject.Predmet.SudioniciListNazivOIB_1">
      <item>, OIB 90391614697</item>
      <item>, OIB 85821130368</item>
      <item>, OIB 06309688582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90CA1B-690C-4870-8AB5-2ACA41B011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861</properties:Words>
  <properties:Characters>4702</properties:Characters>
  <properties:Lines>126</properties:Lines>
  <properties:Paragraphs>42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2019-01-07T08:10:00Z</dcterms:created>
  <dc:creator>zbiondic</dc:creator>
  <cp:lastModifiedBy>wsadmin</cp:lastModifiedBy>
  <cp:lastPrinted>2019-01-10T10:26:00Z</cp:lastPrinted>
  <dcterms:modified xmlns:xsi="http://www.w3.org/2001/XMLSchema-instance" xsi:type="dcterms:W3CDTF">2019-01-10T12:40:00Z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1564-18.docx)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