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pct" w:w="5021"/>
        <w:tblLayout w:type="fixed"/>
        <w:tblLook w:val="04A0" w:noVBand="1" w:noHBand="0" w:lastColumn="0" w:firstColumn="1" w:lastRow="0" w:firstRow="1"/>
      </w:tblPr>
      <w:tblGrid>
        <w:gridCol w:w="870"/>
        <w:gridCol w:w="2685"/>
        <w:gridCol w:w="1542"/>
        <w:gridCol w:w="1619"/>
        <w:gridCol w:w="1338"/>
        <w:gridCol w:w="3253"/>
        <w:gridCol w:w="1276"/>
        <w:gridCol w:w="2833"/>
      </w:tblGrid>
      <w:tr w:rsidTr="00F56949" w:rsidR="00550E6A" w:rsidRPr="00D91332">
        <w:trPr>
          <w:trHeight w:val="255"/>
        </w:trPr>
        <w:tc>
          <w:tcPr>
            <w:tcW w:type="pct" w:w="500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0E6A" w:rsidP="00550E6A" w:rsidR="00550E6A" w:rsidRPr="00D9133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bookmarkStart w:name="_GoBack" w:id="0"/>
            <w:bookmarkEnd w:id="0"/>
            <w:r w:rsidRPr="00D91332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I.  TABLICA PRIJAVLJENIH TRAŽBINA - I. VIŠI ISPLATNI RED</w:t>
            </w:r>
          </w:p>
        </w:tc>
      </w:tr>
      <w:tr w:rsidTr="00585C8D" w:rsidR="004E654C" w:rsidRPr="00D91332">
        <w:trPr>
          <w:trHeight w:val="135"/>
        </w:trPr>
        <w:tc>
          <w:tcPr>
            <w:tcW w:type="pct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0E6A" w:rsidP="00550E6A" w:rsidR="00550E6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8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0E6A" w:rsidP="00550E6A" w:rsidR="00550E6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0E6A" w:rsidP="00550E6A" w:rsidR="00550E6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0E6A" w:rsidP="00550E6A" w:rsidR="00550E6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4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0E6A" w:rsidP="00550E6A" w:rsidR="00550E6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0E6A" w:rsidP="00550E6A" w:rsidR="00550E6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4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0E6A" w:rsidP="00550E6A" w:rsidR="00550E6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0E6A" w:rsidP="00550E6A" w:rsidR="00550E6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</w:tr>
      <w:tr w:rsidTr="00585C8D" w:rsidR="004E654C" w:rsidRPr="00B769BE">
        <w:trPr>
          <w:trHeight w:val="225"/>
        </w:trPr>
        <w:tc>
          <w:tcPr>
            <w:tcW w:type="pct" w:w="28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50E6A" w:rsidP="00550E6A" w:rsidR="00550E6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R. br. pr. tražbine</w:t>
            </w:r>
          </w:p>
        </w:tc>
        <w:tc>
          <w:tcPr>
            <w:tcW w:type="pct" w:w="87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50E6A" w:rsidP="00550E6A" w:rsidR="00550E6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Ime i prezime / tvrtka  ili naziv vjerovnika</w:t>
            </w:r>
          </w:p>
        </w:tc>
        <w:tc>
          <w:tcPr>
            <w:tcW w:type="pct" w:w="50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50E6A" w:rsidP="00550E6A" w:rsidR="00550E6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OIB vjerovnika </w:t>
            </w:r>
          </w:p>
        </w:tc>
        <w:tc>
          <w:tcPr>
            <w:tcW w:type="pct" w:w="52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50E6A" w:rsidP="00550E6A" w:rsidR="00550E6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pct" w:w="43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50E6A" w:rsidP="00550E6A" w:rsidR="00550E6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Iznos prijavljene tražbine (kn)</w:t>
            </w:r>
          </w:p>
        </w:tc>
        <w:tc>
          <w:tcPr>
            <w:tcW w:type="pct" w:w="105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50E6A" w:rsidP="00550E6A" w:rsidR="00550E6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pct" w:w="4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550E6A" w:rsidP="00550E6A" w:rsidR="00550E6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type="pct" w:w="91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50E6A" w:rsidP="00550E6A" w:rsidR="00550E6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</w:tr>
      <w:tr w:rsidTr="00585C8D" w:rsidR="004E654C" w:rsidRPr="00D91332">
        <w:trPr>
          <w:trHeight w:val="225"/>
        </w:trPr>
        <w:tc>
          <w:tcPr>
            <w:tcW w:type="pct" w:w="28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0E6A" w:rsidP="00550E6A" w:rsidR="00550E6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0E6A" w:rsidP="00550E6A" w:rsidR="00550E6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0E6A" w:rsidP="00550E6A" w:rsidR="00550E6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0E6A" w:rsidP="00550E6A" w:rsidR="00550E6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0E6A" w:rsidP="00550E6A" w:rsidR="00550E6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0E6A" w:rsidP="00550E6A" w:rsidR="00550E6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50E6A" w:rsidP="00550E6A" w:rsidR="00550E6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0E6A" w:rsidP="00550E6A" w:rsidR="00550E6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585C8D" w:rsidR="004E654C" w:rsidRPr="00D91332">
        <w:trPr>
          <w:trHeight w:val="135"/>
        </w:trPr>
        <w:tc>
          <w:tcPr>
            <w:tcW w:type="pct" w:w="28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550E6A" w:rsidP="00550E6A" w:rsidR="00550E6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pct" w:w="87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550E6A" w:rsidP="00550E6A" w:rsidR="00550E6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550E6A" w:rsidP="00550E6A" w:rsidR="00550E6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550E6A" w:rsidP="00550E6A" w:rsidR="00550E6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pct" w:w="43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550E6A" w:rsidP="00550E6A" w:rsidR="00550E6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pct" w:w="105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550E6A" w:rsidP="00550E6A" w:rsidR="00550E6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550E6A" w:rsidP="00550E6A" w:rsidR="00550E6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pct" w:w="91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550E6A" w:rsidP="00550E6A" w:rsidR="00550E6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</w:tr>
      <w:tr w:rsidTr="00C30E0B" w:rsidR="00585C8D" w:rsidRPr="00D91332">
        <w:trPr>
          <w:trHeight w:val="362"/>
        </w:trPr>
        <w:tc>
          <w:tcPr>
            <w:tcW w:type="pct" w:w="282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85C8D" w:rsidP="00C30E0B" w:rsidR="00585C8D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871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85C8D" w:rsidP="00C30E0B" w:rsidR="00585C8D" w:rsidRPr="007F7532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85C8D" w:rsidP="00C30E0B" w:rsidR="00585C8D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525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85C8D" w:rsidP="00C30E0B" w:rsidR="00585C8D">
            <w:pPr>
              <w:spacing w:after="0" w:before="6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585C8D" w:rsidP="00C30E0B" w:rsidR="00585C8D" w:rsidRPr="007B333E">
            <w:pPr>
              <w:spacing w:after="0" w:before="6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1055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C30E0B" w:rsidP="00C30E0B" w:rsidR="00585C8D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BRUTO PLAĆA</w:t>
            </w:r>
          </w:p>
        </w:tc>
        <w:tc>
          <w:tcPr>
            <w:tcW w:type="pct" w:w="414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CA257D" w:rsidP="00C30E0B" w:rsidR="00585C8D" w:rsidRPr="008706CF">
            <w:pPr>
              <w:spacing w:after="0" w:before="60"/>
              <w:jc w:val="right"/>
              <w:rPr>
                <w:rFonts w:cs="Arial" w:eastAsia="Times New Roman" w:hAnsi="Arial" w:ascii="Arial"/>
                <w:color w:themeColor="background1" w:val="FFFFFF"/>
                <w:sz w:val="20"/>
                <w:szCs w:val="20"/>
                <w:lang w:eastAsia="hr-HR"/>
              </w:rPr>
            </w:pPr>
            <w:r w:rsidRPr="008706CF">
              <w:rPr>
                <w:rFonts w:cs="Arial" w:eastAsia="Times New Roman" w:hAnsi="Arial" w:ascii="Arial"/>
                <w:color w:themeColor="background1" w:val="FFFFFF"/>
                <w:sz w:val="20"/>
                <w:szCs w:val="20"/>
                <w:lang w:eastAsia="hr-HR"/>
              </w:rPr>
              <w:t>0</w:t>
            </w:r>
            <w:r w:rsidR="00585C8D" w:rsidRPr="008706CF">
              <w:rPr>
                <w:rFonts w:cs="Arial" w:eastAsia="Times New Roman" w:hAnsi="Arial" w:ascii="Arial"/>
                <w:color w:themeColor="background1" w:val="FFFFFF"/>
                <w:sz w:val="20"/>
                <w:szCs w:val="20"/>
                <w:lang w:eastAsia="hr-HR"/>
              </w:rPr>
              <w:t>,</w:t>
            </w:r>
            <w:r w:rsidR="004301B7" w:rsidRPr="008706CF">
              <w:rPr>
                <w:rFonts w:cs="Arial" w:eastAsia="Times New Roman" w:hAnsi="Arial" w:ascii="Arial"/>
                <w:color w:themeColor="background1" w:val="FFFFFF"/>
                <w:sz w:val="20"/>
                <w:szCs w:val="20"/>
                <w:lang w:eastAsia="hr-HR"/>
              </w:rPr>
              <w:t>0</w:t>
            </w:r>
            <w:r w:rsidR="00585C8D" w:rsidRPr="008706CF">
              <w:rPr>
                <w:rFonts w:cs="Arial" w:eastAsia="Times New Roman" w:hAnsi="Arial" w:ascii="Arial"/>
                <w:color w:themeColor="background1" w:val="FFFFFF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pct" w:w="919"/>
            <w:vMerge w:val="restart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585C8D" w:rsidP="00C30E0B" w:rsidR="00585C8D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26C0E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 xml:space="preserve">radni odnos od </w:t>
            </w:r>
            <w:r w:rsidR="00CA257D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........ do ..........</w:t>
            </w:r>
            <w:r w:rsidRPr="00926C0E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.</w:t>
            </w:r>
          </w:p>
          <w:p w:rsidRDefault="00585C8D" w:rsidP="00C30E0B" w:rsidR="00585C8D" w:rsidRPr="00926C0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čl.</w:t>
            </w:r>
            <w:r w:rsidR="00A3322E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 xml:space="preserve"> 257. st.3 i 4. Stečajnog z</w:t>
            </w:r>
            <w:r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akon</w:t>
            </w:r>
            <w:r w:rsidR="00A3322E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a</w:t>
            </w:r>
          </w:p>
        </w:tc>
      </w:tr>
      <w:tr w:rsidTr="00C30E0B" w:rsidR="00585C8D" w:rsidRPr="00585C8D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85C8D" w:rsidP="00585C8D" w:rsidR="00585C8D" w:rsidRPr="00585C8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85C8D" w:rsidP="00585C8D" w:rsidR="00585C8D" w:rsidRPr="00585C8D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85C8D" w:rsidP="00585C8D" w:rsidR="00585C8D" w:rsidRPr="00585C8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85C8D" w:rsidP="00585C8D" w:rsidR="00585C8D" w:rsidRPr="00585C8D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585C8D" w:rsidP="00585C8D" w:rsidR="00585C8D" w:rsidRPr="00585C8D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585C8D" w:rsidP="00CA257D" w:rsidR="00585C8D" w:rsidRPr="00585C8D">
            <w:pPr>
              <w:spacing w:after="0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585C8D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 xml:space="preserve">neto plaća za </w:t>
            </w:r>
            <w:r w:rsidR="00CA257D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...</w:t>
            </w:r>
            <w:r w:rsidRPr="00585C8D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 xml:space="preserve"> mj. </w:t>
            </w:r>
            <w:r w:rsidR="00CA257D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......</w:t>
            </w:r>
            <w:r w:rsidRPr="00585C8D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CA257D" w:rsidP="00CA257D" w:rsidR="00585C8D" w:rsidRPr="008706CF">
            <w:pPr>
              <w:spacing w:after="0" w:before="4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8706CF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0</w:t>
            </w:r>
            <w:r w:rsidR="00585C8D" w:rsidRPr="008706CF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,</w:t>
            </w:r>
            <w:r w:rsidRPr="008706CF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00</w:t>
            </w:r>
          </w:p>
        </w:tc>
        <w:tc>
          <w:tcPr>
            <w:tcW w:type="pct" w:w="919"/>
            <w:vMerge/>
            <w:tcBorders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585C8D" w:rsidP="00585C8D" w:rsidR="00585C8D" w:rsidRPr="00585C8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C30E0B" w:rsidR="00585C8D" w:rsidRPr="00585C8D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85C8D" w:rsidP="00585C8D" w:rsidR="00585C8D" w:rsidRPr="00585C8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85C8D" w:rsidP="00585C8D" w:rsidR="00585C8D" w:rsidRPr="00585C8D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85C8D" w:rsidP="00585C8D" w:rsidR="00585C8D" w:rsidRPr="00585C8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85C8D" w:rsidP="00585C8D" w:rsidR="00585C8D" w:rsidRPr="00585C8D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585C8D" w:rsidP="00585C8D" w:rsidR="00585C8D" w:rsidRPr="00585C8D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bottom w:space="0" w:sz="4" w:color="auto" w:val="dashSmallGap"/>
              <w:right w:space="0" w:sz="4" w:color="auto" w:val="single"/>
            </w:tcBorders>
            <w:shd w:fill="auto" w:color="auto" w:val="clear"/>
            <w:hideMark/>
          </w:tcPr>
          <w:p w:rsidRDefault="00585C8D" w:rsidP="00CA257D" w:rsidR="00585C8D" w:rsidRPr="00585C8D">
            <w:pPr>
              <w:spacing w:after="0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585C8D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 xml:space="preserve">neto plaća za </w:t>
            </w:r>
            <w:r w:rsidR="00CA257D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 xml:space="preserve">... </w:t>
            </w:r>
            <w:r w:rsidRPr="00585C8D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 xml:space="preserve"> mj. </w:t>
            </w:r>
            <w:r w:rsidR="00CA257D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........</w:t>
            </w:r>
            <w:r w:rsidRPr="00585C8D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. - kamata</w:t>
            </w:r>
          </w:p>
        </w:tc>
        <w:tc>
          <w:tcPr>
            <w:tcW w:type="pct" w:w="414"/>
            <w:tcBorders>
              <w:left w:val="nil"/>
              <w:bottom w:space="0" w:sz="4" w:color="auto" w:val="dashSmallGap"/>
              <w:right w:space="0" w:sz="4" w:color="auto" w:val="single"/>
            </w:tcBorders>
            <w:shd w:fill="auto" w:color="auto" w:val="clear"/>
            <w:hideMark/>
          </w:tcPr>
          <w:p w:rsidRDefault="00585C8D" w:rsidP="00CA257D" w:rsidR="00585C8D" w:rsidRPr="008706CF">
            <w:pPr>
              <w:spacing w:after="0" w:before="4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8706CF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0,</w:t>
            </w:r>
            <w:r w:rsidR="00CA257D" w:rsidRPr="008706CF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00</w:t>
            </w:r>
          </w:p>
        </w:tc>
        <w:tc>
          <w:tcPr>
            <w:tcW w:type="pct" w:w="919"/>
            <w:vMerge/>
            <w:tcBorders>
              <w:left w:val="nil"/>
              <w:bottom w:space="0" w:sz="4" w:color="auto" w:val="dashSmallGap"/>
              <w:right w:space="0" w:sz="4" w:color="auto" w:val="single"/>
            </w:tcBorders>
            <w:shd w:fill="auto" w:color="auto" w:val="clear"/>
            <w:hideMark/>
          </w:tcPr>
          <w:p w:rsidRDefault="00585C8D" w:rsidP="00585C8D" w:rsidR="00585C8D" w:rsidRPr="00585C8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C30E0B" w:rsidR="00585C8D" w:rsidRPr="00D91332">
        <w:trPr>
          <w:trHeight w:val="547"/>
        </w:trPr>
        <w:tc>
          <w:tcPr>
            <w:tcW w:type="pct" w:w="282"/>
            <w:vMerge w:val="restart"/>
            <w:tcBorders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hideMark/>
          </w:tcPr>
          <w:p w:rsidRDefault="00585C8D" w:rsidP="00C30E0B" w:rsidR="00585C8D" w:rsidRPr="004301B7">
            <w:pPr>
              <w:spacing w:after="0" w:before="40"/>
              <w:jc w:val="center"/>
              <w:rPr>
                <w:rFonts w:cs="Arial" w:eastAsia="Times New Roman" w:hAnsi="Arial" w:ascii="Arial"/>
                <w:color w:themeColor="background1" w:val="FFFFFF"/>
                <w:sz w:val="20"/>
                <w:szCs w:val="20"/>
                <w:lang w:eastAsia="hr-HR"/>
              </w:rPr>
            </w:pPr>
            <w:r w:rsidRPr="004301B7">
              <w:rPr>
                <w:rFonts w:cs="Arial" w:eastAsia="Times New Roman" w:hAnsi="Arial" w:ascii="Arial"/>
                <w:color w:themeColor="background1" w:val="FFFFFF"/>
                <w:sz w:val="20"/>
                <w:szCs w:val="20"/>
                <w:lang w:eastAsia="hr-HR"/>
              </w:rPr>
              <w:t>5.</w:t>
            </w:r>
          </w:p>
          <w:p w:rsidRDefault="00585C8D" w:rsidP="00C30E0B" w:rsidR="00585C8D" w:rsidRPr="004301B7">
            <w:pPr>
              <w:spacing w:after="0" w:before="40"/>
              <w:rPr>
                <w:rFonts w:cs="Arial" w:eastAsia="Times New Roman" w:hAnsi="Arial" w:ascii="Arial"/>
                <w:color w:themeColor="background1" w:val="FFFFFF"/>
                <w:sz w:val="20"/>
                <w:szCs w:val="20"/>
                <w:lang w:eastAsia="hr-HR"/>
              </w:rPr>
            </w:pPr>
            <w:r w:rsidRPr="004301B7">
              <w:rPr>
                <w:rFonts w:cs="Arial" w:eastAsia="Times New Roman" w:hAnsi="Arial" w:ascii="Arial"/>
                <w:color w:themeColor="background1" w:val="FFFFFF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871"/>
            <w:vMerge w:val="restart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85C8D" w:rsidP="00C30E0B" w:rsidR="00585C8D" w:rsidRPr="004301B7">
            <w:pPr>
              <w:spacing w:after="0" w:before="40"/>
              <w:rPr>
                <w:rFonts w:cs="Arial" w:eastAsia="Times New Roman" w:hAnsi="Arial" w:ascii="Arial"/>
                <w:color w:themeColor="background1" w:val="FFFFFF"/>
                <w:sz w:val="18"/>
                <w:szCs w:val="18"/>
                <w:lang w:eastAsia="hr-HR"/>
              </w:rPr>
            </w:pPr>
            <w:r w:rsidRPr="004301B7">
              <w:rPr>
                <w:rFonts w:cs="Arial" w:eastAsia="Times New Roman" w:hAnsi="Arial" w:ascii="Arial"/>
                <w:color w:themeColor="background1" w:val="FFFFFF"/>
                <w:sz w:val="20"/>
                <w:szCs w:val="20"/>
                <w:lang w:eastAsia="hr-HR"/>
              </w:rPr>
              <w:t xml:space="preserve">REPUBLIKA HRVATSKA, </w:t>
            </w:r>
            <w:r w:rsidRPr="004301B7">
              <w:rPr>
                <w:rFonts w:cs="Arial" w:eastAsia="Times New Roman" w:hAnsi="Arial" w:ascii="Arial"/>
                <w:color w:themeColor="background1" w:val="FFFFFF"/>
                <w:sz w:val="18"/>
                <w:szCs w:val="18"/>
                <w:lang w:eastAsia="hr-HR"/>
              </w:rPr>
              <w:t>MINISTARSTVO FINANCIJA</w:t>
            </w:r>
          </w:p>
          <w:p w:rsidRDefault="00585C8D" w:rsidP="00C30E0B" w:rsidR="00585C8D" w:rsidRPr="004301B7">
            <w:pPr>
              <w:spacing w:after="0" w:before="40"/>
              <w:rPr>
                <w:rFonts w:cs="Arial" w:eastAsia="Times New Roman" w:hAnsi="Arial" w:ascii="Arial"/>
                <w:color w:themeColor="background1" w:val="FFFFFF"/>
                <w:sz w:val="20"/>
                <w:szCs w:val="20"/>
                <w:lang w:eastAsia="hr-HR"/>
              </w:rPr>
            </w:pPr>
            <w:r w:rsidRPr="004301B7">
              <w:rPr>
                <w:rFonts w:cs="Arial" w:eastAsia="Times New Roman" w:hAnsi="Arial" w:ascii="Arial"/>
                <w:color w:themeColor="background1" w:val="FFFFFF"/>
                <w:sz w:val="20"/>
                <w:szCs w:val="20"/>
                <w:lang w:eastAsia="hr-HR"/>
              </w:rPr>
              <w:t>Porezna uprava, Područni ured Zagreb</w:t>
            </w:r>
          </w:p>
        </w:tc>
        <w:tc>
          <w:tcPr>
            <w:tcW w:type="pct" w:w="500"/>
            <w:vMerge w:val="restart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85C8D" w:rsidP="00C30E0B" w:rsidR="00585C8D" w:rsidRPr="004301B7">
            <w:pPr>
              <w:spacing w:after="0" w:before="40"/>
              <w:rPr>
                <w:rFonts w:cs="Arial" w:eastAsia="Times New Roman" w:hAnsi="Arial" w:ascii="Arial"/>
                <w:color w:themeColor="background1" w:val="FFFFFF"/>
                <w:sz w:val="20"/>
                <w:szCs w:val="20"/>
                <w:lang w:eastAsia="hr-HR"/>
              </w:rPr>
            </w:pPr>
            <w:r w:rsidRPr="004301B7">
              <w:rPr>
                <w:rFonts w:cs="Arial" w:eastAsia="Times New Roman" w:hAnsi="Arial" w:ascii="Arial"/>
                <w:color w:themeColor="background1" w:val="FFFFFF"/>
                <w:sz w:val="20"/>
                <w:szCs w:val="20"/>
                <w:lang w:eastAsia="hr-HR"/>
              </w:rPr>
              <w:t>18683136487 </w:t>
            </w:r>
          </w:p>
        </w:tc>
        <w:tc>
          <w:tcPr>
            <w:tcW w:type="pct" w:w="525"/>
            <w:vMerge w:val="restart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85C8D" w:rsidP="00C30E0B" w:rsidR="00585C8D" w:rsidRPr="004301B7">
            <w:pPr>
              <w:spacing w:after="0" w:before="40"/>
              <w:rPr>
                <w:rFonts w:cs="Arial" w:eastAsia="Times New Roman" w:hAnsi="Arial" w:ascii="Arial"/>
                <w:color w:themeColor="background1" w:val="FFFFFF"/>
                <w:sz w:val="16"/>
                <w:szCs w:val="16"/>
                <w:lang w:eastAsia="hr-HR"/>
              </w:rPr>
            </w:pPr>
            <w:r w:rsidRPr="004301B7">
              <w:rPr>
                <w:rFonts w:cs="Arial" w:eastAsia="Times New Roman" w:hAnsi="Arial" w:ascii="Arial"/>
                <w:color w:themeColor="background1" w:val="FFFFFF"/>
                <w:sz w:val="16"/>
                <w:szCs w:val="16"/>
                <w:lang w:eastAsia="hr-HR"/>
              </w:rPr>
              <w:t xml:space="preserve">HR-10000 Zagreb,  </w:t>
            </w: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C30E0B" w:rsidR="00585C8D" w:rsidRPr="004301B7">
            <w:pPr>
              <w:spacing w:after="0" w:before="40"/>
              <w:jc w:val="right"/>
              <w:rPr>
                <w:rFonts w:cs="Arial" w:eastAsia="Times New Roman" w:hAnsi="Arial" w:ascii="Arial"/>
                <w:color w:themeColor="background1" w:val="FFFFFF"/>
                <w:sz w:val="16"/>
                <w:szCs w:val="16"/>
                <w:lang w:eastAsia="hr-HR"/>
              </w:rPr>
            </w:pPr>
            <w:r w:rsidRPr="004301B7">
              <w:rPr>
                <w:rFonts w:cs="Arial" w:eastAsia="Times New Roman" w:hAnsi="Arial" w:ascii="Arial"/>
                <w:color w:themeColor="background1" w:val="FFFFFF"/>
                <w:sz w:val="16"/>
                <w:szCs w:val="16"/>
                <w:lang w:eastAsia="hr-HR"/>
              </w:rPr>
              <w:t>nespecificirani iznos</w:t>
            </w:r>
          </w:p>
        </w:tc>
        <w:tc>
          <w:tcPr>
            <w:tcW w:type="pct" w:w="1055"/>
            <w:tcBorders>
              <w:top w:space="0" w:sz="4" w:color="auto" w:val="dashSmallGap"/>
              <w:left w:val="nil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:rsidRDefault="00585C8D" w:rsidP="00C30E0B" w:rsidR="00585C8D" w:rsidRPr="004301B7">
            <w:pPr>
              <w:spacing w:after="0" w:before="4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4301B7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porezi, doprinosi i druga javna davanja iz plaće</w:t>
            </w:r>
          </w:p>
        </w:tc>
        <w:tc>
          <w:tcPr>
            <w:tcW w:type="pct" w:w="414"/>
            <w:tcBorders>
              <w:top w:space="0" w:sz="4" w:color="auto" w:val="dashSmallGap"/>
              <w:left w:val="nil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CA257D" w:rsidP="00C30E0B" w:rsidR="00585C8D" w:rsidRPr="008706CF">
            <w:pPr>
              <w:spacing w:after="0" w:before="40"/>
              <w:jc w:val="right"/>
              <w:rPr>
                <w:rFonts w:cs="Arial" w:eastAsia="Times New Roman" w:hAnsi="Arial" w:ascii="Arial"/>
                <w:color w:themeColor="background1" w:val="FFFFFF"/>
                <w:sz w:val="20"/>
                <w:szCs w:val="20"/>
                <w:lang w:eastAsia="hr-HR"/>
              </w:rPr>
            </w:pPr>
            <w:r w:rsidRPr="008706CF">
              <w:rPr>
                <w:rFonts w:cs="Arial" w:eastAsia="Times New Roman" w:hAnsi="Arial" w:ascii="Arial"/>
                <w:color w:themeColor="background1" w:val="FFFFFF"/>
                <w:sz w:val="20"/>
                <w:szCs w:val="20"/>
                <w:lang w:eastAsia="hr-HR"/>
              </w:rPr>
              <w:t>0</w:t>
            </w:r>
            <w:r w:rsidR="00CF23DB" w:rsidRPr="008706CF">
              <w:rPr>
                <w:rFonts w:cs="Arial" w:eastAsia="Times New Roman" w:hAnsi="Arial" w:ascii="Arial"/>
                <w:color w:themeColor="background1" w:val="FFFFFF"/>
                <w:sz w:val="20"/>
                <w:szCs w:val="20"/>
                <w:lang w:eastAsia="hr-HR"/>
              </w:rPr>
              <w:t>,</w:t>
            </w:r>
            <w:r w:rsidRPr="008706CF">
              <w:rPr>
                <w:rFonts w:cs="Arial" w:eastAsia="Times New Roman" w:hAnsi="Arial" w:ascii="Arial"/>
                <w:color w:themeColor="background1" w:val="FFFFFF"/>
                <w:sz w:val="20"/>
                <w:szCs w:val="20"/>
                <w:lang w:eastAsia="hr-HR"/>
              </w:rPr>
              <w:t>00</w:t>
            </w:r>
          </w:p>
        </w:tc>
        <w:tc>
          <w:tcPr>
            <w:tcW w:type="pct" w:w="919"/>
            <w:vMerge w:val="restart"/>
            <w:tcBorders>
              <w:top w:space="0" w:sz="4" w:color="auto" w:val="dashSmallGap"/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585C8D" w:rsidP="00C30E0B" w:rsidR="00585C8D" w:rsidRPr="00C30E0B">
            <w:pPr>
              <w:spacing w:after="0" w:before="4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C30E0B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zakonske obveze iz plaća zaposlenika koje obustavlja i uplaćuje poslodavac</w:t>
            </w:r>
          </w:p>
        </w:tc>
      </w:tr>
      <w:tr w:rsidTr="00585C8D" w:rsidR="00585C8D" w:rsidRPr="007116BA">
        <w:trPr>
          <w:trHeight w:val="149"/>
        </w:trPr>
        <w:tc>
          <w:tcPr>
            <w:tcW w:type="pct" w:w="282"/>
            <w:vMerge/>
            <w:tcBorders>
              <w:top w:space="0" w:sz="4" w:color="auto" w:val="dotted"/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116BA" w:rsidR="00585C8D" w:rsidRPr="007116B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116BA" w:rsidR="00585C8D" w:rsidRPr="007116B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116BA" w:rsidR="00585C8D" w:rsidRPr="007116B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52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116BA" w:rsidR="00585C8D" w:rsidRPr="007116B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D471AC" w:rsidR="00585C8D" w:rsidRPr="00CD78ED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585C8D" w:rsidP="00A42DEF" w:rsidR="00585C8D" w:rsidRPr="004E654C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1406:porez na doh. od nesa. rada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30E0B" w:rsidP="00A42DEF" w:rsidR="00585C8D" w:rsidRPr="008706CF">
            <w:pPr>
              <w:spacing w:after="0"/>
              <w:jc w:val="right"/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</w:pPr>
            <w:r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0,00</w:t>
            </w:r>
          </w:p>
        </w:tc>
        <w:tc>
          <w:tcPr>
            <w:tcW w:type="pct" w:w="919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CD78ED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585C8D" w:rsidR="00585C8D" w:rsidRPr="007B333E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585C8D" w:rsidP="00A42DEF" w:rsidR="00585C8D" w:rsidRPr="007B333E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7B333E">
              <w:rPr>
                <w:rFonts w:cs="Arial" w:hAnsi="Arial" w:ascii="Arial"/>
                <w:i/>
                <w:sz w:val="16"/>
                <w:szCs w:val="16"/>
              </w:rPr>
              <w:t>1406:porez na doh. od nesa. rada-kamata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C30E0B" w:rsidP="00A42DEF" w:rsidR="00585C8D" w:rsidRPr="008706CF">
            <w:pPr>
              <w:spacing w:after="0"/>
              <w:jc w:val="right"/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</w:pPr>
            <w:r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0,00</w:t>
            </w:r>
          </w:p>
        </w:tc>
        <w:tc>
          <w:tcPr>
            <w:tcW w:type="pct" w:w="919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</w:tr>
      <w:tr w:rsidTr="00585C8D" w:rsidR="00585C8D" w:rsidRPr="007B333E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585C8D" w:rsidP="00A42DEF" w:rsidR="00585C8D" w:rsidRPr="007B333E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7B333E">
              <w:rPr>
                <w:rFonts w:cs="Arial" w:hAnsi="Arial" w:ascii="Arial"/>
                <w:i/>
                <w:sz w:val="16"/>
                <w:szCs w:val="16"/>
              </w:rPr>
              <w:t>1880: porez i prirez na dohodak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30E0B" w:rsidP="00A42DEF" w:rsidR="00585C8D" w:rsidRPr="008706CF">
            <w:pPr>
              <w:spacing w:after="0"/>
              <w:jc w:val="right"/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</w:pPr>
            <w:r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0,00</w:t>
            </w:r>
          </w:p>
        </w:tc>
        <w:tc>
          <w:tcPr>
            <w:tcW w:type="pct" w:w="919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585C8D" w:rsidR="00585C8D" w:rsidRPr="007B333E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585C8D" w:rsidP="00A42DEF" w:rsidR="00585C8D" w:rsidRPr="007B333E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7B333E">
              <w:rPr>
                <w:rFonts w:cs="Arial" w:hAnsi="Arial" w:ascii="Arial"/>
                <w:i/>
                <w:sz w:val="16"/>
                <w:szCs w:val="16"/>
              </w:rPr>
              <w:t>1880: porez i prirez na dohodak-kamata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C30E0B" w:rsidP="00A42DEF" w:rsidR="00585C8D" w:rsidRPr="008706CF">
            <w:pPr>
              <w:spacing w:after="0"/>
              <w:jc w:val="right"/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</w:pPr>
            <w:r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0,00</w:t>
            </w:r>
          </w:p>
        </w:tc>
        <w:tc>
          <w:tcPr>
            <w:tcW w:type="pct" w:w="919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585C8D" w:rsidR="00585C8D" w:rsidRPr="007B333E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585C8D" w:rsidP="00A42DEF" w:rsidR="00585C8D" w:rsidRPr="007B333E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7B333E">
              <w:rPr>
                <w:rFonts w:cs="Arial" w:hAnsi="Arial" w:ascii="Arial"/>
                <w:i/>
                <w:sz w:val="16"/>
                <w:szCs w:val="16"/>
              </w:rPr>
              <w:t>2003 doprinos za MO - II stup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257D" w:rsidP="00CA257D" w:rsidR="00585C8D" w:rsidRPr="008706CF">
            <w:pPr>
              <w:spacing w:after="0"/>
              <w:jc w:val="right"/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</w:pPr>
            <w:r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0</w:t>
            </w:r>
            <w:r w:rsidR="00585C8D"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,</w:t>
            </w:r>
            <w:r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00</w:t>
            </w:r>
          </w:p>
        </w:tc>
        <w:tc>
          <w:tcPr>
            <w:tcW w:type="pct" w:w="919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585C8D" w:rsidR="00585C8D" w:rsidRPr="007B333E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585C8D" w:rsidP="00A42DEF" w:rsidR="00585C8D" w:rsidRPr="007B333E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7B333E">
              <w:rPr>
                <w:rFonts w:cs="Arial" w:hAnsi="Arial" w:ascii="Arial"/>
                <w:i/>
                <w:sz w:val="16"/>
                <w:szCs w:val="16"/>
              </w:rPr>
              <w:t>2003 doprinos za MO - II stup-kamata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CA257D" w:rsidP="00CA257D" w:rsidR="00585C8D" w:rsidRPr="008706CF">
            <w:pPr>
              <w:spacing w:after="0"/>
              <w:jc w:val="right"/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</w:pPr>
            <w:r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0</w:t>
            </w:r>
            <w:r w:rsidR="00CF23DB"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,</w:t>
            </w:r>
            <w:r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00</w:t>
            </w:r>
          </w:p>
        </w:tc>
        <w:tc>
          <w:tcPr>
            <w:tcW w:type="pct" w:w="919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585C8D" w:rsidR="00585C8D" w:rsidRPr="007B333E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585C8D" w:rsidP="00A42DEF" w:rsidR="00585C8D" w:rsidRPr="007B333E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7B333E">
              <w:rPr>
                <w:rFonts w:cs="Arial" w:hAnsi="Arial" w:ascii="Arial"/>
                <w:i/>
                <w:sz w:val="16"/>
                <w:szCs w:val="16"/>
              </w:rPr>
              <w:t>8109 doprinos za MO – I stup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257D" w:rsidP="00CA257D" w:rsidR="00585C8D" w:rsidRPr="008706CF">
            <w:pPr>
              <w:spacing w:after="0"/>
              <w:jc w:val="right"/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</w:pPr>
            <w:r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0</w:t>
            </w:r>
            <w:r w:rsidR="00585C8D"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,</w:t>
            </w:r>
            <w:r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00</w:t>
            </w:r>
          </w:p>
        </w:tc>
        <w:tc>
          <w:tcPr>
            <w:tcW w:type="pct" w:w="919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585C8D" w:rsidR="00585C8D" w:rsidRPr="007B333E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585C8D" w:rsidP="00A42DEF" w:rsidR="00585C8D" w:rsidRPr="007B333E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7B333E">
              <w:rPr>
                <w:rFonts w:cs="Arial" w:hAnsi="Arial" w:ascii="Arial"/>
                <w:i/>
                <w:sz w:val="16"/>
                <w:szCs w:val="16"/>
              </w:rPr>
              <w:t>8109 doprinos za MO – I stup - kamata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CA257D" w:rsidP="00CA257D" w:rsidR="00585C8D" w:rsidRPr="008706CF">
            <w:pPr>
              <w:spacing w:after="0"/>
              <w:jc w:val="right"/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</w:pPr>
            <w:r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0</w:t>
            </w:r>
            <w:r w:rsidR="00CF23DB"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,</w:t>
            </w:r>
            <w:r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00</w:t>
            </w:r>
          </w:p>
        </w:tc>
        <w:tc>
          <w:tcPr>
            <w:tcW w:type="pct" w:w="919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585C8D" w:rsidR="00585C8D" w:rsidRPr="007B333E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7B333E" w:rsidR="00585C8D" w:rsidRPr="007B333E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585C8D" w:rsidP="00A42DEF" w:rsidR="00585C8D" w:rsidRPr="007B333E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7B333E">
              <w:rPr>
                <w:rFonts w:cs="Arial" w:hAnsi="Arial" w:ascii="Arial"/>
                <w:i/>
                <w:sz w:val="16"/>
                <w:szCs w:val="16"/>
              </w:rPr>
              <w:t>8168 doprinos za MO-I stup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30E0B" w:rsidP="00A42DEF" w:rsidR="00585C8D" w:rsidRPr="008706CF">
            <w:pPr>
              <w:spacing w:after="0"/>
              <w:jc w:val="right"/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</w:pPr>
            <w:r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0,00</w:t>
            </w:r>
          </w:p>
        </w:tc>
        <w:tc>
          <w:tcPr>
            <w:tcW w:type="pct" w:w="919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585C8D" w:rsidR="00585C8D" w:rsidRPr="007B333E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585C8D" w:rsidP="00A42DEF" w:rsidR="00585C8D" w:rsidRPr="007B333E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7B333E">
              <w:rPr>
                <w:rFonts w:cs="Arial" w:hAnsi="Arial" w:ascii="Arial"/>
                <w:i/>
                <w:sz w:val="16"/>
                <w:szCs w:val="16"/>
              </w:rPr>
              <w:t>8168 doprinos za MO-I stup - kamata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C30E0B" w:rsidP="00A42DEF" w:rsidR="00585C8D" w:rsidRPr="008706CF">
            <w:pPr>
              <w:spacing w:after="0"/>
              <w:jc w:val="right"/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</w:pPr>
            <w:r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0,00</w:t>
            </w:r>
          </w:p>
        </w:tc>
        <w:tc>
          <w:tcPr>
            <w:tcW w:type="pct" w:w="919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585C8D" w:rsidP="007B333E" w:rsidR="00585C8D" w:rsidRPr="007B333E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C30E0B" w:rsidR="004301B7" w:rsidRPr="007B333E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themeFillShade="F2" w:themeFill="background1" w:fill="F2F2F2" w:color="auto" w:val="clear"/>
          </w:tcPr>
          <w:p w:rsidRDefault="004301B7" w:rsidP="004301B7" w:rsidR="004301B7" w:rsidRPr="004301B7">
            <w:pPr>
              <w:rPr>
                <w:rFonts w:cs="Arial" w:hAnsi="Arial" w:ascii="Arial"/>
                <w:sz w:val="20"/>
                <w:szCs w:val="20"/>
              </w:rPr>
            </w:pPr>
            <w:r w:rsidRPr="004301B7">
              <w:rPr>
                <w:rFonts w:cs="Arial" w:hAnsi="Arial" w:ascii="Arial"/>
                <w:sz w:val="20"/>
                <w:szCs w:val="20"/>
              </w:rPr>
              <w:t>zakonom propisane obveze na plaću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themeFillShade="F2" w:themeFill="background1" w:fill="F2F2F2" w:color="auto" w:val="clear"/>
            <w:vAlign w:val="center"/>
          </w:tcPr>
          <w:p w:rsidRDefault="004301B7" w:rsidP="00C30E0B" w:rsidR="004301B7" w:rsidRPr="008706CF">
            <w:pPr>
              <w:jc w:val="right"/>
              <w:rPr>
                <w:rFonts w:cs="Arial" w:hAnsi="Arial" w:ascii="Arial"/>
                <w:color w:themeColor="background1" w:val="FFFFFF"/>
                <w:sz w:val="20"/>
                <w:szCs w:val="20"/>
              </w:rPr>
            </w:pPr>
            <w:r w:rsidRPr="008706CF">
              <w:rPr>
                <w:rFonts w:cs="Arial" w:hAnsi="Arial" w:ascii="Arial"/>
                <w:color w:themeColor="background1" w:val="FFFFFF"/>
                <w:sz w:val="20"/>
                <w:szCs w:val="20"/>
              </w:rPr>
              <w:t>0,</w:t>
            </w:r>
            <w:r w:rsidR="00CA257D" w:rsidRPr="008706CF">
              <w:rPr>
                <w:rFonts w:cs="Arial" w:hAnsi="Arial" w:ascii="Arial"/>
                <w:color w:themeColor="background1" w:val="FFFFFF"/>
                <w:sz w:val="20"/>
                <w:szCs w:val="20"/>
              </w:rPr>
              <w:t>00</w:t>
            </w:r>
          </w:p>
        </w:tc>
        <w:tc>
          <w:tcPr>
            <w:tcW w:type="pct" w:w="919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4301B7" w:rsidR="004301B7" w:rsidRPr="007B333E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4301B7" w:rsidP="00A42DEF" w:rsidR="004301B7" w:rsidRPr="00A42DEF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A42DEF">
              <w:rPr>
                <w:rFonts w:cs="Arial" w:hAnsi="Arial" w:ascii="Arial"/>
                <w:i/>
                <w:sz w:val="16"/>
                <w:szCs w:val="16"/>
              </w:rPr>
              <w:t>8400 doprinos za ZO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CA257D" w:rsidP="00CA257D" w:rsidR="004301B7" w:rsidRPr="008706CF">
            <w:pPr>
              <w:spacing w:after="0"/>
              <w:jc w:val="right"/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</w:pPr>
            <w:r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0</w:t>
            </w:r>
            <w:r w:rsidR="004301B7"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,</w:t>
            </w:r>
            <w:r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00</w:t>
            </w:r>
          </w:p>
        </w:tc>
        <w:tc>
          <w:tcPr>
            <w:tcW w:type="pct" w:w="919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4301B7" w:rsidR="004301B7" w:rsidRPr="007B333E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4301B7" w:rsidP="00A42DEF" w:rsidR="004301B7" w:rsidRPr="00A42DEF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A42DEF">
              <w:rPr>
                <w:rFonts w:cs="Arial" w:hAnsi="Arial" w:ascii="Arial"/>
                <w:i/>
                <w:sz w:val="16"/>
                <w:szCs w:val="16"/>
              </w:rPr>
              <w:t>8400 doprinos za ZO – kamata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CA257D" w:rsidP="00CA257D" w:rsidR="004301B7" w:rsidRPr="008706CF">
            <w:pPr>
              <w:spacing w:after="0"/>
              <w:jc w:val="right"/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</w:pPr>
            <w:r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0</w:t>
            </w:r>
            <w:r w:rsidR="004301B7"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,</w:t>
            </w:r>
            <w:r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00</w:t>
            </w:r>
          </w:p>
        </w:tc>
        <w:tc>
          <w:tcPr>
            <w:tcW w:type="pct" w:w="919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4301B7" w:rsidR="004301B7" w:rsidRPr="007B333E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4301B7" w:rsidP="00A42DEF" w:rsidR="004301B7" w:rsidRPr="00A42DEF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A42DEF">
              <w:rPr>
                <w:rFonts w:cs="Arial" w:hAnsi="Arial" w:ascii="Arial"/>
                <w:i/>
                <w:sz w:val="16"/>
                <w:szCs w:val="16"/>
              </w:rPr>
              <w:t>8559 dop. za ozlj.na radu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CA257D" w:rsidP="00CA257D" w:rsidR="004301B7" w:rsidRPr="008706CF">
            <w:pPr>
              <w:spacing w:after="0"/>
              <w:jc w:val="right"/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</w:pPr>
            <w:r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0</w:t>
            </w:r>
            <w:r w:rsidR="004301B7"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,</w:t>
            </w:r>
            <w:r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00</w:t>
            </w:r>
          </w:p>
        </w:tc>
        <w:tc>
          <w:tcPr>
            <w:tcW w:type="pct" w:w="919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4301B7" w:rsidR="004301B7" w:rsidRPr="007B333E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4301B7" w:rsidP="00A42DEF" w:rsidR="004301B7" w:rsidRPr="00A42DEF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A42DEF">
              <w:rPr>
                <w:rFonts w:cs="Arial" w:hAnsi="Arial" w:ascii="Arial"/>
                <w:i/>
                <w:sz w:val="16"/>
                <w:szCs w:val="16"/>
              </w:rPr>
              <w:t>8559 dop. za ozlj.na rad. – kamata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4301B7" w:rsidP="00CA257D" w:rsidR="004301B7" w:rsidRPr="008706CF">
            <w:pPr>
              <w:spacing w:after="0"/>
              <w:jc w:val="right"/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</w:pPr>
            <w:r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0,</w:t>
            </w:r>
            <w:r w:rsidR="00CA257D"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00</w:t>
            </w:r>
          </w:p>
        </w:tc>
        <w:tc>
          <w:tcPr>
            <w:tcW w:type="pct" w:w="919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4301B7" w:rsidR="004301B7" w:rsidRPr="007B333E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4301B7" w:rsidP="00A42DEF" w:rsidR="004301B7" w:rsidRPr="00A42DEF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A42DEF">
              <w:rPr>
                <w:rFonts w:cs="Arial" w:hAnsi="Arial" w:ascii="Arial"/>
                <w:i/>
                <w:sz w:val="16"/>
                <w:szCs w:val="16"/>
              </w:rPr>
              <w:t>8702 dop. za zapošljavanje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CA257D" w:rsidP="00CA257D" w:rsidR="004301B7" w:rsidRPr="008706CF">
            <w:pPr>
              <w:spacing w:after="0"/>
              <w:jc w:val="right"/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</w:pPr>
            <w:r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0</w:t>
            </w:r>
            <w:r w:rsidR="004301B7"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,</w:t>
            </w:r>
            <w:r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00</w:t>
            </w:r>
          </w:p>
        </w:tc>
        <w:tc>
          <w:tcPr>
            <w:tcW w:type="pct" w:w="919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4301B7" w:rsidR="004301B7" w:rsidRPr="007B333E">
        <w:trPr>
          <w:trHeight w:val="170"/>
        </w:trPr>
        <w:tc>
          <w:tcPr>
            <w:tcW w:type="pct" w:w="2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2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3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055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4301B7" w:rsidP="00A42DEF" w:rsidR="004301B7" w:rsidRPr="00A42DEF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A42DEF">
              <w:rPr>
                <w:rFonts w:cs="Arial" w:hAnsi="Arial" w:ascii="Arial"/>
                <w:i/>
                <w:sz w:val="16"/>
                <w:szCs w:val="16"/>
              </w:rPr>
              <w:t>8702 dop. za zapošlja. – kamata</w:t>
            </w:r>
          </w:p>
        </w:tc>
        <w:tc>
          <w:tcPr>
            <w:tcW w:type="pct" w:w="41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CA257D" w:rsidP="00CA257D" w:rsidR="004301B7" w:rsidRPr="008706CF">
            <w:pPr>
              <w:spacing w:after="0"/>
              <w:jc w:val="right"/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</w:pPr>
            <w:r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0</w:t>
            </w:r>
            <w:r w:rsidR="004301B7"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,</w:t>
            </w:r>
            <w:r w:rsidRPr="008706CF">
              <w:rPr>
                <w:rFonts w:cs="Arial" w:hAnsi="Arial" w:ascii="Arial"/>
                <w:i/>
                <w:color w:themeColor="background1" w:val="FFFFFF"/>
                <w:sz w:val="16"/>
                <w:szCs w:val="16"/>
              </w:rPr>
              <w:t>00</w:t>
            </w:r>
          </w:p>
        </w:tc>
        <w:tc>
          <w:tcPr>
            <w:tcW w:type="pct" w:w="919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4301B7" w:rsidP="007B333E" w:rsidR="004301B7" w:rsidRPr="007B333E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585C8D" w:rsidR="00585C8D" w:rsidRPr="00EB70AC">
        <w:trPr>
          <w:trHeight w:val="57"/>
        </w:trPr>
        <w:tc>
          <w:tcPr>
            <w:tcW w:type="pct" w:w="28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FF5121" w:rsidR="00585C8D" w:rsidRPr="00EB70AC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871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FF5121" w:rsidR="00585C8D" w:rsidRPr="00EB70AC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FF5121" w:rsidR="00585C8D" w:rsidRPr="00EB70AC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2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FF5121" w:rsidR="00585C8D" w:rsidRPr="00EB70AC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434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FF5121" w:rsidR="00585C8D" w:rsidRPr="00EB70AC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105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FF5121" w:rsidR="00585C8D" w:rsidRPr="00EB70AC">
            <w:pPr>
              <w:spacing w:after="0"/>
              <w:rPr>
                <w:rFonts w:cs="Arial" w:eastAsia="Times New Roman" w:hAnsi="Arial" w:ascii="Arial"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414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FF5121" w:rsidR="00585C8D" w:rsidRPr="00EB70AC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919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E65D7A" w:rsidR="00585C8D" w:rsidRPr="00EB70AC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</w:tr>
      <w:tr w:rsidTr="00585C8D" w:rsidR="00585C8D" w:rsidRPr="00A42DEF">
        <w:trPr>
          <w:trHeight w:val="170"/>
        </w:trPr>
        <w:tc>
          <w:tcPr>
            <w:tcW w:type="pct" w:w="2178"/>
            <w:gridSpan w:val="4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EB70AC" w:rsidR="00585C8D" w:rsidRPr="00A42DEF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 w:rsidRPr="00A42DEF"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I. VIŠI SPLATNI RED UKUPNO:</w:t>
            </w:r>
          </w:p>
        </w:tc>
        <w:tc>
          <w:tcPr>
            <w:tcW w:type="pct" w:w="434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C30E0B" w:rsidP="0016017E" w:rsidR="00585C8D" w:rsidRPr="00A42DEF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b/>
                <w:color w:val="000000"/>
                <w:lang w:eastAsia="hr-HR"/>
              </w:rPr>
              <w:t>0</w:t>
            </w:r>
            <w:r w:rsidR="00585C8D" w:rsidRPr="00A42DEF">
              <w:rPr>
                <w:rFonts w:cs="Arial" w:eastAsia="Times New Roman" w:hAnsi="Arial" w:ascii="Arial"/>
                <w:b/>
                <w:color w:val="000000"/>
                <w:lang w:eastAsia="hr-HR"/>
              </w:rPr>
              <w:t>,00</w:t>
            </w:r>
          </w:p>
        </w:tc>
        <w:tc>
          <w:tcPr>
            <w:tcW w:type="pct" w:w="105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C30E0B" w:rsidR="00585C8D" w:rsidRPr="00A42DEF">
            <w:pPr>
              <w:spacing w:after="0"/>
              <w:jc w:val="right"/>
              <w:rPr>
                <w:rFonts w:cs="Arial" w:eastAsia="Times New Roman" w:hAnsi="Arial" w:ascii="Arial"/>
                <w:b/>
                <w:iCs/>
                <w:color w:val="000000"/>
                <w:lang w:eastAsia="hr-HR"/>
              </w:rPr>
            </w:pPr>
          </w:p>
        </w:tc>
        <w:tc>
          <w:tcPr>
            <w:tcW w:type="pct" w:w="414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C30E0B" w:rsidP="00A42DEF" w:rsidR="00585C8D" w:rsidRPr="00A42DEF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b/>
                <w:color w:val="000000"/>
                <w:lang w:eastAsia="hr-HR"/>
              </w:rPr>
              <w:t>0</w:t>
            </w:r>
            <w:r w:rsidR="00585C8D" w:rsidRPr="00A42DEF">
              <w:rPr>
                <w:rFonts w:cs="Arial" w:eastAsia="Times New Roman" w:hAnsi="Arial" w:ascii="Arial"/>
                <w:b/>
                <w:color w:val="000000"/>
                <w:lang w:eastAsia="hr-HR"/>
              </w:rPr>
              <w:t>,</w:t>
            </w:r>
            <w:r w:rsidR="00A42DEF" w:rsidRPr="00A42DEF">
              <w:rPr>
                <w:rFonts w:cs="Arial" w:eastAsia="Times New Roman" w:hAnsi="Arial" w:ascii="Arial"/>
                <w:b/>
                <w:color w:val="000000"/>
                <w:lang w:eastAsia="hr-HR"/>
              </w:rPr>
              <w:t>00</w:t>
            </w:r>
          </w:p>
        </w:tc>
        <w:tc>
          <w:tcPr>
            <w:tcW w:type="pct" w:w="919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585C8D" w:rsidP="00E65D7A" w:rsidR="00585C8D" w:rsidRPr="00A42DEF">
            <w:pPr>
              <w:spacing w:after="0"/>
              <w:rPr>
                <w:rFonts w:cs="Arial" w:eastAsia="Times New Roman" w:hAnsi="Arial" w:ascii="Arial"/>
                <w:b/>
                <w:i/>
                <w:iCs/>
                <w:color w:val="000000"/>
                <w:lang w:eastAsia="hr-HR"/>
              </w:rPr>
            </w:pPr>
          </w:p>
        </w:tc>
      </w:tr>
    </w:tbl>
    <w:p w14:textId="a3210f5" w14:paraId="a3210f5" w:rsidRDefault="002C0802" w:rsidR="002C0802">
      <w:pPr>
        <w:spacing w:lineRule="auto" w:line="276" w:after="200"/>
        <w15:collapsed w:val="false"/>
        <w:rPr>
          <w:rFonts w:cs="Arial" w:eastAsia="Times New Roman" w:hAnsi="Arial" w:ascii="Arial"/>
          <w:color w:val="000000"/>
          <w:sz w:val="16"/>
          <w:szCs w:val="16"/>
          <w:lang w:eastAsia="hr-HR"/>
        </w:rPr>
      </w:pPr>
    </w:p>
    <w:p w:rsidRDefault="002C0802" w:rsidP="007A4035" w:rsidR="0053221D" w:rsidRPr="003714AE">
      <w:pPr>
        <w:spacing w:after="0"/>
        <w:rPr>
          <w:rFonts w:cs="Arial" w:eastAsia="Times New Roman" w:hAnsi="Arial" w:ascii="Arial"/>
          <w:color w:val="000000"/>
          <w:sz w:val="16"/>
          <w:szCs w:val="16"/>
          <w:lang w:eastAsia="hr-HR"/>
        </w:rPr>
      </w:pPr>
      <w:r>
        <w:rPr>
          <w:rFonts w:cs="Arial" w:eastAsia="Times New Roman" w:hAnsi="Arial" w:ascii="Arial"/>
          <w:color w:val="000000"/>
          <w:sz w:val="16"/>
          <w:szCs w:val="16"/>
          <w:lang w:eastAsia="hr-HR"/>
        </w:rPr>
        <w:br w:type="page"/>
      </w:r>
      <w:r w:rsidR="0053221D" w:rsidRPr="003714AE">
        <w:rPr>
          <w:rFonts w:cs="Arial" w:eastAsia="Times New Roman" w:hAnsi="Arial" w:ascii="Arial"/>
          <w:color w:val="000000"/>
          <w:sz w:val="16"/>
          <w:szCs w:val="16"/>
          <w:lang w:eastAsia="hr-HR"/>
        </w:rPr>
        <w:lastRenderedPageBreak/>
        <w:tab/>
      </w:r>
    </w:p>
    <w:tbl>
      <w:tblPr>
        <w:tblW w:type="pct" w:w="5021"/>
        <w:tblLayout w:type="fixed"/>
        <w:tblLook w:val="04A0" w:noVBand="1" w:noHBand="0" w:lastColumn="0" w:firstColumn="1" w:lastRow="0" w:firstRow="1"/>
      </w:tblPr>
      <w:tblGrid>
        <w:gridCol w:w="817"/>
        <w:gridCol w:w="52"/>
        <w:gridCol w:w="2685"/>
        <w:gridCol w:w="96"/>
        <w:gridCol w:w="1446"/>
        <w:gridCol w:w="114"/>
        <w:gridCol w:w="1844"/>
        <w:gridCol w:w="1557"/>
        <w:gridCol w:w="2695"/>
        <w:gridCol w:w="1560"/>
        <w:gridCol w:w="2371"/>
        <w:gridCol w:w="179"/>
      </w:tblGrid>
      <w:tr w:rsidTr="00161398" w:rsidR="00297D09" w:rsidRPr="00B769BE">
        <w:trPr>
          <w:gridAfter w:val="1"/>
          <w:wAfter w:type="pct" w:w="58"/>
          <w:trHeight w:val="225"/>
        </w:trPr>
        <w:tc>
          <w:tcPr>
            <w:tcW w:type="pct" w:w="4942"/>
            <w:gridSpan w:val="11"/>
            <w:shd w:fill="auto" w:color="auto" w:val="clear"/>
            <w:vAlign w:val="center"/>
            <w:hideMark/>
          </w:tcPr>
          <w:p w:rsidRDefault="00297D09" w:rsidP="00297D09" w:rsidR="00297D09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D91332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I.  TABLICA PRIJAVLJENIH TRAŽBINA - II. VIŠI ISPLATNI RED</w:t>
            </w:r>
          </w:p>
        </w:tc>
      </w:tr>
      <w:tr w:rsidTr="00FA2F2C" w:rsidR="009A6E0C" w:rsidRPr="00297D09">
        <w:trPr>
          <w:trHeight w:val="113"/>
        </w:trPr>
        <w:tc>
          <w:tcPr>
            <w:tcW w:type="pct" w:w="265"/>
            <w:tcBorders>
              <w:bottom w:space="0" w:sz="4" w:color="000000" w:val="single"/>
            </w:tcBorders>
            <w:shd w:fill="auto" w:color="auto" w:val="clear"/>
            <w:vAlign w:val="center"/>
            <w:hideMark/>
          </w:tcPr>
          <w:p w:rsidRDefault="00297D09" w:rsidP="00297D09" w:rsidR="00297D09" w:rsidRPr="00297D09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bottom w:space="0" w:sz="4" w:color="000000" w:val="single"/>
            </w:tcBorders>
            <w:shd w:fill="auto" w:color="auto" w:val="clear"/>
            <w:vAlign w:val="center"/>
            <w:hideMark/>
          </w:tcPr>
          <w:p w:rsidRDefault="00297D09" w:rsidP="00297D09" w:rsidR="00297D09" w:rsidRPr="00297D09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bottom w:space="0" w:sz="4" w:color="000000" w:val="single"/>
            </w:tcBorders>
            <w:shd w:fill="auto" w:color="auto" w:val="clear"/>
            <w:vAlign w:val="center"/>
            <w:hideMark/>
          </w:tcPr>
          <w:p w:rsidRDefault="00297D09" w:rsidP="00297D09" w:rsidR="00297D09" w:rsidRPr="00297D09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98"/>
            <w:tcBorders>
              <w:bottom w:space="0" w:sz="4" w:color="000000" w:val="single"/>
            </w:tcBorders>
            <w:shd w:fill="auto" w:color="auto" w:val="clear"/>
            <w:vAlign w:val="center"/>
            <w:hideMark/>
          </w:tcPr>
          <w:p w:rsidRDefault="00297D09" w:rsidP="00297D09" w:rsidR="00297D09" w:rsidRPr="00297D09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5"/>
            <w:tcBorders>
              <w:bottom w:space="0" w:sz="4" w:color="000000" w:val="single"/>
            </w:tcBorders>
            <w:shd w:fill="auto" w:color="auto" w:val="clear"/>
            <w:vAlign w:val="center"/>
            <w:hideMark/>
          </w:tcPr>
          <w:p w:rsidRDefault="00297D09" w:rsidP="00297D09" w:rsidR="00297D09" w:rsidRPr="00297D09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874"/>
            <w:tcBorders>
              <w:bottom w:space="0" w:sz="4" w:color="000000" w:val="single"/>
            </w:tcBorders>
            <w:shd w:fill="auto" w:color="auto" w:val="clear"/>
            <w:vAlign w:val="center"/>
            <w:hideMark/>
          </w:tcPr>
          <w:p w:rsidRDefault="00297D09" w:rsidP="00297D09" w:rsidR="00297D09" w:rsidRPr="00297D09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6"/>
            <w:tcBorders>
              <w:bottom w:space="0" w:sz="4" w:color="000000" w:val="single"/>
            </w:tcBorders>
            <w:shd w:fill="auto" w:color="auto" w:val="clear"/>
            <w:vAlign w:val="center"/>
            <w:hideMark/>
          </w:tcPr>
          <w:p w:rsidRDefault="00297D09" w:rsidP="00297D09" w:rsidR="00297D09" w:rsidRPr="00297D09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827"/>
            <w:gridSpan w:val="2"/>
            <w:tcBorders>
              <w:bottom w:space="0" w:sz="4" w:color="000000" w:val="single"/>
            </w:tcBorders>
            <w:shd w:fill="auto" w:color="auto" w:val="clear"/>
            <w:vAlign w:val="center"/>
            <w:hideMark/>
          </w:tcPr>
          <w:p w:rsidRDefault="00297D09" w:rsidP="00297D09" w:rsidR="00297D09" w:rsidRPr="00297D09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</w:tr>
      <w:tr w:rsidTr="00FA2F2C" w:rsidR="009A6E0C" w:rsidRPr="00B769BE">
        <w:trPr>
          <w:trHeight w:val="225"/>
        </w:trPr>
        <w:tc>
          <w:tcPr>
            <w:tcW w:type="pct" w:w="26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7532" w:rsidP="00297D09" w:rsidR="007F7532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R. br. pr. tražbine</w:t>
            </w:r>
          </w:p>
        </w:tc>
        <w:tc>
          <w:tcPr>
            <w:tcW w:type="pct" w:w="919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7532" w:rsidP="00297D09" w:rsidR="007F7532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Ime i prezime / tvrtka  ili naziv vjerovnika</w:t>
            </w:r>
          </w:p>
        </w:tc>
        <w:tc>
          <w:tcPr>
            <w:tcW w:type="pct" w:w="5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7532" w:rsidP="00297D09" w:rsidR="007F7532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OIB vjerovnika </w:t>
            </w:r>
          </w:p>
        </w:tc>
        <w:tc>
          <w:tcPr>
            <w:tcW w:type="pct" w:w="59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7532" w:rsidP="00297D09" w:rsidR="007F7532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pct" w:w="50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7F7532" w:rsidP="00297D09" w:rsidR="007F7532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Iznos prijavljene tražbine</w:t>
            </w:r>
            <w:r w:rsidR="00FE3F09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(kn)</w:t>
            </w:r>
          </w:p>
        </w:tc>
        <w:tc>
          <w:tcPr>
            <w:tcW w:type="pct" w:w="87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7532" w:rsidP="00297D09" w:rsidR="007F7532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pct" w:w="50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7F7532" w:rsidP="00297D09" w:rsidR="007F7532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type="pct" w:w="827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7532" w:rsidP="00297D09" w:rsidR="007F7532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</w:tr>
      <w:tr w:rsidTr="00FA2F2C" w:rsidR="009A6E0C" w:rsidRPr="00D91332">
        <w:trPr>
          <w:trHeight w:val="225"/>
        </w:trPr>
        <w:tc>
          <w:tcPr>
            <w:tcW w:type="pct" w:w="26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F7532" w:rsidP="00297D09" w:rsidR="007F753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F7532" w:rsidP="00297D09" w:rsidR="007F753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F7532" w:rsidP="00297D09" w:rsidR="007F753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F7532" w:rsidP="00297D09" w:rsidR="007F753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F7532" w:rsidP="00297D09" w:rsidR="007F753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F7532" w:rsidP="00297D09" w:rsidR="007F753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F7532" w:rsidP="00297D09" w:rsidR="007F753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F7532" w:rsidP="00297D09" w:rsidR="007F753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FA2F2C" w:rsidR="009A6E0C" w:rsidRPr="007F7532">
        <w:trPr>
          <w:trHeight w:val="113"/>
        </w:trPr>
        <w:tc>
          <w:tcPr>
            <w:tcW w:type="pct" w:w="265"/>
            <w:tcBorders>
              <w:top w:space="0" w:sz="4" w:color="000000" w:val="single"/>
              <w:bottom w:space="0" w:sz="4" w:color="auto" w:val="single"/>
            </w:tcBorders>
            <w:shd w:fill="auto" w:color="auto" w:val="clear"/>
            <w:hideMark/>
          </w:tcPr>
          <w:p w:rsidRDefault="007F7532" w:rsidP="007F7532" w:rsidR="007F7532" w:rsidRPr="007F75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top w:space="0" w:sz="4" w:color="000000" w:val="single"/>
              <w:bottom w:space="0" w:sz="4" w:color="auto" w:val="single"/>
            </w:tcBorders>
            <w:shd w:fill="auto" w:color="auto" w:val="clear"/>
            <w:hideMark/>
          </w:tcPr>
          <w:p w:rsidRDefault="007F7532" w:rsidP="007F7532" w:rsidR="007F7532" w:rsidRPr="007F7532">
            <w:pPr>
              <w:spacing w:after="0"/>
              <w:rPr>
                <w:rFonts w:cs="Arial" w:eastAsia="Times New Roman" w:hAnsi="Arial" w:ascii="Arial"/>
                <w:b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top w:space="0" w:sz="4" w:color="000000" w:val="single"/>
              <w:bottom w:space="0" w:sz="4" w:color="auto" w:val="single"/>
            </w:tcBorders>
            <w:shd w:fill="auto" w:color="auto" w:val="clear"/>
            <w:hideMark/>
          </w:tcPr>
          <w:p w:rsidRDefault="007F7532" w:rsidP="007F7532" w:rsidR="007F7532" w:rsidRPr="007F75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98"/>
            <w:tcBorders>
              <w:top w:space="0" w:sz="4" w:color="000000" w:val="single"/>
              <w:bottom w:space="0" w:sz="4" w:color="auto" w:val="single"/>
            </w:tcBorders>
            <w:shd w:fill="auto" w:color="auto" w:val="clear"/>
            <w:hideMark/>
          </w:tcPr>
          <w:p w:rsidRDefault="007F7532" w:rsidP="007F7532" w:rsidR="007F7532" w:rsidRPr="007F75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5"/>
            <w:tcBorders>
              <w:top w:space="0" w:sz="4" w:color="000000" w:val="single"/>
              <w:bottom w:space="0" w:sz="4" w:color="auto" w:val="single"/>
            </w:tcBorders>
            <w:shd w:fill="auto" w:color="auto" w:val="clear"/>
            <w:hideMark/>
          </w:tcPr>
          <w:p w:rsidRDefault="007F7532" w:rsidP="007F7532" w:rsidR="007F7532" w:rsidRPr="007F753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874"/>
            <w:tcBorders>
              <w:top w:space="0" w:sz="4" w:color="000000" w:val="single"/>
              <w:bottom w:space="0" w:sz="4" w:color="auto" w:val="single"/>
            </w:tcBorders>
            <w:shd w:fill="auto" w:color="auto" w:val="clear"/>
            <w:hideMark/>
          </w:tcPr>
          <w:p w:rsidRDefault="007F7532" w:rsidP="007F7532" w:rsidR="007F7532" w:rsidRPr="007F7532">
            <w:pPr>
              <w:spacing w:after="0"/>
              <w:rPr>
                <w:rFonts w:cs="Arial" w:eastAsia="Times New Roman" w:hAnsi="Arial" w:ascii="Arial"/>
                <w:b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6"/>
            <w:tcBorders>
              <w:top w:space="0" w:sz="4" w:color="000000" w:val="single"/>
              <w:bottom w:space="0" w:sz="4" w:color="auto" w:val="single"/>
            </w:tcBorders>
            <w:shd w:fill="auto" w:color="auto" w:val="clear"/>
            <w:hideMark/>
          </w:tcPr>
          <w:p w:rsidRDefault="007F7532" w:rsidP="007F7532" w:rsidR="007F7532" w:rsidRPr="007F753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827"/>
            <w:gridSpan w:val="2"/>
            <w:tcBorders>
              <w:top w:space="0" w:sz="4" w:color="000000" w:val="single"/>
              <w:bottom w:space="0" w:sz="4" w:color="auto" w:val="single"/>
            </w:tcBorders>
            <w:shd w:fill="auto" w:color="auto" w:val="clear"/>
            <w:hideMark/>
          </w:tcPr>
          <w:p w:rsidRDefault="007F7532" w:rsidP="007F7532" w:rsidR="007F7532" w:rsidRPr="007F75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</w:tr>
      <w:tr w:rsidTr="003714AE" w:rsidR="00BF7380" w:rsidRPr="00535EA6">
        <w:trPr>
          <w:trHeight w:val="737"/>
        </w:trPr>
        <w:tc>
          <w:tcPr>
            <w:tcW w:type="pct" w:w="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F7380" w:rsidP="00244BBC" w:rsidR="00BF7380">
            <w:pPr>
              <w:spacing w:after="0" w:before="6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pct" w:w="91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F7380" w:rsidP="00452A53" w:rsidR="00BF7380" w:rsidRPr="00535EA6">
            <w:pPr>
              <w:spacing w:after="0" w:before="6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B2 KAPITAL d.o.o.</w:t>
            </w:r>
          </w:p>
        </w:tc>
        <w:tc>
          <w:tcPr>
            <w:tcW w:type="pct" w:w="50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F7380" w:rsidP="00244BBC" w:rsidR="00BF7380" w:rsidRPr="00452A53">
            <w:pPr>
              <w:spacing w:after="0" w:before="6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57509775367</w:t>
            </w:r>
          </w:p>
        </w:tc>
        <w:tc>
          <w:tcPr>
            <w:tcW w:type="pct" w:w="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F7380" w:rsidP="00244BBC" w:rsidR="00BF7380">
            <w:pPr>
              <w:spacing w:after="0" w:before="6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HR-10000 Zagreb, Radnička 41</w:t>
            </w:r>
          </w:p>
        </w:tc>
        <w:tc>
          <w:tcPr>
            <w:tcW w:type="pct" w:w="5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F7380" w:rsidP="00BF7380" w:rsidR="00BF7380" w:rsidRPr="00535EA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2.174.740,55</w:t>
            </w:r>
          </w:p>
        </w:tc>
        <w:tc>
          <w:tcPr>
            <w:tcW w:type="pct" w:w="8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F7380" w:rsidP="0071491C" w:rsidR="00BF7380" w:rsidRPr="0071491C">
            <w:pPr>
              <w:spacing w:after="0" w:before="6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71491C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Ugovor o ustupu tražbine OV-8097/15 od 02.07.2015.</w:t>
            </w:r>
            <w:r w:rsidR="005A4D5C" w:rsidRPr="0071491C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 xml:space="preserve"> </w:t>
            </w:r>
            <w:r w:rsidRPr="0071491C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Javni bilježnik Mladen Matoš,</w:t>
            </w:r>
          </w:p>
          <w:p w:rsidRDefault="00BF7380" w:rsidP="0071491C" w:rsidR="00BF7380" w:rsidRPr="0071491C">
            <w:pPr>
              <w:spacing w:after="0" w:before="6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71491C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Ugovor o ustupu tražbine OV-6374/14 od 29.05.2014. Javni bilježnik Mladen Matoš, Zagreb</w:t>
            </w:r>
          </w:p>
          <w:p w:rsidRDefault="00BF7380" w:rsidP="0071491C" w:rsidR="00BF7380" w:rsidRPr="0071491C">
            <w:pPr>
              <w:spacing w:after="0" w:before="6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71491C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 xml:space="preserve">Ugovor o </w:t>
            </w:r>
            <w:r w:rsidR="005A4D5C" w:rsidRPr="0071491C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kreditu br. 014</w:t>
            </w:r>
            <w:r w:rsidRPr="0071491C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-</w:t>
            </w:r>
            <w:r w:rsidR="005A4D5C" w:rsidRPr="0071491C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61001635</w:t>
            </w:r>
            <w:r w:rsidRPr="0071491C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 xml:space="preserve"> sa Sporazumom o osiguranju od </w:t>
            </w:r>
            <w:r w:rsidR="005A4D5C" w:rsidRPr="0071491C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09</w:t>
            </w:r>
            <w:r w:rsidRPr="0071491C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.</w:t>
            </w:r>
            <w:r w:rsidR="005A4D5C" w:rsidRPr="0071491C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11</w:t>
            </w:r>
            <w:r w:rsidRPr="0071491C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.200</w:t>
            </w:r>
            <w:r w:rsidR="005A4D5C" w:rsidRPr="0071491C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9</w:t>
            </w:r>
            <w:r w:rsidRPr="0071491C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. (O</w:t>
            </w:r>
            <w:r w:rsidR="005A4D5C" w:rsidRPr="0071491C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V</w:t>
            </w:r>
            <w:r w:rsidRPr="0071491C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-</w:t>
            </w:r>
            <w:r w:rsidR="005A4D5C" w:rsidRPr="0071491C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16247</w:t>
            </w:r>
            <w:r w:rsidRPr="0071491C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/200</w:t>
            </w:r>
            <w:r w:rsidR="005A4D5C" w:rsidRPr="0071491C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9</w:t>
            </w:r>
            <w:r w:rsidRPr="0071491C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)</w:t>
            </w:r>
            <w:r w:rsidR="005A4D5C" w:rsidRPr="0071491C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 xml:space="preserve"> Javni bilježnik Ilinka Lisonek, Zagreb</w:t>
            </w:r>
          </w:p>
        </w:tc>
        <w:tc>
          <w:tcPr>
            <w:tcW w:type="pct" w:w="5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F7380" w:rsidP="00BF7380" w:rsidR="00BF7380" w:rsidRPr="00535EA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2.174.740,55</w:t>
            </w:r>
          </w:p>
        </w:tc>
        <w:tc>
          <w:tcPr>
            <w:tcW w:type="pct" w:w="82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F7380" w:rsidP="003714AE" w:rsidR="00BF7380" w:rsidRPr="001C133D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1C133D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Izvadak iz poslovnih knjiga</w:t>
            </w:r>
          </w:p>
          <w:p w:rsidRDefault="00BF7380" w:rsidP="003714AE" w:rsidR="00BF7380" w:rsidRPr="001C133D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1C133D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Ugovor o kreditu</w:t>
            </w:r>
            <w:r w:rsidR="005A4D5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i Ugovori o ustupu tražbine</w:t>
            </w:r>
          </w:p>
          <w:p w:rsidRDefault="005A4D5C" w:rsidP="003714AE" w:rsidR="005A4D5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5A4D5C" w:rsidP="003714AE" w:rsidR="00BF7380" w:rsidRPr="001C133D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O</w:t>
            </w:r>
            <w:r w:rsidR="00BF7380" w:rsidRPr="001C133D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vršne isprave: </w:t>
            </w: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2.174.740,55</w:t>
            </w:r>
            <w:r w:rsidR="00BF7380" w:rsidRPr="001C133D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</w:t>
            </w:r>
          </w:p>
        </w:tc>
      </w:tr>
      <w:tr w:rsidTr="00B3685F" w:rsidR="00FE3F09" w:rsidRPr="00535EA6">
        <w:trPr>
          <w:trHeight w:val="737"/>
        </w:trPr>
        <w:tc>
          <w:tcPr>
            <w:tcW w:type="pct" w:w="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FE3F09" w:rsidP="00FE3F09" w:rsidR="00FE3F09" w:rsidRPr="00535EA6">
            <w:pPr>
              <w:spacing w:after="0" w:before="6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pct" w:w="91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FE3F09" w:rsidP="00FE3F09" w:rsidR="00FE3F09">
            <w:pPr>
              <w:spacing w:after="0" w:before="6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SUVLASNICI ZGRADE, Zagreb, Drage Gervaisa 14</w:t>
            </w:r>
          </w:p>
          <w:p w:rsidRDefault="00FE3F09" w:rsidP="00FE3F09" w:rsidR="00FE3F09" w:rsidRPr="00535EA6">
            <w:pPr>
              <w:spacing w:after="0" w:before="6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zastupani po Gradsko stambeno komunalno gospodarstvo d.o.o.</w:t>
            </w:r>
          </w:p>
        </w:tc>
        <w:tc>
          <w:tcPr>
            <w:tcW w:type="pct" w:w="50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FE3F09" w:rsidP="00FE3F09" w:rsidR="00FE3F09" w:rsidRPr="00535EA6">
            <w:pPr>
              <w:spacing w:after="0" w:before="60"/>
              <w:rPr>
                <w:rFonts w:cs="Arial" w:hAnsi="Arial" w:ascii="Arial"/>
                <w:sz w:val="20"/>
                <w:szCs w:val="20"/>
              </w:rPr>
            </w:pPr>
            <w:r w:rsidRPr="00452A53">
              <w:rPr>
                <w:rFonts w:cs="Arial" w:hAnsi="Arial" w:ascii="Arial"/>
                <w:sz w:val="20"/>
                <w:szCs w:val="20"/>
              </w:rPr>
              <w:t>03744272526</w:t>
            </w:r>
          </w:p>
        </w:tc>
        <w:tc>
          <w:tcPr>
            <w:tcW w:type="pct" w:w="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FE3F09" w:rsidP="00FE3F09" w:rsidR="00FE3F09" w:rsidRPr="00535EA6">
            <w:pPr>
              <w:spacing w:after="0" w:before="6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HR-10000 Zagreb, Savska cesta 1</w:t>
            </w:r>
          </w:p>
        </w:tc>
        <w:tc>
          <w:tcPr>
            <w:tcW w:type="pct" w:w="5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FE3F09" w:rsidP="00FE3F09" w:rsidR="00FE3F09" w:rsidRPr="00535EA6">
            <w:pPr>
              <w:spacing w:before="6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48.797,17</w:t>
            </w:r>
          </w:p>
        </w:tc>
        <w:tc>
          <w:tcPr>
            <w:tcW w:type="pct" w:w="8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FE3F09" w:rsidP="00FE3F09" w:rsidR="00FE3F09" w:rsidRPr="00FE3F09">
            <w:pPr>
              <w:spacing w:before="6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E3F09">
              <w:rPr>
                <w:rFonts w:cs="Arial" w:hAnsi="Arial" w:ascii="Arial"/>
                <w:sz w:val="18"/>
                <w:szCs w:val="18"/>
              </w:rPr>
              <w:t>Obveza za zajedničku pričuvu</w:t>
            </w:r>
          </w:p>
        </w:tc>
        <w:tc>
          <w:tcPr>
            <w:tcW w:type="pct" w:w="5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3685F" w:rsidP="00B3685F" w:rsidR="00FE3F09" w:rsidRPr="00535EA6">
            <w:pPr>
              <w:spacing w:before="6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48.797,17</w:t>
            </w:r>
          </w:p>
        </w:tc>
        <w:tc>
          <w:tcPr>
            <w:tcW w:type="pct" w:w="82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E3F09" w:rsidP="003714AE" w:rsidR="00FE3F09" w:rsidRPr="00472DD7">
            <w:pPr>
              <w:spacing w:after="0" w:before="60"/>
              <w:rPr>
                <w:rFonts w:cs="Arial" w:hAnsi="Arial" w:ascii="Arial"/>
                <w:sz w:val="16"/>
                <w:szCs w:val="16"/>
              </w:rPr>
            </w:pPr>
            <w:r w:rsidRPr="00472DD7">
              <w:rPr>
                <w:rFonts w:cs="Arial" w:hAnsi="Arial" w:ascii="Arial"/>
                <w:sz w:val="16"/>
                <w:szCs w:val="16"/>
              </w:rPr>
              <w:t>Ugovor o upravljanju stambenom zgradom</w:t>
            </w:r>
          </w:p>
          <w:p w:rsidRDefault="00FE3F09" w:rsidP="003714AE" w:rsidR="00FE3F09" w:rsidRPr="00472DD7">
            <w:pPr>
              <w:spacing w:after="0" w:before="60"/>
              <w:rPr>
                <w:rFonts w:cs="Arial" w:hAnsi="Arial" w:ascii="Arial"/>
                <w:sz w:val="16"/>
                <w:szCs w:val="16"/>
              </w:rPr>
            </w:pPr>
            <w:r w:rsidRPr="00472DD7">
              <w:rPr>
                <w:rFonts w:cs="Arial" w:hAnsi="Arial" w:ascii="Arial"/>
                <w:sz w:val="16"/>
                <w:szCs w:val="16"/>
              </w:rPr>
              <w:t>Izvod iz poslovnih knjiga Upravitelja</w:t>
            </w:r>
          </w:p>
          <w:p w:rsidRDefault="00FE3F09" w:rsidP="003714AE" w:rsidR="00FE3F09" w:rsidRPr="00472DD7">
            <w:pPr>
              <w:spacing w:after="0" w:before="60"/>
              <w:rPr>
                <w:rFonts w:cs="Arial" w:hAnsi="Arial" w:ascii="Arial"/>
                <w:sz w:val="16"/>
                <w:szCs w:val="16"/>
              </w:rPr>
            </w:pPr>
            <w:r w:rsidRPr="00472DD7">
              <w:rPr>
                <w:rFonts w:cs="Arial" w:hAnsi="Arial" w:ascii="Arial"/>
                <w:sz w:val="16"/>
                <w:szCs w:val="16"/>
              </w:rPr>
              <w:t>Rješenja o ovrsi: Ovrv-201</w:t>
            </w:r>
            <w:r>
              <w:rPr>
                <w:rFonts w:cs="Arial" w:hAnsi="Arial" w:ascii="Arial"/>
                <w:sz w:val="16"/>
                <w:szCs w:val="16"/>
              </w:rPr>
              <w:t>63</w:t>
            </w:r>
            <w:r w:rsidRPr="00472DD7">
              <w:rPr>
                <w:rFonts w:cs="Arial" w:hAnsi="Arial" w:ascii="Arial"/>
                <w:sz w:val="16"/>
                <w:szCs w:val="16"/>
              </w:rPr>
              <w:t>/10; Ovrv-16</w:t>
            </w:r>
            <w:r>
              <w:rPr>
                <w:rFonts w:cs="Arial" w:hAnsi="Arial" w:ascii="Arial"/>
                <w:sz w:val="16"/>
                <w:szCs w:val="16"/>
              </w:rPr>
              <w:t>841</w:t>
            </w:r>
            <w:r w:rsidRPr="00472DD7">
              <w:rPr>
                <w:rFonts w:cs="Arial" w:hAnsi="Arial" w:ascii="Arial"/>
                <w:sz w:val="16"/>
                <w:szCs w:val="16"/>
              </w:rPr>
              <w:t>/12; Ovrv-11</w:t>
            </w:r>
            <w:r>
              <w:rPr>
                <w:rFonts w:cs="Arial" w:hAnsi="Arial" w:ascii="Arial"/>
                <w:sz w:val="16"/>
                <w:szCs w:val="16"/>
              </w:rPr>
              <w:t>567</w:t>
            </w:r>
            <w:r w:rsidRPr="00472DD7">
              <w:rPr>
                <w:rFonts w:cs="Arial" w:hAnsi="Arial" w:ascii="Arial"/>
                <w:sz w:val="16"/>
                <w:szCs w:val="16"/>
              </w:rPr>
              <w:t>/14; Ovrv-62</w:t>
            </w:r>
            <w:r>
              <w:rPr>
                <w:rFonts w:cs="Arial" w:hAnsi="Arial" w:ascii="Arial"/>
                <w:sz w:val="16"/>
                <w:szCs w:val="16"/>
              </w:rPr>
              <w:t>098</w:t>
            </w:r>
            <w:r w:rsidRPr="00472DD7">
              <w:rPr>
                <w:rFonts w:cs="Arial" w:hAnsi="Arial" w:ascii="Arial"/>
                <w:sz w:val="16"/>
                <w:szCs w:val="16"/>
              </w:rPr>
              <w:t>/16; Ovrv-452</w:t>
            </w:r>
            <w:r>
              <w:rPr>
                <w:rFonts w:cs="Arial" w:hAnsi="Arial" w:ascii="Arial"/>
                <w:sz w:val="16"/>
                <w:szCs w:val="16"/>
              </w:rPr>
              <w:t>37/18 u ukupnom iznosu 45.069</w:t>
            </w:r>
            <w:r w:rsidRPr="00472DD7">
              <w:rPr>
                <w:rFonts w:cs="Arial" w:hAnsi="Arial" w:ascii="Arial"/>
                <w:sz w:val="16"/>
                <w:szCs w:val="16"/>
              </w:rPr>
              <w:t>,</w:t>
            </w:r>
            <w:r>
              <w:rPr>
                <w:rFonts w:cs="Arial" w:hAnsi="Arial" w:ascii="Arial"/>
                <w:sz w:val="16"/>
                <w:szCs w:val="16"/>
              </w:rPr>
              <w:t>80</w:t>
            </w:r>
            <w:r w:rsidRPr="00472DD7">
              <w:rPr>
                <w:rFonts w:cs="Arial" w:hAnsi="Arial" w:ascii="Arial"/>
                <w:sz w:val="16"/>
                <w:szCs w:val="16"/>
              </w:rPr>
              <w:t xml:space="preserve"> kn</w:t>
            </w:r>
          </w:p>
        </w:tc>
      </w:tr>
      <w:tr w:rsidTr="00AD3173" w:rsidR="005D705B" w:rsidRPr="00535EA6">
        <w:trPr>
          <w:trHeight w:val="2004"/>
        </w:trPr>
        <w:tc>
          <w:tcPr>
            <w:tcW w:type="pct" w:w="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D705B" w:rsidP="005D705B" w:rsidR="005D705B" w:rsidRPr="00535EA6">
            <w:pPr>
              <w:spacing w:after="0" w:before="6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3.</w:t>
            </w:r>
          </w:p>
        </w:tc>
        <w:tc>
          <w:tcPr>
            <w:tcW w:type="pct" w:w="91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D705B" w:rsidP="005D705B" w:rsidR="005D705B" w:rsidRPr="00535EA6">
            <w:pPr>
              <w:spacing w:after="0" w:before="60"/>
              <w:rPr>
                <w:rFonts w:cs="Arial" w:hAnsi="Arial" w:ascii="Arial"/>
                <w:sz w:val="20"/>
                <w:szCs w:val="20"/>
              </w:rPr>
            </w:pPr>
            <w:r w:rsidRPr="00535EA6">
              <w:rPr>
                <w:rFonts w:cs="Arial" w:hAnsi="Arial" w:ascii="Arial"/>
                <w:sz w:val="20"/>
                <w:szCs w:val="20"/>
              </w:rPr>
              <w:t>HRVATSKE VODE</w:t>
            </w:r>
          </w:p>
          <w:p w:rsidRDefault="005D705B" w:rsidP="005D705B" w:rsidR="005D705B" w:rsidRPr="00535EA6">
            <w:pPr>
              <w:spacing w:after="0" w:before="60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50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D705B" w:rsidP="005D705B" w:rsidR="005D705B" w:rsidRPr="00535EA6">
            <w:pPr>
              <w:spacing w:after="0" w:before="60"/>
              <w:rPr>
                <w:rFonts w:cs="Arial" w:hAnsi="Arial" w:ascii="Arial"/>
                <w:sz w:val="20"/>
                <w:szCs w:val="20"/>
              </w:rPr>
            </w:pPr>
            <w:r w:rsidRPr="00535EA6">
              <w:rPr>
                <w:rFonts w:cs="Arial" w:hAnsi="Arial" w:ascii="Arial"/>
                <w:sz w:val="20"/>
                <w:szCs w:val="20"/>
              </w:rPr>
              <w:t>28921383001</w:t>
            </w:r>
          </w:p>
        </w:tc>
        <w:tc>
          <w:tcPr>
            <w:tcW w:type="pct" w:w="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D705B" w:rsidP="005D705B" w:rsidR="005D705B" w:rsidRPr="00535EA6">
            <w:pPr>
              <w:spacing w:after="0" w:before="60"/>
              <w:rPr>
                <w:rFonts w:cs="Arial" w:hAnsi="Arial" w:ascii="Arial"/>
                <w:sz w:val="16"/>
                <w:szCs w:val="16"/>
              </w:rPr>
            </w:pPr>
            <w:r w:rsidRPr="00535EA6">
              <w:rPr>
                <w:rFonts w:cs="Arial" w:hAnsi="Arial" w:ascii="Arial"/>
                <w:sz w:val="16"/>
                <w:szCs w:val="16"/>
              </w:rPr>
              <w:t>HR-10000 Zagreb, Ulica grada Vukovara 220</w:t>
            </w:r>
          </w:p>
        </w:tc>
        <w:tc>
          <w:tcPr>
            <w:tcW w:type="pct" w:w="5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D705B" w:rsidP="005D705B" w:rsidR="005D705B" w:rsidRPr="00535EA6">
            <w:pPr>
              <w:spacing w:before="6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2.603,75</w:t>
            </w:r>
          </w:p>
        </w:tc>
        <w:tc>
          <w:tcPr>
            <w:tcW w:type="pct" w:w="8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D705B" w:rsidP="005D705B" w:rsidR="005D705B" w:rsidRPr="005D705B">
            <w:pPr>
              <w:spacing w:before="6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D705B">
              <w:rPr>
                <w:rFonts w:cs="Arial" w:hAnsi="Arial" w:ascii="Arial"/>
                <w:sz w:val="18"/>
                <w:szCs w:val="18"/>
              </w:rPr>
              <w:t>Naknada za uređenje voda</w:t>
            </w:r>
          </w:p>
        </w:tc>
        <w:tc>
          <w:tcPr>
            <w:tcW w:type="pct" w:w="5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D705B" w:rsidP="005D705B" w:rsidR="005D705B" w:rsidRPr="00535EA6">
            <w:pPr>
              <w:spacing w:before="6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2.603,75</w:t>
            </w:r>
          </w:p>
        </w:tc>
        <w:tc>
          <w:tcPr>
            <w:tcW w:type="pct" w:w="82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D705B" w:rsidP="003714AE" w:rsidR="005D705B">
            <w:pPr>
              <w:spacing w:after="0" w:before="60"/>
              <w:rPr>
                <w:rFonts w:cs="Arial" w:hAnsi="Arial" w:ascii="Arial"/>
                <w:sz w:val="16"/>
                <w:szCs w:val="16"/>
              </w:rPr>
            </w:pPr>
            <w:r w:rsidRPr="00472DD7">
              <w:rPr>
                <w:rFonts w:cs="Arial" w:hAnsi="Arial" w:ascii="Arial"/>
                <w:sz w:val="16"/>
                <w:szCs w:val="16"/>
              </w:rPr>
              <w:t>Izvod iz poslovnih knjiga</w:t>
            </w:r>
          </w:p>
          <w:p w:rsidRDefault="005D705B" w:rsidP="003714AE" w:rsidR="005D705B" w:rsidRPr="00472DD7">
            <w:pPr>
              <w:spacing w:after="0" w:before="60"/>
              <w:rPr>
                <w:rFonts w:cs="Arial" w:hAnsi="Arial" w:ascii="Arial"/>
                <w:sz w:val="16"/>
                <w:szCs w:val="16"/>
              </w:rPr>
            </w:pPr>
            <w:r w:rsidRPr="00472DD7">
              <w:rPr>
                <w:rFonts w:cs="Arial" w:hAnsi="Arial" w:ascii="Arial"/>
                <w:sz w:val="16"/>
                <w:szCs w:val="16"/>
              </w:rPr>
              <w:t>Rješenje UP/I-325-08/200</w:t>
            </w:r>
            <w:r w:rsidR="00BA621F">
              <w:rPr>
                <w:rFonts w:cs="Arial" w:hAnsi="Arial" w:ascii="Arial"/>
                <w:sz w:val="16"/>
                <w:szCs w:val="16"/>
              </w:rPr>
              <w:t>6</w:t>
            </w:r>
            <w:r w:rsidRPr="00472DD7">
              <w:rPr>
                <w:rFonts w:cs="Arial" w:hAnsi="Arial" w:ascii="Arial"/>
                <w:sz w:val="16"/>
                <w:szCs w:val="16"/>
              </w:rPr>
              <w:t>-2</w:t>
            </w:r>
            <w:r w:rsidR="00BA621F">
              <w:rPr>
                <w:rFonts w:cs="Arial" w:hAnsi="Arial" w:ascii="Arial"/>
                <w:sz w:val="16"/>
                <w:szCs w:val="16"/>
              </w:rPr>
              <w:t>3</w:t>
            </w:r>
            <w:r w:rsidRPr="00472DD7">
              <w:rPr>
                <w:rFonts w:cs="Arial" w:hAnsi="Arial" w:ascii="Arial"/>
                <w:sz w:val="16"/>
                <w:szCs w:val="16"/>
              </w:rPr>
              <w:t>/</w:t>
            </w:r>
            <w:r w:rsidR="00BA621F">
              <w:rPr>
                <w:rFonts w:cs="Arial" w:hAnsi="Arial" w:ascii="Arial"/>
                <w:sz w:val="16"/>
                <w:szCs w:val="16"/>
              </w:rPr>
              <w:t>6942</w:t>
            </w:r>
            <w:r w:rsidRPr="00472DD7">
              <w:rPr>
                <w:rFonts w:cs="Arial" w:hAnsi="Arial" w:ascii="Arial"/>
                <w:sz w:val="16"/>
                <w:szCs w:val="16"/>
              </w:rPr>
              <w:t>; UP/I-325-08/2011-2</w:t>
            </w:r>
            <w:r w:rsidR="00BA621F">
              <w:rPr>
                <w:rFonts w:cs="Arial" w:hAnsi="Arial" w:ascii="Arial"/>
                <w:sz w:val="16"/>
                <w:szCs w:val="16"/>
              </w:rPr>
              <w:t>5</w:t>
            </w:r>
            <w:r w:rsidRPr="00472DD7">
              <w:rPr>
                <w:rFonts w:cs="Arial" w:hAnsi="Arial" w:ascii="Arial"/>
                <w:sz w:val="16"/>
                <w:szCs w:val="16"/>
              </w:rPr>
              <w:t>/</w:t>
            </w:r>
            <w:r w:rsidR="00BA621F">
              <w:rPr>
                <w:rFonts w:cs="Arial" w:hAnsi="Arial" w:ascii="Arial"/>
                <w:sz w:val="16"/>
                <w:szCs w:val="16"/>
              </w:rPr>
              <w:t>5367</w:t>
            </w:r>
            <w:r w:rsidRPr="00472DD7">
              <w:rPr>
                <w:rFonts w:cs="Arial" w:hAnsi="Arial" w:ascii="Arial"/>
                <w:sz w:val="16"/>
                <w:szCs w:val="16"/>
              </w:rPr>
              <w:t>;  o obvezi plaćanja naknade za uređenje voda</w:t>
            </w:r>
          </w:p>
          <w:p w:rsidRDefault="005D705B" w:rsidP="003714AE" w:rsidR="005D705B" w:rsidRPr="00472DD7">
            <w:pPr>
              <w:spacing w:after="0" w:before="60"/>
              <w:rPr>
                <w:rFonts w:cs="Arial" w:hAnsi="Arial" w:ascii="Arial"/>
                <w:sz w:val="16"/>
                <w:szCs w:val="16"/>
              </w:rPr>
            </w:pPr>
            <w:r w:rsidRPr="00472DD7">
              <w:rPr>
                <w:rFonts w:cs="Arial" w:hAnsi="Arial" w:ascii="Arial"/>
                <w:sz w:val="16"/>
                <w:szCs w:val="16"/>
              </w:rPr>
              <w:t>Rješenje o ovrsi za uređenje voda: UP/I-363-03/2014-12/1</w:t>
            </w:r>
            <w:r w:rsidR="00AD3173">
              <w:rPr>
                <w:rFonts w:cs="Arial" w:hAnsi="Arial" w:ascii="Arial"/>
                <w:sz w:val="16"/>
                <w:szCs w:val="16"/>
              </w:rPr>
              <w:t>1966</w:t>
            </w:r>
            <w:r w:rsidRPr="00472DD7">
              <w:rPr>
                <w:rFonts w:cs="Arial" w:hAnsi="Arial" w:ascii="Arial"/>
                <w:sz w:val="16"/>
                <w:szCs w:val="16"/>
              </w:rPr>
              <w:t>;  UP/I-363-03/2017-12/15</w:t>
            </w:r>
            <w:r w:rsidR="00AD3173">
              <w:rPr>
                <w:rFonts w:cs="Arial" w:hAnsi="Arial" w:ascii="Arial"/>
                <w:sz w:val="16"/>
                <w:szCs w:val="16"/>
              </w:rPr>
              <w:t>236 u ukupnom iznosu 2.603,75</w:t>
            </w:r>
            <w:r w:rsidR="00AD3173" w:rsidRPr="00472DD7">
              <w:rPr>
                <w:rFonts w:cs="Arial" w:hAnsi="Arial" w:ascii="Arial"/>
                <w:sz w:val="16"/>
                <w:szCs w:val="16"/>
              </w:rPr>
              <w:t xml:space="preserve"> kn</w:t>
            </w:r>
          </w:p>
        </w:tc>
      </w:tr>
      <w:tr w:rsidTr="003714AE" w:rsidR="005D705B" w:rsidRPr="00535EA6">
        <w:trPr>
          <w:trHeight w:val="74"/>
        </w:trPr>
        <w:tc>
          <w:tcPr>
            <w:tcW w:type="pct" w:w="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0493F" w:rsidP="003714AE" w:rsidR="005D705B" w:rsidRPr="00535EA6">
            <w:pPr>
              <w:spacing w:after="0" w:before="6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</w:t>
            </w:r>
            <w:r w:rsidR="005D705B"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pct" w:w="91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0493F" w:rsidP="003714AE" w:rsidR="005D705B" w:rsidRPr="00535EA6">
            <w:pPr>
              <w:spacing w:after="0" w:before="6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GRAD ZAGREB</w:t>
            </w:r>
          </w:p>
        </w:tc>
        <w:tc>
          <w:tcPr>
            <w:tcW w:type="pct" w:w="50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D705B" w:rsidP="003714AE" w:rsidR="005D705B" w:rsidRPr="00535EA6">
            <w:pPr>
              <w:spacing w:after="0" w:before="6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61817894937</w:t>
            </w:r>
          </w:p>
        </w:tc>
        <w:tc>
          <w:tcPr>
            <w:tcW w:type="pct" w:w="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D705B" w:rsidP="003714AE" w:rsidR="005D705B" w:rsidRPr="00535EA6">
            <w:pPr>
              <w:spacing w:after="0" w:before="6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HR-10000 Zagreb, Trg Stjepana Radića 1</w:t>
            </w:r>
          </w:p>
        </w:tc>
        <w:tc>
          <w:tcPr>
            <w:tcW w:type="pct" w:w="5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0493F" w:rsidP="003714AE" w:rsidR="005D705B" w:rsidRPr="00535EA6">
            <w:pPr>
              <w:spacing w:before="6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15.069,26</w:t>
            </w:r>
          </w:p>
        </w:tc>
        <w:tc>
          <w:tcPr>
            <w:tcW w:type="pct" w:w="8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D705B" w:rsidP="003714AE" w:rsidR="005D705B" w:rsidRPr="003714AE">
            <w:pPr>
              <w:spacing w:before="6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3714AE">
              <w:rPr>
                <w:rFonts w:cs="Arial" w:hAnsi="Arial" w:ascii="Arial"/>
                <w:sz w:val="18"/>
                <w:szCs w:val="18"/>
              </w:rPr>
              <w:t>Komunalna naknada</w:t>
            </w:r>
          </w:p>
          <w:p w:rsidRDefault="005D705B" w:rsidP="003714AE" w:rsidR="005D705B" w:rsidRPr="003714AE">
            <w:pPr>
              <w:spacing w:before="6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pct" w:w="5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0493F" w:rsidP="003714AE" w:rsidR="005D705B" w:rsidRPr="00535EA6">
            <w:pPr>
              <w:spacing w:before="6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15.069,26</w:t>
            </w:r>
          </w:p>
        </w:tc>
        <w:tc>
          <w:tcPr>
            <w:tcW w:type="pct" w:w="82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491C" w:rsidP="003714AE" w:rsidR="0071491C">
            <w:pPr>
              <w:spacing w:after="40" w:before="60"/>
              <w:rPr>
                <w:rFonts w:cs="Arial" w:hAnsi="Arial" w:ascii="Arial"/>
                <w:sz w:val="16"/>
                <w:szCs w:val="16"/>
              </w:rPr>
            </w:pPr>
            <w:r w:rsidRPr="00472DD7">
              <w:rPr>
                <w:rFonts w:cs="Arial" w:hAnsi="Arial" w:ascii="Arial"/>
                <w:sz w:val="16"/>
                <w:szCs w:val="16"/>
              </w:rPr>
              <w:t>Izvod iz poslovnih knjiga</w:t>
            </w:r>
          </w:p>
          <w:p w:rsidRDefault="005D705B" w:rsidP="003714AE" w:rsidR="005D705B" w:rsidRPr="00472DD7">
            <w:pPr>
              <w:spacing w:after="0" w:before="40"/>
              <w:rPr>
                <w:rFonts w:cs="Arial" w:hAnsi="Arial" w:ascii="Arial"/>
                <w:sz w:val="16"/>
                <w:szCs w:val="16"/>
              </w:rPr>
            </w:pPr>
            <w:r w:rsidRPr="00472DD7">
              <w:rPr>
                <w:rFonts w:cs="Arial" w:hAnsi="Arial" w:ascii="Arial"/>
                <w:sz w:val="16"/>
                <w:szCs w:val="16"/>
              </w:rPr>
              <w:t>Rješenje UP/I-363-03/200</w:t>
            </w:r>
            <w:r w:rsidR="0050493F">
              <w:rPr>
                <w:rFonts w:cs="Arial" w:hAnsi="Arial" w:ascii="Arial"/>
                <w:sz w:val="16"/>
                <w:szCs w:val="16"/>
              </w:rPr>
              <w:t>8</w:t>
            </w:r>
            <w:r w:rsidRPr="00472DD7">
              <w:rPr>
                <w:rFonts w:cs="Arial" w:hAnsi="Arial" w:ascii="Arial"/>
                <w:sz w:val="16"/>
                <w:szCs w:val="16"/>
              </w:rPr>
              <w:t>-</w:t>
            </w:r>
            <w:r w:rsidR="0050493F">
              <w:rPr>
                <w:rFonts w:cs="Arial" w:hAnsi="Arial" w:ascii="Arial"/>
                <w:sz w:val="16"/>
                <w:szCs w:val="16"/>
              </w:rPr>
              <w:t>13</w:t>
            </w:r>
            <w:r w:rsidRPr="00472DD7">
              <w:rPr>
                <w:rFonts w:cs="Arial" w:hAnsi="Arial" w:ascii="Arial"/>
                <w:sz w:val="16"/>
                <w:szCs w:val="16"/>
              </w:rPr>
              <w:t>/</w:t>
            </w:r>
            <w:r w:rsidR="0050493F">
              <w:rPr>
                <w:rFonts w:cs="Arial" w:hAnsi="Arial" w:ascii="Arial"/>
                <w:sz w:val="16"/>
                <w:szCs w:val="16"/>
              </w:rPr>
              <w:t>1456</w:t>
            </w:r>
            <w:r w:rsidRPr="00472DD7">
              <w:rPr>
                <w:rFonts w:cs="Arial" w:hAnsi="Arial" w:ascii="Arial"/>
                <w:sz w:val="16"/>
                <w:szCs w:val="16"/>
              </w:rPr>
              <w:t xml:space="preserve"> o obvezi plaćanja komunalne naknade</w:t>
            </w:r>
          </w:p>
          <w:p w:rsidRDefault="005D705B" w:rsidP="003714AE" w:rsidR="005D705B" w:rsidRPr="00472DD7">
            <w:pPr>
              <w:spacing w:after="0" w:before="40"/>
              <w:rPr>
                <w:rFonts w:cs="Arial" w:hAnsi="Arial" w:ascii="Arial"/>
                <w:sz w:val="16"/>
                <w:szCs w:val="16"/>
              </w:rPr>
            </w:pPr>
            <w:r w:rsidRPr="00472DD7">
              <w:rPr>
                <w:rFonts w:cs="Arial" w:hAnsi="Arial" w:ascii="Arial"/>
                <w:sz w:val="16"/>
                <w:szCs w:val="16"/>
              </w:rPr>
              <w:t>Rješenje o ovrsi za komunalnu naknadu: UP/I-363-03/2014-10/</w:t>
            </w:r>
            <w:r w:rsidR="0050493F">
              <w:rPr>
                <w:rFonts w:cs="Arial" w:hAnsi="Arial" w:ascii="Arial"/>
                <w:sz w:val="16"/>
                <w:szCs w:val="16"/>
              </w:rPr>
              <w:t>00482</w:t>
            </w:r>
            <w:r w:rsidRPr="00472DD7">
              <w:rPr>
                <w:rFonts w:cs="Arial" w:hAnsi="Arial" w:ascii="Arial"/>
                <w:sz w:val="16"/>
                <w:szCs w:val="16"/>
              </w:rPr>
              <w:t>;  UP/I-363-03/201</w:t>
            </w:r>
            <w:r w:rsidR="0071491C">
              <w:rPr>
                <w:rFonts w:cs="Arial" w:hAnsi="Arial" w:ascii="Arial"/>
                <w:sz w:val="16"/>
                <w:szCs w:val="16"/>
              </w:rPr>
              <w:t>7</w:t>
            </w:r>
            <w:r w:rsidRPr="00472DD7">
              <w:rPr>
                <w:rFonts w:cs="Arial" w:hAnsi="Arial" w:ascii="Arial"/>
                <w:sz w:val="16"/>
                <w:szCs w:val="16"/>
              </w:rPr>
              <w:t>-10/2</w:t>
            </w:r>
            <w:r w:rsidR="0071491C">
              <w:rPr>
                <w:rFonts w:cs="Arial" w:hAnsi="Arial" w:ascii="Arial"/>
                <w:sz w:val="16"/>
                <w:szCs w:val="16"/>
              </w:rPr>
              <w:t>4467</w:t>
            </w:r>
            <w:r w:rsidRPr="00472DD7">
              <w:rPr>
                <w:rFonts w:cs="Arial" w:hAnsi="Arial" w:ascii="Arial"/>
                <w:sz w:val="16"/>
                <w:szCs w:val="16"/>
              </w:rPr>
              <w:t>; UP/I-363-03/2017-1</w:t>
            </w:r>
            <w:r w:rsidR="0071491C">
              <w:rPr>
                <w:rFonts w:cs="Arial" w:hAnsi="Arial" w:ascii="Arial"/>
                <w:sz w:val="16"/>
                <w:szCs w:val="16"/>
              </w:rPr>
              <w:t>2</w:t>
            </w:r>
            <w:r w:rsidRPr="00472DD7">
              <w:rPr>
                <w:rFonts w:cs="Arial" w:hAnsi="Arial" w:ascii="Arial"/>
                <w:sz w:val="16"/>
                <w:szCs w:val="16"/>
              </w:rPr>
              <w:t>/</w:t>
            </w:r>
            <w:r w:rsidR="0071491C">
              <w:rPr>
                <w:rFonts w:cs="Arial" w:hAnsi="Arial" w:ascii="Arial"/>
                <w:sz w:val="16"/>
                <w:szCs w:val="16"/>
              </w:rPr>
              <w:t>15236</w:t>
            </w:r>
            <w:r w:rsidRPr="00472DD7">
              <w:rPr>
                <w:rFonts w:cs="Arial" w:hAnsi="Arial" w:ascii="Arial"/>
                <w:sz w:val="16"/>
                <w:szCs w:val="16"/>
              </w:rPr>
              <w:t xml:space="preserve"> u iznosu </w:t>
            </w:r>
            <w:r w:rsidR="0071491C">
              <w:rPr>
                <w:rFonts w:cs="Arial" w:hAnsi="Arial" w:ascii="Arial"/>
                <w:sz w:val="16"/>
                <w:szCs w:val="16"/>
              </w:rPr>
              <w:t>15.069,26</w:t>
            </w:r>
            <w:r w:rsidRPr="00472DD7">
              <w:rPr>
                <w:rFonts w:cs="Arial" w:hAnsi="Arial" w:ascii="Arial"/>
                <w:sz w:val="16"/>
                <w:szCs w:val="16"/>
              </w:rPr>
              <w:t xml:space="preserve"> kn</w:t>
            </w:r>
          </w:p>
        </w:tc>
      </w:tr>
      <w:tr w:rsidTr="00FA2F2C" w:rsidR="005D705B" w:rsidRPr="00C94054">
        <w:trPr>
          <w:trHeight w:val="227"/>
        </w:trPr>
        <w:tc>
          <w:tcPr>
            <w:tcW w:type="pct" w:w="265"/>
            <w:tcBorders>
              <w:top w:space="0" w:sz="4" w:color="auto" w:val="single"/>
            </w:tcBorders>
            <w:shd w:fill="auto" w:color="auto" w:val="clear"/>
            <w:vAlign w:val="center"/>
          </w:tcPr>
          <w:p w:rsidRDefault="005D705B" w:rsidP="00472DD7" w:rsidR="005D705B" w:rsidRPr="00C9405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top w:space="0" w:sz="4" w:color="auto" w:val="single"/>
            </w:tcBorders>
            <w:shd w:fill="auto" w:color="auto" w:val="clear"/>
            <w:vAlign w:val="center"/>
          </w:tcPr>
          <w:p w:rsidRDefault="005D705B" w:rsidP="00472DD7" w:rsidR="005D705B" w:rsidRPr="00C9405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top w:space="0" w:sz="4" w:color="auto" w:val="single"/>
            </w:tcBorders>
            <w:shd w:fill="auto" w:color="auto" w:val="clear"/>
            <w:vAlign w:val="center"/>
          </w:tcPr>
          <w:p w:rsidRDefault="005D705B" w:rsidP="00472DD7" w:rsidR="005D705B" w:rsidRPr="00C9405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top w:space="0" w:sz="4" w:color="auto" w:val="single"/>
            </w:tcBorders>
            <w:shd w:fill="auto" w:color="auto" w:val="clear"/>
            <w:vAlign w:val="center"/>
          </w:tcPr>
          <w:p w:rsidRDefault="005D705B" w:rsidP="00472DD7" w:rsidR="005D705B" w:rsidRPr="00C9405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top w:space="0" w:sz="4" w:color="auto" w:val="single"/>
            </w:tcBorders>
            <w:shd w:fill="auto" w:color="auto" w:val="clear"/>
            <w:vAlign w:val="center"/>
          </w:tcPr>
          <w:p w:rsidRDefault="005D705B" w:rsidP="00472DD7" w:rsidR="005D705B" w:rsidRPr="00C9405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top w:space="0" w:sz="4" w:color="auto" w:val="single"/>
            </w:tcBorders>
            <w:shd w:fill="auto" w:color="auto" w:val="clear"/>
            <w:vAlign w:val="center"/>
          </w:tcPr>
          <w:p w:rsidRDefault="005D705B" w:rsidP="00472DD7" w:rsidR="005D705B" w:rsidRPr="00C9405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tcBorders>
              <w:top w:space="0" w:sz="4" w:color="auto" w:val="single"/>
            </w:tcBorders>
            <w:shd w:fill="auto" w:color="auto" w:val="clear"/>
            <w:vAlign w:val="center"/>
          </w:tcPr>
          <w:p w:rsidRDefault="005D705B" w:rsidP="00472DD7" w:rsidR="005D705B" w:rsidRPr="00C9405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2"/>
            <w:tcBorders>
              <w:top w:space="0" w:sz="4" w:color="auto" w:val="single"/>
            </w:tcBorders>
            <w:shd w:fill="auto" w:color="auto" w:val="clear"/>
            <w:vAlign w:val="center"/>
          </w:tcPr>
          <w:p w:rsidRDefault="005D705B" w:rsidP="00472DD7" w:rsidR="005D705B" w:rsidRPr="00C9405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1D65EF" w:rsidR="005D705B" w:rsidRPr="00C94054">
        <w:trPr>
          <w:trHeight w:val="227"/>
        </w:trPr>
        <w:tc>
          <w:tcPr>
            <w:tcW w:type="pct" w:w="265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5D705B" w:rsidP="00472DD7" w:rsidR="005D705B" w:rsidRPr="00C9405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5D705B" w:rsidP="00472DD7" w:rsidR="005D705B" w:rsidRPr="00C9405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5D705B" w:rsidP="00472DD7" w:rsidR="005D705B" w:rsidRPr="00C9405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5D705B" w:rsidP="00472DD7" w:rsidR="005D705B" w:rsidRPr="00C9405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5D705B" w:rsidP="00472DD7" w:rsidR="005D705B" w:rsidRPr="00C9405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5D705B" w:rsidP="00472DD7" w:rsidR="005D705B" w:rsidRPr="00C9405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5D705B" w:rsidP="00472DD7" w:rsidR="005D705B" w:rsidRPr="00C9405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5D705B" w:rsidP="00472DD7" w:rsidR="005D705B" w:rsidRPr="00C9405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FA2F2C" w:rsidR="005D705B" w:rsidRPr="00D91332">
        <w:trPr>
          <w:trHeight w:val="454"/>
        </w:trPr>
        <w:tc>
          <w:tcPr>
            <w:tcW w:type="pct" w:w="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D705B" w:rsidP="00472DD7" w:rsidR="005D705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R. br. pr. tražbine</w:t>
            </w:r>
          </w:p>
        </w:tc>
        <w:tc>
          <w:tcPr>
            <w:tcW w:type="pct" w:w="91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D705B" w:rsidP="00472DD7" w:rsidR="005D705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Ime i prezime / tvrtka  ili naziv vjerovnika</w:t>
            </w:r>
          </w:p>
        </w:tc>
        <w:tc>
          <w:tcPr>
            <w:tcW w:type="pct" w:w="50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D705B" w:rsidP="00472DD7" w:rsidR="005D705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OIB vjerovnika </w:t>
            </w:r>
          </w:p>
        </w:tc>
        <w:tc>
          <w:tcPr>
            <w:tcW w:type="pct" w:w="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D705B" w:rsidP="00472DD7" w:rsidR="005D705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pct" w:w="5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D705B" w:rsidP="00472DD7" w:rsidR="005D705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Iznos prijavljene tražbine</w:t>
            </w:r>
            <w:r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(kn)</w:t>
            </w:r>
          </w:p>
        </w:tc>
        <w:tc>
          <w:tcPr>
            <w:tcW w:type="pct" w:w="8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D705B" w:rsidP="00472DD7" w:rsidR="005D705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pct" w:w="5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D705B" w:rsidP="00472DD7" w:rsidR="005D705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type="pct" w:w="82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D705B" w:rsidP="00472DD7" w:rsidR="005D705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</w:tr>
      <w:tr w:rsidTr="00084730" w:rsidR="005D705B" w:rsidRPr="00472DD7">
        <w:trPr>
          <w:trHeight w:val="113"/>
        </w:trPr>
        <w:tc>
          <w:tcPr>
            <w:tcW w:type="pct" w:w="26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5D705B" w:rsidP="00472DD7" w:rsidR="005D705B" w:rsidRPr="00472DD7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5D705B" w:rsidP="00472DD7" w:rsidR="005D705B" w:rsidRPr="00472DD7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5D705B" w:rsidP="00472DD7" w:rsidR="005D705B" w:rsidRPr="00472DD7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98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5D705B" w:rsidP="00472DD7" w:rsidR="005D705B" w:rsidRPr="00472DD7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5D705B" w:rsidP="00472DD7" w:rsidR="005D705B" w:rsidRPr="00472DD7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874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5D705B" w:rsidP="00472DD7" w:rsidR="005D705B" w:rsidRPr="00472DD7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6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5D705B" w:rsidP="00472DD7" w:rsidR="005D705B" w:rsidRPr="00472DD7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827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5D705B" w:rsidP="00472DD7" w:rsidR="005D705B" w:rsidRPr="00472DD7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</w:tr>
      <w:tr w:rsidTr="00884FED" w:rsidR="005A6980" w:rsidRPr="00D91332">
        <w:trPr>
          <w:trHeight w:val="679"/>
        </w:trPr>
        <w:tc>
          <w:tcPr>
            <w:tcW w:type="pct" w:w="265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5A6980" w:rsidP="005A6980" w:rsidR="005A6980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pct" w:w="919"/>
            <w:gridSpan w:val="3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5A6980" w:rsidP="005A6980" w:rsidR="005A6980" w:rsidRPr="007F7532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HEP-TOPLINARSTVO d.o.o.</w:t>
            </w:r>
          </w:p>
        </w:tc>
        <w:tc>
          <w:tcPr>
            <w:tcW w:type="pct" w:w="506"/>
            <w:gridSpan w:val="2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5A6980" w:rsidP="005A6980" w:rsidR="005A6980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15907062900</w:t>
            </w:r>
          </w:p>
        </w:tc>
        <w:tc>
          <w:tcPr>
            <w:tcW w:type="pct" w:w="59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5A6980" w:rsidP="005A6980" w:rsidR="005A6980">
            <w:pPr>
              <w:spacing w:after="0" w:before="6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HR-10000 Zagreb, Miševečka 15a</w:t>
            </w:r>
          </w:p>
        </w:tc>
        <w:tc>
          <w:tcPr>
            <w:tcW w:type="pct" w:w="505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</w:tcPr>
          <w:p w:rsidRDefault="005A6980" w:rsidP="005A6980" w:rsidR="005A6980" w:rsidRPr="004E44AD">
            <w:pPr>
              <w:spacing w:after="0" w:before="6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94.807,61</w:t>
            </w:r>
          </w:p>
        </w:tc>
        <w:tc>
          <w:tcPr>
            <w:tcW w:type="pct" w:w="874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</w:tcPr>
          <w:p w:rsidRDefault="005A6980" w:rsidP="005A6980" w:rsidR="005A6980" w:rsidRPr="00FA6E93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Isporučena toplinska energija</w:t>
            </w:r>
          </w:p>
        </w:tc>
        <w:tc>
          <w:tcPr>
            <w:tcW w:type="pct" w:w="506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</w:tcPr>
          <w:p w:rsidRDefault="00884FED" w:rsidP="00884FED" w:rsidR="005A6980" w:rsidRPr="003F201F">
            <w:pPr>
              <w:spacing w:after="0" w:before="6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69.157,89</w:t>
            </w:r>
          </w:p>
        </w:tc>
        <w:tc>
          <w:tcPr>
            <w:tcW w:type="pct" w:w="827"/>
            <w:gridSpan w:val="2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</w:tcPr>
          <w:p w:rsidRDefault="00884FED" w:rsidP="00884FED" w:rsidR="00884FED">
            <w:pPr>
              <w:spacing w:after="40" w:before="40"/>
              <w:rPr>
                <w:rFonts w:cs="Arial" w:hAnsi="Arial" w:ascii="Arial"/>
                <w:sz w:val="16"/>
                <w:szCs w:val="16"/>
              </w:rPr>
            </w:pPr>
            <w:r w:rsidRPr="00472DD7">
              <w:rPr>
                <w:rFonts w:cs="Arial" w:hAnsi="Arial" w:ascii="Arial"/>
                <w:sz w:val="16"/>
                <w:szCs w:val="16"/>
              </w:rPr>
              <w:t>Izvod iz poslovnih knjiga</w:t>
            </w:r>
            <w:r>
              <w:rPr>
                <w:rFonts w:cs="Arial" w:hAnsi="Arial" w:ascii="Arial"/>
                <w:sz w:val="16"/>
                <w:szCs w:val="16"/>
              </w:rPr>
              <w:t xml:space="preserve"> vjerovnika</w:t>
            </w:r>
          </w:p>
          <w:p w:rsidRDefault="00884FED" w:rsidP="00884FED" w:rsidR="00884FED" w:rsidRPr="00884FED">
            <w:pPr>
              <w:spacing w:after="40" w:before="40"/>
              <w:rPr>
                <w:rFonts w:cs="Arial" w:hAnsi="Arial" w:ascii="Arial"/>
                <w:sz w:val="16"/>
                <w:szCs w:val="16"/>
              </w:rPr>
            </w:pPr>
            <w:r w:rsidRPr="00472DD7">
              <w:rPr>
                <w:rFonts w:cs="Arial" w:hAnsi="Arial" w:ascii="Arial"/>
                <w:sz w:val="16"/>
                <w:szCs w:val="16"/>
              </w:rPr>
              <w:t>Rješenje o ovrsi</w:t>
            </w:r>
            <w:r>
              <w:rPr>
                <w:rFonts w:cs="Arial" w:hAnsi="Arial" w:ascii="Arial"/>
                <w:sz w:val="16"/>
                <w:szCs w:val="16"/>
              </w:rPr>
              <w:t xml:space="preserve">  Ovrv-391/18; Ovrv-1109/17; 5409/16; Ovrv-2393/15; Ovrv-1330/14; Ovrv-1963/12 u ukupnom iznosu 59.874,70 kn</w:t>
            </w:r>
          </w:p>
        </w:tc>
      </w:tr>
      <w:tr w:rsidTr="00926DFD" w:rsidR="00926DFD" w:rsidRPr="00D91332">
        <w:trPr>
          <w:trHeight w:val="679"/>
        </w:trPr>
        <w:tc>
          <w:tcPr>
            <w:tcW w:type="pct" w:w="265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926DFD" w:rsidP="00926DFD" w:rsidR="00926DFD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pct" w:w="919"/>
            <w:gridSpan w:val="3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926DFD" w:rsidP="00926DFD" w:rsidR="00926DFD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ZAGREBAČKI HOLDING d.o.o.</w:t>
            </w:r>
          </w:p>
        </w:tc>
        <w:tc>
          <w:tcPr>
            <w:tcW w:type="pct" w:w="506"/>
            <w:gridSpan w:val="2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926DFD" w:rsidP="00926DFD" w:rsidR="00926DFD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85584865987</w:t>
            </w:r>
          </w:p>
        </w:tc>
        <w:tc>
          <w:tcPr>
            <w:tcW w:type="pct" w:w="59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926DFD" w:rsidP="00926DFD" w:rsidR="00926DFD" w:rsidRPr="00535EA6">
            <w:pPr>
              <w:spacing w:after="0" w:before="6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HR-10000 Zagreb, Ulica grada Vukovara 41</w:t>
            </w:r>
          </w:p>
        </w:tc>
        <w:tc>
          <w:tcPr>
            <w:tcW w:type="pct" w:w="505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</w:tcPr>
          <w:p w:rsidRDefault="00926DFD" w:rsidP="00926DFD" w:rsidR="00926DFD" w:rsidRPr="004E44AD">
            <w:pPr>
              <w:spacing w:after="0" w:before="6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22.781,39</w:t>
            </w:r>
          </w:p>
        </w:tc>
        <w:tc>
          <w:tcPr>
            <w:tcW w:type="pct" w:w="874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</w:tcPr>
          <w:p w:rsidRDefault="00926DFD" w:rsidP="00926DFD" w:rsidR="00926DFD" w:rsidRPr="00926DFD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926DFD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Usluga odvoza smeća po mjesečnim zaduženjima</w:t>
            </w:r>
          </w:p>
        </w:tc>
        <w:tc>
          <w:tcPr>
            <w:tcW w:type="pct" w:w="506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</w:tcPr>
          <w:p w:rsidRDefault="00926DFD" w:rsidP="00926DFD" w:rsidR="00926DFD" w:rsidRPr="003F201F">
            <w:pPr>
              <w:spacing w:after="0" w:before="6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22.781,39</w:t>
            </w:r>
          </w:p>
        </w:tc>
        <w:tc>
          <w:tcPr>
            <w:tcW w:type="pct" w:w="827"/>
            <w:gridSpan w:val="2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</w:tcPr>
          <w:p w:rsidRDefault="00891268" w:rsidP="00891268" w:rsidR="00891268">
            <w:pPr>
              <w:spacing w:after="40" w:before="40"/>
              <w:rPr>
                <w:rFonts w:cs="Arial" w:hAnsi="Arial" w:ascii="Arial"/>
                <w:sz w:val="16"/>
                <w:szCs w:val="16"/>
              </w:rPr>
            </w:pPr>
            <w:r w:rsidRPr="00472DD7">
              <w:rPr>
                <w:rFonts w:cs="Arial" w:hAnsi="Arial" w:ascii="Arial"/>
                <w:sz w:val="16"/>
                <w:szCs w:val="16"/>
              </w:rPr>
              <w:t>Izvod iz poslovnih knjiga</w:t>
            </w:r>
            <w:r>
              <w:rPr>
                <w:rFonts w:cs="Arial" w:hAnsi="Arial" w:ascii="Arial"/>
                <w:sz w:val="16"/>
                <w:szCs w:val="16"/>
              </w:rPr>
              <w:t xml:space="preserve"> vjerovnika</w:t>
            </w:r>
          </w:p>
          <w:p w:rsidRDefault="00891268" w:rsidP="00891268" w:rsidR="00926DFD" w:rsidRPr="00472DD7">
            <w:pPr>
              <w:spacing w:after="0" w:before="6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472DD7">
              <w:rPr>
                <w:rFonts w:cs="Arial" w:hAnsi="Arial" w:ascii="Arial"/>
                <w:sz w:val="16"/>
                <w:szCs w:val="16"/>
              </w:rPr>
              <w:t>Rješenj</w:t>
            </w:r>
            <w:r>
              <w:rPr>
                <w:rFonts w:cs="Arial" w:hAnsi="Arial" w:ascii="Arial"/>
                <w:sz w:val="16"/>
                <w:szCs w:val="16"/>
              </w:rPr>
              <w:t xml:space="preserve">a </w:t>
            </w:r>
            <w:r w:rsidRPr="00472DD7">
              <w:rPr>
                <w:rFonts w:cs="Arial" w:hAnsi="Arial" w:ascii="Arial"/>
                <w:sz w:val="16"/>
                <w:szCs w:val="16"/>
              </w:rPr>
              <w:t>o ovrsi</w:t>
            </w:r>
            <w:r>
              <w:rPr>
                <w:rFonts w:cs="Arial" w:hAnsi="Arial" w:ascii="Arial"/>
                <w:sz w:val="16"/>
                <w:szCs w:val="16"/>
              </w:rPr>
              <w:t xml:space="preserve">  u ukupnom iznosu </w:t>
            </w:r>
            <w:r w:rsidR="00926DFD" w:rsidRPr="00472DD7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926DFD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22.414,72</w:t>
            </w:r>
            <w:r w:rsidR="00926DFD" w:rsidRPr="00472DD7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 xml:space="preserve"> kn</w:t>
            </w:r>
          </w:p>
        </w:tc>
      </w:tr>
      <w:tr w:rsidTr="00D05515" w:rsidR="00891268" w:rsidRPr="00D91332">
        <w:trPr>
          <w:trHeight w:val="679"/>
        </w:trPr>
        <w:tc>
          <w:tcPr>
            <w:tcW w:type="pct" w:w="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91268" w:rsidP="00FA2F2C" w:rsidR="00891268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pct" w:w="91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91268" w:rsidP="0016017E" w:rsidR="00891268" w:rsidRPr="007F7532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type="pct" w:w="50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91268" w:rsidP="0016017E" w:rsidR="00891268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type="pct" w:w="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91268" w:rsidP="00A62038" w:rsidR="00891268" w:rsidRPr="00535EA6">
            <w:pPr>
              <w:spacing w:after="0" w:before="6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HR-10000 Zagreb, Ulica grada Vukovara 70</w:t>
            </w:r>
          </w:p>
        </w:tc>
        <w:tc>
          <w:tcPr>
            <w:tcW w:type="pct" w:w="5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91268" w:rsidP="00891268" w:rsidR="00891268" w:rsidRPr="004E44AD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3.370,98</w:t>
            </w:r>
          </w:p>
        </w:tc>
        <w:tc>
          <w:tcPr>
            <w:tcW w:type="pct" w:w="8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91268" w:rsidP="00891268" w:rsidR="00891268" w:rsidRPr="00FA6E93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Ugovor o obavljanju usluga certificiranja</w:t>
            </w:r>
          </w:p>
        </w:tc>
        <w:tc>
          <w:tcPr>
            <w:tcW w:type="pct" w:w="5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91268" w:rsidP="00891268" w:rsidR="00891268" w:rsidRPr="003F201F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3.370,98</w:t>
            </w:r>
          </w:p>
        </w:tc>
        <w:tc>
          <w:tcPr>
            <w:tcW w:type="pct" w:w="82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91268" w:rsidP="00891268" w:rsidR="00891268">
            <w:pPr>
              <w:spacing w:after="40" w:before="40"/>
              <w:rPr>
                <w:rFonts w:cs="Arial" w:hAnsi="Arial" w:ascii="Arial"/>
                <w:sz w:val="16"/>
                <w:szCs w:val="16"/>
              </w:rPr>
            </w:pPr>
            <w:r w:rsidRPr="00472DD7">
              <w:rPr>
                <w:rFonts w:cs="Arial" w:hAnsi="Arial" w:ascii="Arial"/>
                <w:sz w:val="16"/>
                <w:szCs w:val="16"/>
              </w:rPr>
              <w:t>Izvod iz poslovnih knjiga</w:t>
            </w:r>
            <w:r>
              <w:rPr>
                <w:rFonts w:cs="Arial" w:hAnsi="Arial" w:ascii="Arial"/>
                <w:sz w:val="16"/>
                <w:szCs w:val="16"/>
              </w:rPr>
              <w:t xml:space="preserve"> vjerovnika</w:t>
            </w:r>
          </w:p>
          <w:p w:rsidRDefault="00891268" w:rsidP="00891268" w:rsidR="00891268" w:rsidRPr="00472DD7">
            <w:pPr>
              <w:spacing w:after="0" w:before="6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472DD7">
              <w:rPr>
                <w:rFonts w:cs="Arial" w:hAnsi="Arial" w:ascii="Arial"/>
                <w:sz w:val="16"/>
                <w:szCs w:val="16"/>
              </w:rPr>
              <w:t>Rješenje o ovrsi</w:t>
            </w:r>
            <w:r>
              <w:rPr>
                <w:rFonts w:cs="Arial" w:hAnsi="Arial" w:ascii="Arial"/>
                <w:sz w:val="16"/>
                <w:szCs w:val="16"/>
              </w:rPr>
              <w:t xml:space="preserve">  Ovrv-507/11  na iznos 3.370,96 kn</w:t>
            </w:r>
          </w:p>
        </w:tc>
      </w:tr>
      <w:tr w:rsidTr="00D05515" w:rsidR="00D05515" w:rsidRPr="00D91332">
        <w:trPr>
          <w:trHeight w:val="525"/>
        </w:trPr>
        <w:tc>
          <w:tcPr>
            <w:tcW w:type="pct" w:w="265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D05515" w:rsidP="00D05515" w:rsidR="00D05515" w:rsidRPr="00FA2F2C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8.</w:t>
            </w:r>
            <w:r w:rsidRPr="00960E5E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919"/>
            <w:gridSpan w:val="3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D05515" w:rsidP="00D05515" w:rsidR="00D05515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7F75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REPUBLIKA HRVATSKA, </w:t>
            </w:r>
            <w:r w:rsidRPr="002E668A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MINISTARSTVO FINANCIJA</w:t>
            </w:r>
          </w:p>
          <w:p w:rsidRDefault="00D05515" w:rsidP="00D05515" w:rsidR="00D05515" w:rsidRPr="00244BBC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7F75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Pore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zna uprava, Područni ured Zagreb</w:t>
            </w:r>
          </w:p>
        </w:tc>
        <w:tc>
          <w:tcPr>
            <w:tcW w:type="pct" w:w="506"/>
            <w:gridSpan w:val="2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D05515" w:rsidP="00D05515" w:rsidR="00D05515" w:rsidRPr="00D91332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pct" w:w="59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D05515" w:rsidP="00D05515" w:rsidR="00D05515">
            <w:pPr>
              <w:spacing w:after="0" w:before="6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HR-10000 Zagreb, Avenija Dubrovnik 32</w:t>
            </w:r>
          </w:p>
        </w:tc>
        <w:tc>
          <w:tcPr>
            <w:tcW w:type="pct" w:w="505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</w:tcPr>
          <w:p w:rsidRDefault="00D05515" w:rsidP="00D05515" w:rsidR="00D05515" w:rsidRPr="004E44AD">
            <w:pPr>
              <w:spacing w:after="0" w:before="6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7.146,36</w:t>
            </w:r>
          </w:p>
        </w:tc>
        <w:tc>
          <w:tcPr>
            <w:tcW w:type="pct" w:w="874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</w:tcPr>
          <w:p w:rsidRDefault="00D05515" w:rsidP="00D05515" w:rsidR="00D05515" w:rsidRPr="00FA6E93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FA6E93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porezi, doprinosi i druga javna davanja društva</w:t>
            </w:r>
          </w:p>
        </w:tc>
        <w:tc>
          <w:tcPr>
            <w:tcW w:type="pct" w:w="506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</w:tcPr>
          <w:p w:rsidRDefault="00D05515" w:rsidP="00D05515" w:rsidR="00D05515" w:rsidRPr="003F201F">
            <w:pPr>
              <w:spacing w:after="0" w:before="6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7.146,36</w:t>
            </w:r>
          </w:p>
        </w:tc>
        <w:tc>
          <w:tcPr>
            <w:tcW w:type="pct" w:w="827"/>
            <w:gridSpan w:val="2"/>
            <w:vMerge w:val="restart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</w:tcPr>
          <w:p w:rsidRDefault="00D05515" w:rsidP="00D05515" w:rsidR="00D05515">
            <w:pPr>
              <w:spacing w:after="0" w:before="6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472DD7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 xml:space="preserve">porezi, članarine, kazne i druga javna davanja društva </w:t>
            </w:r>
          </w:p>
          <w:p w:rsidRDefault="00D05515" w:rsidP="00D05515" w:rsidR="00D05515" w:rsidRPr="00472DD7">
            <w:pPr>
              <w:spacing w:after="0" w:before="6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O</w:t>
            </w:r>
            <w:r w:rsidRPr="00472DD7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vršna isprava:</w:t>
            </w:r>
            <w:r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 xml:space="preserve"> 3.160</w:t>
            </w:r>
            <w:r w:rsidRPr="00472DD7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,</w:t>
            </w:r>
            <w:r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97</w:t>
            </w:r>
            <w:r w:rsidRPr="00472DD7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 xml:space="preserve"> kn</w:t>
            </w:r>
          </w:p>
        </w:tc>
      </w:tr>
      <w:tr w:rsidTr="00D05515" w:rsidR="00D05515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05515" w:rsidP="00D05515" w:rsidR="00D05515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05515" w:rsidP="00D05515" w:rsidR="00D05515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05515" w:rsidP="00D05515" w:rsidR="00D05515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05515" w:rsidP="00D05515" w:rsidR="00D05515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D05515" w:rsidP="00D05515" w:rsidR="00D05515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D05515" w:rsidP="00D05515" w:rsidR="00D05515" w:rsidRPr="00D05515">
            <w:pPr>
              <w:spacing w:after="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1201 porez na dodanu vrijednost</w:t>
            </w:r>
          </w:p>
        </w:tc>
        <w:tc>
          <w:tcPr>
            <w:tcW w:type="pct" w:w="506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D05515" w:rsidP="00D05515" w:rsidR="00D05515" w:rsidRPr="00D05515">
            <w:pPr>
              <w:spacing w:after="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2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D05515" w:rsidP="00D05515" w:rsidR="00D05515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D05515" w:rsidR="00D05515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05515" w:rsidP="00D05515" w:rsidR="00D05515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05515" w:rsidP="00D05515" w:rsidR="00D05515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05515" w:rsidP="00D05515" w:rsidR="00D05515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05515" w:rsidP="00D05515" w:rsidR="00D05515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D05515" w:rsidP="00D05515" w:rsidR="00D05515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D05515" w:rsidP="00D05515" w:rsidR="00D05515" w:rsidRPr="00D05515">
            <w:pPr>
              <w:spacing w:after="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1201 por.na dod.vrij. -kamata</w:t>
            </w:r>
          </w:p>
        </w:tc>
        <w:tc>
          <w:tcPr>
            <w:tcW w:type="pct" w:w="506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D05515" w:rsidP="00D05515" w:rsidR="00D05515" w:rsidRPr="00D05515">
            <w:pPr>
              <w:spacing w:after="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D05515" w:rsidP="00D05515" w:rsidR="00D05515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D05515" w:rsidR="00D05515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05515" w:rsidP="00D05515" w:rsidR="00D05515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05515" w:rsidP="00D05515" w:rsidR="00D05515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05515" w:rsidP="00D05515" w:rsidR="00D05515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05515" w:rsidP="00D05515" w:rsidR="00D05515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D05515" w:rsidP="00D05515" w:rsidR="00D05515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D05515" w:rsidP="00D05515" w:rsidR="00D05515" w:rsidRPr="00D05515">
            <w:pPr>
              <w:spacing w:after="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1317 porez na cestovna mot. voz.</w:t>
            </w:r>
          </w:p>
        </w:tc>
        <w:tc>
          <w:tcPr>
            <w:tcW w:type="pct" w:w="506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D05515" w:rsidP="00D05515" w:rsidR="00D05515" w:rsidRPr="00D05515">
            <w:pPr>
              <w:spacing w:after="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D05515" w:rsidP="00D05515" w:rsidR="00D05515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D05515" w:rsidR="00891268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1317 porez na ce.mot.voz.-kam.</w:t>
            </w:r>
          </w:p>
        </w:tc>
        <w:tc>
          <w:tcPr>
            <w:tcW w:type="pct" w:w="506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D05515" w:rsidR="00891268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1651 porez na dobit</w:t>
            </w:r>
          </w:p>
        </w:tc>
        <w:tc>
          <w:tcPr>
            <w:tcW w:type="pct" w:w="506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D05515" w:rsidR="00891268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1651 porez na dobit - kamata</w:t>
            </w:r>
          </w:p>
        </w:tc>
        <w:tc>
          <w:tcPr>
            <w:tcW w:type="pct" w:w="506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D05515" w:rsidR="00891268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2.160,00</w:t>
            </w: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1732 porez na tvrtku</w:t>
            </w:r>
          </w:p>
        </w:tc>
        <w:tc>
          <w:tcPr>
            <w:tcW w:type="pct" w:w="506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2.160,00</w:t>
            </w:r>
          </w:p>
        </w:tc>
        <w:tc>
          <w:tcPr>
            <w:tcW w:type="pct" w:w="827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D05515" w:rsidR="00891268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318,36</w:t>
            </w: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1732 porez na tvrtku - kamata</w:t>
            </w:r>
          </w:p>
        </w:tc>
        <w:tc>
          <w:tcPr>
            <w:tcW w:type="pct" w:w="506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318,36</w:t>
            </w:r>
          </w:p>
        </w:tc>
        <w:tc>
          <w:tcPr>
            <w:tcW w:type="pct" w:w="827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D05515" w:rsidR="00891268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4.390,00</w:t>
            </w: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5262 članarina HGK</w:t>
            </w:r>
          </w:p>
        </w:tc>
        <w:tc>
          <w:tcPr>
            <w:tcW w:type="pct" w:w="506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4.390,00</w:t>
            </w:r>
          </w:p>
        </w:tc>
        <w:tc>
          <w:tcPr>
            <w:tcW w:type="pct" w:w="827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D05515" w:rsidR="00891268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511,71</w:t>
            </w: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5262 članarina HGK - kamata</w:t>
            </w:r>
          </w:p>
        </w:tc>
        <w:tc>
          <w:tcPr>
            <w:tcW w:type="pct" w:w="506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511,71</w:t>
            </w:r>
          </w:p>
        </w:tc>
        <w:tc>
          <w:tcPr>
            <w:tcW w:type="pct" w:w="827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D05515" w:rsidR="00891268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5278 doprinos HGK</w:t>
            </w:r>
          </w:p>
        </w:tc>
        <w:tc>
          <w:tcPr>
            <w:tcW w:type="pct" w:w="506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D05515" w:rsidR="00891268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5278 doprinos HGK - kamata</w:t>
            </w:r>
          </w:p>
        </w:tc>
        <w:tc>
          <w:tcPr>
            <w:tcW w:type="pct" w:w="506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D05515" w:rsidR="00891268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300,00</w:t>
            </w: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4227 prisilna naplata pristojbi PU</w:t>
            </w:r>
          </w:p>
        </w:tc>
        <w:tc>
          <w:tcPr>
            <w:tcW w:type="pct" w:w="506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300,00</w:t>
            </w:r>
          </w:p>
        </w:tc>
        <w:tc>
          <w:tcPr>
            <w:tcW w:type="pct" w:w="827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D05515" w:rsidR="00891268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4227 pris. naplata pris. PU-kamata</w:t>
            </w:r>
          </w:p>
        </w:tc>
        <w:tc>
          <w:tcPr>
            <w:tcW w:type="pct" w:w="506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D05515" w:rsidR="00891268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4235 prisilna naplata pristojbi PU</w:t>
            </w:r>
          </w:p>
        </w:tc>
        <w:tc>
          <w:tcPr>
            <w:tcW w:type="pct" w:w="506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D05515" w:rsidR="00891268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4235 pri.naplata pris. PU-kamata</w:t>
            </w:r>
          </w:p>
        </w:tc>
        <w:tc>
          <w:tcPr>
            <w:tcW w:type="pct" w:w="506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D05515" w:rsidR="00891268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4243 pris. naplata pristojbi-ostalo</w:t>
            </w:r>
          </w:p>
        </w:tc>
        <w:tc>
          <w:tcPr>
            <w:tcW w:type="pct" w:w="506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D05515" w:rsidR="00891268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4243 pris. naplata pris. ostalo-kam</w:t>
            </w:r>
          </w:p>
        </w:tc>
        <w:tc>
          <w:tcPr>
            <w:tcW w:type="pct" w:w="506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D05515" w:rsidR="00891268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200,00</w:t>
            </w: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4251 troškovi prisilne naplate</w:t>
            </w:r>
          </w:p>
        </w:tc>
        <w:tc>
          <w:tcPr>
            <w:tcW w:type="pct" w:w="506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200,00</w:t>
            </w:r>
          </w:p>
        </w:tc>
        <w:tc>
          <w:tcPr>
            <w:tcW w:type="pct" w:w="827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D05515" w:rsidR="00891268" w:rsidRPr="007B333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sz w:val="16"/>
                <w:szCs w:val="16"/>
                <w:lang w:eastAsia="hr-HR"/>
              </w:rPr>
              <w:t>4251 troš. prisilne naplate -kamata</w:t>
            </w:r>
          </w:p>
        </w:tc>
        <w:tc>
          <w:tcPr>
            <w:tcW w:type="pct" w:w="506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D05515" w:rsidR="00891268" w:rsidRPr="00D4096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891268" w:rsidP="00D05515" w:rsidR="00891268" w:rsidRPr="00D05515">
            <w:pPr>
              <w:spacing w:after="0"/>
              <w:rPr>
                <w:rFonts w:cs="Arial" w:hAnsi="Arial" w:ascii="Arial"/>
                <w:i/>
                <w:sz w:val="16"/>
                <w:szCs w:val="16"/>
              </w:rPr>
            </w:pPr>
            <w:r w:rsidRPr="00D05515">
              <w:rPr>
                <w:rFonts w:cs="Arial" w:hAnsi="Arial" w:ascii="Arial"/>
                <w:i/>
                <w:sz w:val="16"/>
                <w:szCs w:val="16"/>
              </w:rPr>
              <w:t>8400 doprinos za ZO</w:t>
            </w:r>
          </w:p>
        </w:tc>
        <w:tc>
          <w:tcPr>
            <w:tcW w:type="pct" w:w="506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595,26</w:t>
            </w:r>
          </w:p>
        </w:tc>
        <w:tc>
          <w:tcPr>
            <w:tcW w:type="pct" w:w="827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D05515" w:rsidR="00891268" w:rsidRPr="00D4096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891268" w:rsidP="00D05515" w:rsidR="00891268" w:rsidRPr="00D05515">
            <w:pPr>
              <w:spacing w:after="0"/>
              <w:rPr>
                <w:rFonts w:cs="Arial" w:hAnsi="Arial" w:ascii="Arial"/>
                <w:i/>
                <w:sz w:val="16"/>
                <w:szCs w:val="16"/>
              </w:rPr>
            </w:pPr>
            <w:r w:rsidRPr="00D05515">
              <w:rPr>
                <w:rFonts w:cs="Arial" w:hAnsi="Arial" w:ascii="Arial"/>
                <w:i/>
                <w:sz w:val="16"/>
                <w:szCs w:val="16"/>
              </w:rPr>
              <w:t>8400 doprinos za ZO – kamata</w:t>
            </w:r>
          </w:p>
        </w:tc>
        <w:tc>
          <w:tcPr>
            <w:tcW w:type="pct" w:w="506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24,45</w:t>
            </w:r>
          </w:p>
        </w:tc>
        <w:tc>
          <w:tcPr>
            <w:tcW w:type="pct" w:w="827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D05515" w:rsidR="00891268" w:rsidRPr="00D4096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891268" w:rsidP="00D05515" w:rsidR="00891268" w:rsidRPr="00D05515">
            <w:pPr>
              <w:spacing w:after="0"/>
              <w:rPr>
                <w:rFonts w:cs="Arial" w:hAnsi="Arial" w:ascii="Arial"/>
                <w:i/>
                <w:sz w:val="16"/>
                <w:szCs w:val="16"/>
              </w:rPr>
            </w:pPr>
            <w:r w:rsidRPr="00D05515">
              <w:rPr>
                <w:rFonts w:cs="Arial" w:hAnsi="Arial" w:ascii="Arial"/>
                <w:i/>
                <w:sz w:val="16"/>
                <w:szCs w:val="16"/>
              </w:rPr>
              <w:t>8486 doprinos za ZO</w:t>
            </w:r>
          </w:p>
        </w:tc>
        <w:tc>
          <w:tcPr>
            <w:tcW w:type="pct" w:w="506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D05515" w:rsidR="00891268" w:rsidRPr="00D4096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891268" w:rsidP="00D05515" w:rsidR="00891268" w:rsidRPr="00D05515">
            <w:pPr>
              <w:spacing w:after="0"/>
              <w:rPr>
                <w:rFonts w:cs="Arial" w:hAnsi="Arial" w:ascii="Arial"/>
                <w:i/>
                <w:sz w:val="16"/>
                <w:szCs w:val="16"/>
              </w:rPr>
            </w:pPr>
            <w:r w:rsidRPr="00D05515">
              <w:rPr>
                <w:rFonts w:cs="Arial" w:hAnsi="Arial" w:ascii="Arial"/>
                <w:i/>
                <w:sz w:val="16"/>
                <w:szCs w:val="16"/>
              </w:rPr>
              <w:t>8486 doprinos za ZO – kamate</w:t>
            </w:r>
          </w:p>
        </w:tc>
        <w:tc>
          <w:tcPr>
            <w:tcW w:type="pct" w:w="506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D05515" w:rsidR="00891268" w:rsidRPr="00D4096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891268" w:rsidP="00D05515" w:rsidR="00891268" w:rsidRPr="00D05515">
            <w:pPr>
              <w:spacing w:after="0"/>
              <w:rPr>
                <w:rFonts w:cs="Arial" w:hAnsi="Arial" w:ascii="Arial"/>
                <w:i/>
                <w:sz w:val="16"/>
                <w:szCs w:val="16"/>
              </w:rPr>
            </w:pPr>
            <w:r w:rsidRPr="00D05515">
              <w:rPr>
                <w:rFonts w:cs="Arial" w:hAnsi="Arial" w:ascii="Arial"/>
                <w:i/>
                <w:sz w:val="16"/>
                <w:szCs w:val="16"/>
              </w:rPr>
              <w:t>8559 dop. za ozlj.na radu</w:t>
            </w:r>
          </w:p>
        </w:tc>
        <w:tc>
          <w:tcPr>
            <w:tcW w:type="pct" w:w="506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19,84</w:t>
            </w:r>
          </w:p>
        </w:tc>
        <w:tc>
          <w:tcPr>
            <w:tcW w:type="pct" w:w="827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D906CB" w:rsidR="00D906CB" w:rsidRPr="00D91332">
        <w:trPr>
          <w:trHeight w:val="454"/>
        </w:trPr>
        <w:tc>
          <w:tcPr>
            <w:tcW w:type="pct" w:w="265"/>
            <w:shd w:fill="auto" w:color="auto" w:val="clear"/>
            <w:vAlign w:val="center"/>
          </w:tcPr>
          <w:p w:rsidRDefault="00D906CB" w:rsidP="00A62038" w:rsidR="00D906C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shd w:fill="auto" w:color="auto" w:val="clear"/>
            <w:vAlign w:val="center"/>
          </w:tcPr>
          <w:p w:rsidRDefault="00D906CB" w:rsidP="00A62038" w:rsidR="00D906C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shd w:fill="auto" w:color="auto" w:val="clear"/>
            <w:vAlign w:val="center"/>
          </w:tcPr>
          <w:p w:rsidRDefault="00D906CB" w:rsidP="00A62038" w:rsidR="00D906C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shd w:fill="auto" w:color="auto" w:val="clear"/>
            <w:vAlign w:val="center"/>
          </w:tcPr>
          <w:p w:rsidRDefault="00D906CB" w:rsidP="00A62038" w:rsidR="00D906C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shd w:fill="auto" w:color="auto" w:val="clear"/>
            <w:vAlign w:val="center"/>
          </w:tcPr>
          <w:p w:rsidRDefault="00D906CB" w:rsidP="00A62038" w:rsidR="00D906C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shd w:fill="auto" w:color="auto" w:val="clear"/>
            <w:vAlign w:val="center"/>
          </w:tcPr>
          <w:p w:rsidRDefault="00D906CB" w:rsidP="00A62038" w:rsidR="00D906C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shd w:fill="auto" w:color="auto" w:val="clear"/>
            <w:vAlign w:val="center"/>
          </w:tcPr>
          <w:p w:rsidRDefault="00D906CB" w:rsidP="00A62038" w:rsidR="00D906C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2"/>
            <w:shd w:fill="auto" w:color="auto" w:val="clear"/>
            <w:vAlign w:val="center"/>
          </w:tcPr>
          <w:p w:rsidRDefault="00D906CB" w:rsidP="00A62038" w:rsidR="00D906C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D906CB" w:rsidR="00D906CB" w:rsidRPr="00D91332">
        <w:trPr>
          <w:trHeight w:val="454"/>
        </w:trPr>
        <w:tc>
          <w:tcPr>
            <w:tcW w:type="pct" w:w="265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D906CB" w:rsidP="00A62038" w:rsidR="00D906C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D906CB" w:rsidP="00A62038" w:rsidR="00D906C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D906CB" w:rsidP="00A62038" w:rsidR="00D906C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D906CB" w:rsidP="00A62038" w:rsidR="00D906C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D906CB" w:rsidP="00A62038" w:rsidR="00D906C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D906CB" w:rsidP="00A62038" w:rsidR="00D906C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D906CB" w:rsidP="00A62038" w:rsidR="00D906C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D906CB" w:rsidP="00A62038" w:rsidR="00D906C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A62038" w:rsidR="00D906CB" w:rsidRPr="00D91332">
        <w:trPr>
          <w:trHeight w:val="454"/>
        </w:trPr>
        <w:tc>
          <w:tcPr>
            <w:tcW w:type="pct" w:w="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906CB" w:rsidP="00A62038" w:rsidR="00D906C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R. br. pr. tražbine</w:t>
            </w:r>
          </w:p>
        </w:tc>
        <w:tc>
          <w:tcPr>
            <w:tcW w:type="pct" w:w="91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906CB" w:rsidP="00A62038" w:rsidR="00D906C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Ime i prezime / tvrtka  ili naziv vjerovnika</w:t>
            </w:r>
          </w:p>
        </w:tc>
        <w:tc>
          <w:tcPr>
            <w:tcW w:type="pct" w:w="50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906CB" w:rsidP="00A62038" w:rsidR="00D906C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OIB vjerovnika </w:t>
            </w:r>
          </w:p>
        </w:tc>
        <w:tc>
          <w:tcPr>
            <w:tcW w:type="pct" w:w="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906CB" w:rsidP="00A62038" w:rsidR="00D906C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pct" w:w="5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906CB" w:rsidP="00A62038" w:rsidR="00D906C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Iznos prijavljene tražbine</w:t>
            </w:r>
            <w:r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(kn)</w:t>
            </w:r>
          </w:p>
        </w:tc>
        <w:tc>
          <w:tcPr>
            <w:tcW w:type="pct" w:w="8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906CB" w:rsidP="00A62038" w:rsidR="00D906C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pct" w:w="5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906CB" w:rsidP="00A62038" w:rsidR="00D906C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type="pct" w:w="82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906CB" w:rsidP="00A62038" w:rsidR="00D906CB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</w:tr>
      <w:tr w:rsidTr="00D906CB" w:rsidR="003714AE" w:rsidRPr="00D4096E">
        <w:trPr>
          <w:trHeight w:val="170"/>
        </w:trPr>
        <w:tc>
          <w:tcPr>
            <w:tcW w:type="pct" w:w="265"/>
            <w:shd w:fill="auto" w:color="auto" w:val="clear"/>
            <w:vAlign w:val="center"/>
          </w:tcPr>
          <w:p w:rsidRDefault="003714AE" w:rsidP="00D05515" w:rsidR="003714AE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shd w:fill="auto" w:color="auto" w:val="clear"/>
            <w:vAlign w:val="center"/>
          </w:tcPr>
          <w:p w:rsidRDefault="003714AE" w:rsidP="00D05515" w:rsidR="003714AE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shd w:fill="auto" w:color="auto" w:val="clear"/>
            <w:vAlign w:val="center"/>
          </w:tcPr>
          <w:p w:rsidRDefault="003714AE" w:rsidP="00D05515" w:rsidR="003714AE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shd w:fill="auto" w:color="auto" w:val="clear"/>
            <w:vAlign w:val="center"/>
          </w:tcPr>
          <w:p w:rsidRDefault="003714AE" w:rsidP="00D05515" w:rsidR="003714AE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shd w:fill="auto" w:color="auto" w:val="clear"/>
            <w:vAlign w:val="center"/>
          </w:tcPr>
          <w:p w:rsidRDefault="003714AE" w:rsidP="00D05515" w:rsidR="003714AE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shd w:fill="auto" w:color="auto" w:val="clear"/>
          </w:tcPr>
          <w:p w:rsidRDefault="003714AE" w:rsidP="00D05515" w:rsidR="003714AE" w:rsidRPr="00D05515">
            <w:pPr>
              <w:spacing w:after="0"/>
              <w:rPr>
                <w:rFonts w:cs="Arial" w:hAnsi="Arial" w:ascii="Arial"/>
                <w:i/>
                <w:sz w:val="16"/>
                <w:szCs w:val="16"/>
              </w:rPr>
            </w:pPr>
          </w:p>
        </w:tc>
        <w:tc>
          <w:tcPr>
            <w:tcW w:type="pct" w:w="506"/>
            <w:shd w:fill="auto" w:color="auto" w:val="clear"/>
            <w:vAlign w:val="center"/>
          </w:tcPr>
          <w:p w:rsidRDefault="003714AE" w:rsidP="00D05515" w:rsidR="003714AE" w:rsidRPr="00D05515">
            <w:pPr>
              <w:spacing w:after="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2"/>
            <w:shd w:fill="auto" w:color="auto" w:val="clear"/>
            <w:vAlign w:val="center"/>
          </w:tcPr>
          <w:p w:rsidRDefault="003714AE" w:rsidP="00D05515" w:rsidR="003714AE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A62038" w:rsidR="003714AE" w:rsidRPr="00D4096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4AE" w:rsidP="00A62038" w:rsidR="003714AE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4AE" w:rsidP="00A62038" w:rsidR="003714AE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4AE" w:rsidP="00A62038" w:rsidR="003714AE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4AE" w:rsidP="00A62038" w:rsidR="003714AE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4AE" w:rsidP="00A62038" w:rsidR="003714AE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3714AE" w:rsidP="00A62038" w:rsidR="003714AE" w:rsidRPr="00D05515">
            <w:pPr>
              <w:spacing w:after="0"/>
              <w:rPr>
                <w:rFonts w:cs="Arial" w:hAnsi="Arial" w:ascii="Arial"/>
                <w:i/>
                <w:sz w:val="16"/>
                <w:szCs w:val="16"/>
              </w:rPr>
            </w:pPr>
            <w:r w:rsidRPr="00D05515">
              <w:rPr>
                <w:rFonts w:cs="Arial" w:hAnsi="Arial" w:ascii="Arial"/>
                <w:i/>
                <w:sz w:val="16"/>
                <w:szCs w:val="16"/>
              </w:rPr>
              <w:t>8559 dop. za ozlj.na rad. – kamata</w:t>
            </w:r>
          </w:p>
        </w:tc>
        <w:tc>
          <w:tcPr>
            <w:tcW w:type="pct" w:w="506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4AE" w:rsidP="00A62038" w:rsidR="003714AE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0,81</w:t>
            </w:r>
          </w:p>
        </w:tc>
        <w:tc>
          <w:tcPr>
            <w:tcW w:type="pct" w:w="827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4AE" w:rsidP="00A62038" w:rsidR="003714AE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D05515" w:rsidR="00891268" w:rsidRPr="00D4096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891268" w:rsidP="00D05515" w:rsidR="00891268" w:rsidRPr="00D05515">
            <w:pPr>
              <w:spacing w:after="0"/>
              <w:rPr>
                <w:rFonts w:cs="Arial" w:hAnsi="Arial" w:ascii="Arial"/>
                <w:i/>
                <w:sz w:val="16"/>
                <w:szCs w:val="16"/>
              </w:rPr>
            </w:pPr>
            <w:r w:rsidRPr="00D05515">
              <w:rPr>
                <w:rFonts w:cs="Arial" w:hAnsi="Arial" w:ascii="Arial"/>
                <w:i/>
                <w:sz w:val="16"/>
                <w:szCs w:val="16"/>
              </w:rPr>
              <w:t>8630 dop. za ZO zašt. na rad</w:t>
            </w:r>
          </w:p>
        </w:tc>
        <w:tc>
          <w:tcPr>
            <w:tcW w:type="pct" w:w="506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D05515" w:rsidR="00891268" w:rsidRPr="00D4096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891268" w:rsidP="00D05515" w:rsidR="00891268" w:rsidRPr="00D05515">
            <w:pPr>
              <w:spacing w:after="0"/>
              <w:rPr>
                <w:rFonts w:cs="Arial" w:hAnsi="Arial" w:ascii="Arial"/>
                <w:i/>
                <w:sz w:val="16"/>
                <w:szCs w:val="16"/>
              </w:rPr>
            </w:pPr>
            <w:r w:rsidRPr="00D05515">
              <w:rPr>
                <w:rFonts w:cs="Arial" w:hAnsi="Arial" w:ascii="Arial"/>
                <w:i/>
                <w:sz w:val="16"/>
                <w:szCs w:val="16"/>
              </w:rPr>
              <w:t>8630 dop. za ozlj. na rad.– kamata</w:t>
            </w:r>
          </w:p>
        </w:tc>
        <w:tc>
          <w:tcPr>
            <w:tcW w:type="pct" w:w="506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D05515" w:rsidR="00891268" w:rsidRPr="00D4096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891268" w:rsidP="00D05515" w:rsidR="00891268" w:rsidRPr="00D05515">
            <w:pPr>
              <w:spacing w:after="0"/>
              <w:rPr>
                <w:rFonts w:cs="Arial" w:hAnsi="Arial" w:ascii="Arial"/>
                <w:i/>
                <w:sz w:val="16"/>
                <w:szCs w:val="16"/>
              </w:rPr>
            </w:pPr>
            <w:r w:rsidRPr="00D05515">
              <w:rPr>
                <w:rFonts w:cs="Arial" w:hAnsi="Arial" w:ascii="Arial"/>
                <w:i/>
                <w:sz w:val="16"/>
                <w:szCs w:val="16"/>
              </w:rPr>
              <w:t>8702 dop. za zapošljavanje</w:t>
            </w:r>
          </w:p>
        </w:tc>
        <w:tc>
          <w:tcPr>
            <w:tcW w:type="pct" w:w="506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67,47</w:t>
            </w:r>
          </w:p>
        </w:tc>
        <w:tc>
          <w:tcPr>
            <w:tcW w:type="pct" w:w="827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D05515" w:rsidR="00891268" w:rsidRPr="00D4096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891268" w:rsidP="00D05515" w:rsidR="00891268" w:rsidRPr="00D05515">
            <w:pPr>
              <w:spacing w:after="0"/>
              <w:rPr>
                <w:rFonts w:cs="Arial" w:hAnsi="Arial" w:ascii="Arial"/>
                <w:i/>
                <w:sz w:val="16"/>
                <w:szCs w:val="16"/>
              </w:rPr>
            </w:pPr>
            <w:r w:rsidRPr="00D05515">
              <w:rPr>
                <w:rFonts w:cs="Arial" w:hAnsi="Arial" w:ascii="Arial"/>
                <w:i/>
                <w:sz w:val="16"/>
                <w:szCs w:val="16"/>
              </w:rPr>
              <w:t>8702 dop. za zapošlja. – kamata</w:t>
            </w:r>
          </w:p>
        </w:tc>
        <w:tc>
          <w:tcPr>
            <w:tcW w:type="pct" w:w="506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  <w:r w:rsidRPr="00D05515"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  <w:t>2,78</w:t>
            </w:r>
          </w:p>
        </w:tc>
        <w:tc>
          <w:tcPr>
            <w:tcW w:type="pct" w:w="827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D05515" w:rsidR="00891268" w:rsidRPr="00D4096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891268" w:rsidP="00D05515" w:rsidR="00891268" w:rsidRPr="00D05515">
            <w:pPr>
              <w:spacing w:after="0"/>
              <w:rPr>
                <w:rFonts w:cs="Arial" w:hAnsi="Arial" w:ascii="Arial"/>
                <w:i/>
                <w:sz w:val="16"/>
                <w:szCs w:val="16"/>
              </w:rPr>
            </w:pPr>
            <w:r w:rsidRPr="00D05515">
              <w:rPr>
                <w:rFonts w:cs="Arial" w:hAnsi="Arial" w:ascii="Arial"/>
                <w:i/>
                <w:sz w:val="16"/>
                <w:szCs w:val="16"/>
              </w:rPr>
              <w:t>8729 dop. za zapoš. invalida</w:t>
            </w:r>
          </w:p>
        </w:tc>
        <w:tc>
          <w:tcPr>
            <w:tcW w:type="pct" w:w="506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D05515" w:rsidR="00891268" w:rsidRPr="00D4096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891268" w:rsidP="00D05515" w:rsidR="00891268" w:rsidRPr="00D05515">
            <w:pPr>
              <w:spacing w:after="0"/>
              <w:rPr>
                <w:rFonts w:cs="Arial" w:hAnsi="Arial" w:ascii="Arial"/>
                <w:i/>
                <w:sz w:val="16"/>
                <w:szCs w:val="16"/>
              </w:rPr>
            </w:pPr>
            <w:r w:rsidRPr="00D05515">
              <w:rPr>
                <w:rFonts w:cs="Arial" w:hAnsi="Arial" w:ascii="Arial"/>
                <w:i/>
                <w:sz w:val="16"/>
                <w:szCs w:val="16"/>
              </w:rPr>
              <w:t>8729 dop.za zapoš.invalida – kam.</w:t>
            </w:r>
          </w:p>
        </w:tc>
        <w:tc>
          <w:tcPr>
            <w:tcW w:type="pct" w:w="506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D05515" w:rsidR="00891268" w:rsidRPr="00D4096E">
        <w:trPr>
          <w:trHeight w:val="170"/>
        </w:trPr>
        <w:tc>
          <w:tcPr>
            <w:tcW w:type="pct" w:w="265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891268" w:rsidP="00D05515" w:rsidR="00891268" w:rsidRPr="00D05515">
            <w:pPr>
              <w:spacing w:after="0"/>
              <w:rPr>
                <w:rFonts w:cs="Arial" w:hAnsi="Arial" w:ascii="Arial"/>
                <w:i/>
                <w:sz w:val="16"/>
                <w:szCs w:val="16"/>
              </w:rPr>
            </w:pPr>
            <w:r w:rsidRPr="00D05515">
              <w:rPr>
                <w:rFonts w:cs="Arial" w:hAnsi="Arial" w:ascii="Arial"/>
                <w:i/>
                <w:sz w:val="16"/>
                <w:szCs w:val="16"/>
              </w:rPr>
              <w:t>8753 dop. za zapošljavanje</w:t>
            </w:r>
          </w:p>
        </w:tc>
        <w:tc>
          <w:tcPr>
            <w:tcW w:type="pct" w:w="506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2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D05515" w:rsidR="00891268" w:rsidRPr="00D4096E">
        <w:trPr>
          <w:trHeight w:val="170"/>
        </w:trPr>
        <w:tc>
          <w:tcPr>
            <w:tcW w:type="pct" w:w="265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gridSpan w:val="3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98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5"/>
            <w:tcBorders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jc w:val="right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74"/>
            <w:tcBorders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91268" w:rsidP="00D05515" w:rsidR="00891268" w:rsidRPr="00D05515">
            <w:pPr>
              <w:spacing w:after="0"/>
              <w:rPr>
                <w:rFonts w:cs="Arial" w:hAnsi="Arial" w:ascii="Arial"/>
                <w:i/>
                <w:sz w:val="16"/>
                <w:szCs w:val="16"/>
              </w:rPr>
            </w:pPr>
            <w:r w:rsidRPr="00D05515">
              <w:rPr>
                <w:rFonts w:cs="Arial" w:hAnsi="Arial" w:ascii="Arial"/>
                <w:i/>
                <w:sz w:val="16"/>
                <w:szCs w:val="16"/>
              </w:rPr>
              <w:t>8753 dop. za zapošljavanje – kam.</w:t>
            </w:r>
          </w:p>
        </w:tc>
        <w:tc>
          <w:tcPr>
            <w:tcW w:type="pct" w:w="506"/>
            <w:tcBorders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i/>
                <w:color w:themeColor="background1" w:val="FFFFFF"/>
                <w:sz w:val="16"/>
                <w:szCs w:val="16"/>
                <w:lang w:eastAsia="hr-HR"/>
              </w:rPr>
            </w:pPr>
          </w:p>
        </w:tc>
        <w:tc>
          <w:tcPr>
            <w:tcW w:type="pct" w:w="827"/>
            <w:gridSpan w:val="2"/>
            <w:tcBorders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91268" w:rsidP="00D05515" w:rsidR="00891268" w:rsidRPr="00D05515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E96C68" w:rsidR="00891268" w:rsidRPr="00410887">
        <w:trPr>
          <w:trHeight w:val="113"/>
        </w:trPr>
        <w:tc>
          <w:tcPr>
            <w:tcW w:type="pct" w:w="282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891268" w:rsidP="00410887" w:rsidR="00891268" w:rsidRPr="00410887">
            <w:pPr>
              <w:spacing w:after="0"/>
              <w:jc w:val="right"/>
              <w:rPr>
                <w:rFonts w:cstheme="minorHAnsi" w:hAnsiTheme="minorHAnsi" w:asciiTheme="minorHAnsi" w:eastAsia="Times New Roman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871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891268" w:rsidP="00410887" w:rsidR="00891268" w:rsidRPr="00410887">
            <w:pPr>
              <w:spacing w:after="0"/>
              <w:jc w:val="right"/>
              <w:rPr>
                <w:rFonts w:cstheme="minorHAnsi" w:hAnsiTheme="minorHAnsi" w:asciiTheme="minorHAnsi" w:eastAsia="Times New Roman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0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891268" w:rsidP="00410887" w:rsidR="00891268" w:rsidRPr="00410887">
            <w:pPr>
              <w:spacing w:after="0"/>
              <w:jc w:val="right"/>
              <w:rPr>
                <w:rFonts w:cstheme="minorHAnsi" w:hAnsiTheme="minorHAnsi" w:asciiTheme="minorHAnsi" w:eastAsia="Times New Roman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635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891268" w:rsidP="00410887" w:rsidR="00891268" w:rsidRPr="00410887">
            <w:pPr>
              <w:spacing w:after="0"/>
              <w:jc w:val="right"/>
              <w:rPr>
                <w:rFonts w:cstheme="minorHAnsi" w:hAnsiTheme="minorHAnsi" w:asciiTheme="minorHAnsi" w:eastAsia="Times New Roman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891268" w:rsidP="00410887" w:rsidR="00891268" w:rsidRPr="00410887">
            <w:pPr>
              <w:spacing w:after="0"/>
              <w:jc w:val="right"/>
              <w:rPr>
                <w:rFonts w:cstheme="minorHAnsi" w:hAnsiTheme="minorHAnsi" w:asciiTheme="minorHAnsi" w:eastAsia="Times New Roman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874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891268" w:rsidP="00410887" w:rsidR="00891268" w:rsidRPr="00410887">
            <w:pPr>
              <w:spacing w:after="0"/>
              <w:rPr>
                <w:rFonts w:cstheme="minorHAnsi" w:hAnsiTheme="minorHAnsi" w:asciiTheme="minorHAnsi" w:eastAsia="Times New Roman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6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891268" w:rsidP="00410887" w:rsidR="00891268" w:rsidRPr="00410887">
            <w:pPr>
              <w:spacing w:after="0"/>
              <w:jc w:val="right"/>
              <w:rPr>
                <w:rFonts w:cstheme="minorHAnsi" w:hAnsiTheme="minorHAnsi" w:asciiTheme="minorHAnsi" w:eastAsia="Times New Roman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827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891268" w:rsidP="00410887" w:rsidR="00891268" w:rsidRPr="00410887">
            <w:pPr>
              <w:spacing w:after="0"/>
              <w:jc w:val="right"/>
              <w:rPr>
                <w:rFonts w:cstheme="minorHAnsi" w:hAnsiTheme="minorHAnsi" w:asciiTheme="minorHAnsi" w:eastAsia="Times New Roman"/>
                <w:color w:val="000000"/>
                <w:sz w:val="8"/>
                <w:szCs w:val="8"/>
                <w:lang w:eastAsia="hr-HR"/>
              </w:rPr>
            </w:pPr>
          </w:p>
        </w:tc>
      </w:tr>
      <w:tr w:rsidTr="00E96C68" w:rsidR="00891268" w:rsidRPr="006C74D4">
        <w:trPr>
          <w:trHeight w:val="283"/>
        </w:trPr>
        <w:tc>
          <w:tcPr>
            <w:tcW w:type="pct" w:w="2288"/>
            <w:gridSpan w:val="7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91268" w:rsidP="00490C05" w:rsidR="00891268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 w:rsidRPr="006C74D4"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II. VIŠI SPLATNI RED UKUPNO:</w:t>
            </w:r>
          </w:p>
        </w:tc>
        <w:tc>
          <w:tcPr>
            <w:tcW w:type="pct" w:w="50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06CB" w:rsidP="00D906CB" w:rsidR="00891268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lang w:eastAsia="hr-HR"/>
              </w:rPr>
              <w:t>2.369.317</w:t>
            </w:r>
            <w:r w:rsidR="00891268">
              <w:rPr>
                <w:rFonts w:cs="Arial" w:eastAsia="Times New Roman" w:hAnsi="Arial" w:ascii="Arial"/>
                <w:b/>
                <w:bCs/>
                <w:lang w:eastAsia="hr-HR"/>
              </w:rPr>
              <w:t>,0</w:t>
            </w:r>
            <w:r>
              <w:rPr>
                <w:rFonts w:cs="Arial" w:eastAsia="Times New Roman" w:hAnsi="Arial" w:ascii="Arial"/>
                <w:b/>
                <w:bCs/>
                <w:lang w:eastAsia="hr-HR"/>
              </w:rPr>
              <w:t>7</w:t>
            </w:r>
          </w:p>
        </w:tc>
        <w:tc>
          <w:tcPr>
            <w:tcW w:type="pct" w:w="874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91268" w:rsidP="00490C05" w:rsidR="00891268" w:rsidRPr="006C74D4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 w:rsidRPr="006C74D4">
              <w:rPr>
                <w:rFonts w:cs="Arial" w:eastAsia="Times New Roman" w:hAnsi="Arial" w:ascii="Arial"/>
                <w:color w:val="000000"/>
                <w:lang w:eastAsia="hr-HR"/>
              </w:rPr>
              <w:t> </w:t>
            </w:r>
          </w:p>
        </w:tc>
        <w:tc>
          <w:tcPr>
            <w:tcW w:type="pct" w:w="506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06CB" w:rsidP="00D906CB" w:rsidR="00891268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lang w:eastAsia="hr-HR"/>
              </w:rPr>
              <w:t>2.343.667</w:t>
            </w:r>
            <w:r w:rsidR="00891268">
              <w:rPr>
                <w:rFonts w:cs="Arial" w:eastAsia="Times New Roman" w:hAnsi="Arial" w:ascii="Arial"/>
                <w:b/>
                <w:bCs/>
                <w:lang w:eastAsia="hr-HR"/>
              </w:rPr>
              <w:t>,</w:t>
            </w:r>
            <w:r>
              <w:rPr>
                <w:rFonts w:cs="Arial" w:eastAsia="Times New Roman" w:hAnsi="Arial" w:ascii="Arial"/>
                <w:b/>
                <w:bCs/>
                <w:lang w:eastAsia="hr-HR"/>
              </w:rPr>
              <w:t>35</w:t>
            </w:r>
          </w:p>
        </w:tc>
        <w:tc>
          <w:tcPr>
            <w:tcW w:type="pct" w:w="827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91268" w:rsidP="00490C05" w:rsidR="00891268" w:rsidRPr="006C74D4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 w:rsidRPr="006C74D4">
              <w:rPr>
                <w:rFonts w:cs="Arial" w:eastAsia="Times New Roman" w:hAnsi="Arial" w:ascii="Arial"/>
                <w:color w:val="000000"/>
                <w:lang w:eastAsia="hr-HR"/>
              </w:rPr>
              <w:t> </w:t>
            </w:r>
          </w:p>
        </w:tc>
      </w:tr>
    </w:tbl>
    <w:p w:rsidRDefault="00297D09" w:rsidP="00644685" w:rsidR="00297D09" w:rsidRPr="00644685">
      <w:pPr>
        <w:spacing w:after="0"/>
        <w:rPr>
          <w:sz w:val="20"/>
          <w:szCs w:val="20"/>
        </w:rPr>
      </w:pPr>
    </w:p>
    <w:p w:rsidRDefault="0024654B" w:rsidR="0024654B">
      <w:pPr>
        <w:spacing w:lineRule="auto" w:line="276" w:after="200"/>
        <w:rPr>
          <w:rFonts w:cs="Arial" w:eastAsia="Times New Roman" w:hAnsi="Arial" w:ascii="Arial"/>
          <w:color w:val="000000"/>
          <w:sz w:val="20"/>
          <w:szCs w:val="20"/>
          <w:lang w:eastAsia="hr-HR"/>
        </w:rPr>
      </w:pPr>
      <w:r>
        <w:rPr>
          <w:rFonts w:cs="Arial" w:eastAsia="Times New Roman" w:hAnsi="Arial" w:ascii="Arial"/>
          <w:color w:val="000000"/>
          <w:sz w:val="20"/>
          <w:szCs w:val="20"/>
          <w:lang w:eastAsia="hr-HR"/>
        </w:rPr>
        <w:br w:type="page"/>
      </w:r>
    </w:p>
    <w:p w:rsidRDefault="00644685" w:rsidP="00644685" w:rsidR="00644685">
      <w:pPr>
        <w:tabs>
          <w:tab w:pos="980" w:val="left"/>
          <w:tab w:pos="3335" w:val="left"/>
          <w:tab w:pos="4649" w:val="left"/>
          <w:tab w:pos="6670" w:val="left"/>
          <w:tab w:pos="8045" w:val="left"/>
          <w:tab w:pos="11561" w:val="left"/>
          <w:tab w:pos="12875" w:val="left"/>
        </w:tabs>
        <w:spacing w:after="0"/>
        <w:rPr>
          <w:rFonts w:cs="Arial" w:eastAsia="Times New Roman" w:hAnsi="Arial" w:ascii="Arial"/>
          <w:color w:val="000000"/>
          <w:sz w:val="20"/>
          <w:szCs w:val="20"/>
          <w:lang w:eastAsia="hr-HR"/>
        </w:rPr>
      </w:pPr>
    </w:p>
    <w:p w:rsidRDefault="0024654B" w:rsidP="00644685" w:rsidR="0024654B" w:rsidRPr="00644685">
      <w:pPr>
        <w:tabs>
          <w:tab w:pos="980" w:val="left"/>
          <w:tab w:pos="3335" w:val="left"/>
          <w:tab w:pos="4649" w:val="left"/>
          <w:tab w:pos="6670" w:val="left"/>
          <w:tab w:pos="8045" w:val="left"/>
          <w:tab w:pos="11561" w:val="left"/>
          <w:tab w:pos="12875" w:val="left"/>
        </w:tabs>
        <w:spacing w:after="0"/>
        <w:rPr>
          <w:rFonts w:cs="Arial" w:eastAsia="Times New Roman" w:hAnsi="Arial" w:ascii="Arial"/>
          <w:color w:val="000000"/>
          <w:sz w:val="20"/>
          <w:szCs w:val="20"/>
          <w:lang w:eastAsia="hr-HR"/>
        </w:rPr>
      </w:pPr>
    </w:p>
    <w:tbl>
      <w:tblPr>
        <w:tblW w:type="auto" w:w="0"/>
        <w:tblInd w:type="dxa" w:w="93"/>
        <w:tblLayout w:type="fixed"/>
        <w:tblLook w:val="04A0" w:noVBand="1" w:noHBand="0" w:lastColumn="0" w:firstColumn="1" w:lastRow="0" w:firstRow="1"/>
      </w:tblPr>
      <w:tblGrid>
        <w:gridCol w:w="750"/>
        <w:gridCol w:w="2810"/>
        <w:gridCol w:w="1545"/>
        <w:gridCol w:w="1902"/>
        <w:gridCol w:w="1514"/>
        <w:gridCol w:w="2693"/>
        <w:gridCol w:w="1559"/>
        <w:gridCol w:w="2486"/>
      </w:tblGrid>
      <w:tr w:rsidTr="00D667E6" w:rsidR="002264A2" w:rsidRPr="00D91332">
        <w:trPr>
          <w:trHeight w:val="255"/>
        </w:trPr>
        <w:tc>
          <w:tcPr>
            <w:tcW w:type="dxa" w:w="15259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906CB" w:rsidP="002264A2" w:rsidR="00D906C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Default="002264A2" w:rsidP="002264A2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I.  TABLICA PRIJAVLJENIH TRAŽBINA - II NIŽI ISPLATNI RED</w:t>
            </w:r>
          </w:p>
        </w:tc>
      </w:tr>
      <w:tr w:rsidTr="00D667E6" w:rsidR="002264A2" w:rsidRPr="00D91332">
        <w:trPr>
          <w:trHeight w:val="135"/>
        </w:trPr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264A2" w:rsidP="002264A2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28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64A2" w:rsidP="002264A2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5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64A2" w:rsidP="002264A2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64A2" w:rsidP="002264A2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64A2" w:rsidP="002264A2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2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64A2" w:rsidP="002264A2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64A2" w:rsidP="002264A2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24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64A2" w:rsidP="002264A2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</w:tr>
      <w:tr w:rsidTr="00D667E6" w:rsidR="00D667E6" w:rsidRPr="00D667E6">
        <w:trPr>
          <w:trHeight w:val="225"/>
        </w:trPr>
        <w:tc>
          <w:tcPr>
            <w:tcW w:type="dxa" w:w="75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667E6" w:rsidP="007A4035" w:rsidR="00D667E6" w:rsidRPr="00D667E6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R.br.</w:t>
            </w:r>
            <w:r w:rsidRPr="00D667E6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pr. tražbine</w:t>
            </w:r>
          </w:p>
        </w:tc>
        <w:tc>
          <w:tcPr>
            <w:tcW w:type="dxa" w:w="281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667E6" w:rsidP="002264A2" w:rsidR="00D667E6" w:rsidRPr="00D667E6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D667E6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Ime i prezime / tvrtka  ili naziv vjerovnika</w:t>
            </w:r>
          </w:p>
        </w:tc>
        <w:tc>
          <w:tcPr>
            <w:tcW w:type="dxa" w:w="154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667E6" w:rsidP="002264A2" w:rsidR="00D667E6" w:rsidRPr="00D667E6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D667E6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OIB vjerovnika </w:t>
            </w:r>
          </w:p>
        </w:tc>
        <w:tc>
          <w:tcPr>
            <w:tcW w:type="dxa" w:w="190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667E6" w:rsidP="002264A2" w:rsidR="00D667E6" w:rsidRPr="00D667E6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D667E6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dxa" w:w="15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D667E6" w:rsidP="002264A2" w:rsidR="00D667E6" w:rsidRPr="00D667E6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D667E6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Iznos prijavljene tražbine</w:t>
            </w:r>
          </w:p>
        </w:tc>
        <w:tc>
          <w:tcPr>
            <w:tcW w:type="dxa" w:w="269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667E6" w:rsidP="002264A2" w:rsidR="00D667E6" w:rsidRPr="00D667E6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D667E6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dxa" w:w="155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D667E6" w:rsidP="002264A2" w:rsidR="00D667E6" w:rsidRPr="00D667E6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D667E6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type="dxa" w:w="248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667E6" w:rsidP="002264A2" w:rsidR="00D667E6" w:rsidRPr="00D667E6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D667E6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</w:tr>
      <w:tr w:rsidTr="00D667E6" w:rsidR="002264A2" w:rsidRPr="00D91332">
        <w:trPr>
          <w:trHeight w:val="225"/>
        </w:trPr>
        <w:tc>
          <w:tcPr>
            <w:tcW w:type="dxa" w:w="75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264A2" w:rsidP="002264A2" w:rsidR="002264A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81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264A2" w:rsidP="002264A2" w:rsidR="002264A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54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264A2" w:rsidP="002264A2" w:rsidR="002264A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90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264A2" w:rsidP="002264A2" w:rsidR="002264A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5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2264A2" w:rsidP="002264A2" w:rsidR="002264A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6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264A2" w:rsidP="002264A2" w:rsidR="002264A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2264A2" w:rsidP="002264A2" w:rsidR="002264A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48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264A2" w:rsidP="002264A2" w:rsidR="002264A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1C133D" w:rsidR="001C133D" w:rsidRPr="00D91332">
        <w:trPr>
          <w:trHeight w:val="135"/>
        </w:trPr>
        <w:tc>
          <w:tcPr>
            <w:tcW w:type="dxa" w:w="75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264A2" w:rsidP="002264A2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dxa" w:w="28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264A2" w:rsidP="002264A2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264A2" w:rsidP="002264A2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dxa" w:w="190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264A2" w:rsidP="002264A2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dxa" w:w="151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264A2" w:rsidP="002264A2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2264A2" w:rsidP="002264A2" w:rsidR="002264A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2264A2" w:rsidP="002264A2" w:rsidR="002264A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dxa" w:w="248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2264A2" w:rsidP="002264A2" w:rsidR="002264A2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</w:tr>
      <w:tr w:rsidTr="001C133D" w:rsidR="001C133D" w:rsidRPr="001C133D">
        <w:trPr>
          <w:trHeight w:val="283"/>
        </w:trPr>
        <w:tc>
          <w:tcPr>
            <w:tcW w:type="dxa" w:w="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133D" w:rsidP="00D667E6" w:rsidR="001C133D" w:rsidRPr="001C133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C133D" w:rsidP="00D667E6" w:rsidR="001C133D" w:rsidRPr="001C133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133D" w:rsidP="00D667E6" w:rsidR="001C133D" w:rsidRPr="001C133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9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133D" w:rsidP="00D667E6" w:rsidR="001C133D" w:rsidRPr="001C133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5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133D" w:rsidP="00D667E6" w:rsidR="001C133D" w:rsidRPr="001C133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133D" w:rsidP="00D667E6" w:rsidR="001C133D" w:rsidRPr="001C133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133D" w:rsidP="00D667E6" w:rsidR="001C133D" w:rsidRPr="001C133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133D" w:rsidP="00D667E6" w:rsidR="001C133D" w:rsidRPr="001C133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24654B" w:rsidR="001C133D" w:rsidRPr="00490C05">
        <w:trPr>
          <w:trHeight w:val="113"/>
        </w:trPr>
        <w:tc>
          <w:tcPr>
            <w:tcW w:type="dxa" w:w="75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490C05" w:rsidP="00490C05" w:rsidR="00490C05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281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490C05" w:rsidP="00490C05" w:rsidR="00490C05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54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490C05" w:rsidP="00490C05" w:rsidR="00490C05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90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490C05" w:rsidP="00490C05" w:rsidR="00490C05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51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490C05" w:rsidP="00490C05" w:rsidR="00490C05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490C05" w:rsidP="00490C05" w:rsidR="00490C05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490C05" w:rsidP="00490C05" w:rsidR="00490C05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248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490C05" w:rsidP="00490C05" w:rsidR="00490C05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</w:tr>
      <w:tr w:rsidTr="0024654B" w:rsidR="00490C05" w:rsidRPr="006C74D4">
        <w:trPr>
          <w:trHeight w:val="283"/>
        </w:trPr>
        <w:tc>
          <w:tcPr>
            <w:tcW w:type="dxa" w:w="7007"/>
            <w:gridSpan w:val="4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</w:tcPr>
          <w:p w:rsidRDefault="00490C05" w:rsidP="00490C05" w:rsidR="00490C05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 w:rsidRPr="006C74D4">
              <w:rPr>
                <w:rFonts w:cs="Arial" w:eastAsia="Times New Roman" w:hAnsi="Arial" w:ascii="Arial"/>
                <w:b/>
                <w:color w:val="000000"/>
                <w:lang w:eastAsia="hr-HR"/>
              </w:rPr>
              <w:t>II. NIŽI SPLATNI RED UKUPNO:</w:t>
            </w:r>
          </w:p>
        </w:tc>
        <w:tc>
          <w:tcPr>
            <w:tcW w:type="dxa" w:w="1514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</w:tcPr>
          <w:p w:rsidRDefault="00490C05" w:rsidP="00490C05" w:rsidR="00490C05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 w:rsidRPr="006C74D4">
              <w:rPr>
                <w:rFonts w:cs="Arial" w:eastAsia="Times New Roman" w:hAnsi="Arial" w:ascii="Arial"/>
                <w:b/>
                <w:color w:val="000000"/>
                <w:lang w:eastAsia="hr-HR"/>
              </w:rPr>
              <w:t>0,00</w:t>
            </w:r>
          </w:p>
        </w:tc>
        <w:tc>
          <w:tcPr>
            <w:tcW w:type="dxa" w:w="2693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</w:tcPr>
          <w:p w:rsidRDefault="00490C05" w:rsidP="00490C05" w:rsidR="00490C05" w:rsidRPr="006C74D4">
            <w:pPr>
              <w:spacing w:after="0"/>
              <w:jc w:val="center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</w:tcPr>
          <w:p w:rsidRDefault="00A42DEF" w:rsidP="00A42DEF" w:rsidR="00490C05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b/>
                <w:color w:val="000000"/>
                <w:lang w:eastAsia="hr-HR"/>
              </w:rPr>
              <w:t>0,00</w:t>
            </w:r>
          </w:p>
        </w:tc>
        <w:tc>
          <w:tcPr>
            <w:tcW w:type="dxa" w:w="2486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</w:tcPr>
          <w:p w:rsidRDefault="00490C05" w:rsidP="00490C05" w:rsidR="00490C05" w:rsidRPr="006C74D4">
            <w:pPr>
              <w:spacing w:after="0"/>
              <w:jc w:val="center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</w:p>
        </w:tc>
      </w:tr>
      <w:tr w:rsidTr="0024654B" w:rsidR="0024654B" w:rsidRPr="00D667E6">
        <w:trPr>
          <w:trHeight w:val="227"/>
        </w:trPr>
        <w:tc>
          <w:tcPr>
            <w:tcW w:type="dxa" w:w="750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4654B" w:rsidP="00490C05" w:rsidR="0024654B" w:rsidRPr="00D667E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810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4654B" w:rsidP="00490C05" w:rsidR="0024654B" w:rsidRPr="00D667E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545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4654B" w:rsidP="00490C05" w:rsidR="0024654B" w:rsidRPr="00D667E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902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4654B" w:rsidP="00490C05" w:rsidR="0024654B" w:rsidRPr="00D667E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514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4654B" w:rsidP="00490C05" w:rsidR="0024654B" w:rsidRPr="00D667E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693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4654B" w:rsidP="00490C05" w:rsidR="0024654B" w:rsidRPr="00D667E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4045"/>
            <w:gridSpan w:val="2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4654B" w:rsidP="00490C05" w:rsidR="0024654B" w:rsidRPr="00D667E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E96C68" w:rsidR="002264A2" w:rsidRPr="00D667E6">
        <w:trPr>
          <w:trHeight w:val="227"/>
        </w:trPr>
        <w:tc>
          <w:tcPr>
            <w:tcW w:type="dxa" w:w="75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264A2" w:rsidP="00490C05" w:rsidR="002264A2" w:rsidRPr="00D667E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8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264A2" w:rsidP="00490C05" w:rsidR="002264A2" w:rsidRPr="00D667E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264A2" w:rsidP="00490C05" w:rsidR="002264A2" w:rsidRPr="00D667E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90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264A2" w:rsidP="00490C05" w:rsidR="002264A2" w:rsidRPr="00D667E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51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264A2" w:rsidP="00490C05" w:rsidR="002264A2" w:rsidRPr="00D667E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264A2" w:rsidP="00490C05" w:rsidR="002264A2" w:rsidRPr="00D667E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4045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264A2" w:rsidP="00490C05" w:rsidR="002264A2" w:rsidRPr="00D667E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D906CB" w:rsidR="003E1C67" w:rsidRPr="006C74D4">
        <w:trPr>
          <w:trHeight w:val="283"/>
        </w:trPr>
        <w:tc>
          <w:tcPr>
            <w:tcW w:type="dxa" w:w="7007"/>
            <w:gridSpan w:val="4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E1C67" w:rsidP="00490C05" w:rsidR="003E1C67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 w:rsidRPr="006C74D4">
              <w:rPr>
                <w:rFonts w:cs="Arial" w:eastAsia="Times New Roman" w:hAnsi="Arial" w:ascii="Arial"/>
                <w:b/>
                <w:color w:val="000000"/>
                <w:lang w:eastAsia="hr-HR"/>
              </w:rPr>
              <w:t>PRIJAVLJENE TRAŽBINE UKUPNO:</w:t>
            </w:r>
          </w:p>
        </w:tc>
        <w:tc>
          <w:tcPr>
            <w:tcW w:type="dxa" w:w="1514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06CB" w:rsidP="00716A6E" w:rsidR="003E1C67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lang w:eastAsia="hr-HR"/>
              </w:rPr>
              <w:t>2.369.317,07</w:t>
            </w:r>
          </w:p>
        </w:tc>
        <w:tc>
          <w:tcPr>
            <w:tcW w:type="dxa" w:w="2693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E1C67" w:rsidP="00490C05" w:rsidR="003E1C67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06CB" w:rsidP="00716A6E" w:rsidR="003E1C67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lang w:eastAsia="hr-HR"/>
              </w:rPr>
              <w:t>2.343.667,35</w:t>
            </w:r>
          </w:p>
        </w:tc>
        <w:tc>
          <w:tcPr>
            <w:tcW w:type="dxa" w:w="2486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E1C67" w:rsidP="00490C05" w:rsidR="003E1C67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</w:p>
        </w:tc>
      </w:tr>
      <w:tr w:rsidTr="00D667E6" w:rsidR="00AA4C66" w:rsidRPr="00D91332">
        <w:trPr>
          <w:trHeight w:val="255"/>
        </w:trPr>
        <w:tc>
          <w:tcPr>
            <w:tcW w:type="dxa" w:w="750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4C66" w:rsidP="002264A2" w:rsidR="00AA4C66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810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4C66" w:rsidP="002264A2" w:rsidR="00AA4C66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545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A4C66" w:rsidP="002264A2" w:rsidR="00AA4C66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902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4C66" w:rsidP="002264A2" w:rsidR="00AA4C66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514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4C66" w:rsidP="002264A2" w:rsidR="00AA4C66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693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hideMark/>
          </w:tcPr>
          <w:p w:rsidRDefault="00AA4C66" w:rsidP="002264A2" w:rsidR="00AA4C66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4045"/>
            <w:gridSpan w:val="2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hideMark/>
          </w:tcPr>
          <w:p w:rsidRDefault="00AA4C66" w:rsidP="002264A2" w:rsidR="00AA4C66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3C7A19" w:rsidR="00A85BE4" w:rsidRPr="00D91332">
        <w:trPr>
          <w:trHeight w:val="1184"/>
        </w:trPr>
        <w:tc>
          <w:tcPr>
            <w:tcW w:type="dxa" w:w="750"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5BE4" w:rsidP="002264A2" w:rsidR="00A85BE4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810"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5BE4" w:rsidP="002264A2" w:rsidR="00A85BE4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545"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85BE4" w:rsidP="002264A2" w:rsidR="00A85BE4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902"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5BE4" w:rsidP="002264A2" w:rsidR="00A85BE4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514"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5BE4" w:rsidP="002264A2" w:rsidR="00A85BE4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693"/>
            <w:tcBorders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85BE4" w:rsidP="002264A2" w:rsidR="00A85BE4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4045"/>
            <w:gridSpan w:val="2"/>
            <w:tcBorders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A85BE4" w:rsidP="002264A2" w:rsidR="00A85BE4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644685" w:rsidP="002264A2" w:rsidR="00644685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644685" w:rsidP="002264A2" w:rsidR="00644685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D667E6" w:rsidR="002264A2" w:rsidRPr="00D91332">
        <w:trPr>
          <w:trHeight w:val="300"/>
        </w:trPr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64A2" w:rsidP="00C771DC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435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1332" w:rsidP="00716A6E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Zagreb, </w:t>
            </w:r>
            <w:r w:rsidR="00716A6E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0</w:t>
            </w:r>
            <w:r w:rsidR="0025697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9</w:t>
            </w:r>
            <w:r w:rsidR="00716A6E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. svibanj</w:t>
            </w:r>
            <w:r w:rsidR="000B3280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 2</w:t>
            </w:r>
            <w:r w:rsidR="002264A2"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01</w:t>
            </w:r>
            <w:r w:rsidR="000B3280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dxa" w:w="1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64A2" w:rsidP="00C771DC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64A2" w:rsidP="00C771DC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2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64A2" w:rsidP="00C771DC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404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64A2" w:rsidP="00C771DC" w:rsidR="002264A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Zdravko Frleta, stečajni upravitelj</w:t>
            </w:r>
          </w:p>
        </w:tc>
      </w:tr>
    </w:tbl>
    <w:p w:rsidRDefault="003F7018" w:rsidP="00730B3C" w:rsidR="003F7018" w:rsidRPr="001C133D">
      <w:pPr>
        <w:spacing w:after="0"/>
        <w:rPr>
          <w:rFonts w:cs="Arial" w:eastAsia="Times New Roman" w:hAnsi="Arial" w:ascii="Arial"/>
          <w:bCs/>
          <w:color w:val="000000"/>
          <w:sz w:val="8"/>
          <w:szCs w:val="8"/>
          <w:lang w:eastAsia="hr-HR"/>
        </w:rPr>
      </w:pPr>
      <w:r w:rsidRPr="001C133D">
        <w:rPr>
          <w:rFonts w:cs="Arial" w:eastAsia="Times New Roman" w:hAnsi="Arial" w:ascii="Arial"/>
          <w:bCs/>
          <w:color w:val="000000"/>
          <w:sz w:val="8"/>
          <w:szCs w:val="8"/>
          <w:lang w:eastAsia="hr-HR"/>
        </w:rPr>
        <w:br w:type="page"/>
      </w:r>
    </w:p>
    <w:p w:rsidRDefault="007622BD" w:rsidP="003F7018" w:rsidR="007622BD">
      <w:pPr>
        <w:spacing w:after="0"/>
        <w:rPr>
          <w:rFonts w:cs="Arial" w:eastAsia="Times New Roman" w:hAnsi="Arial" w:ascii="Arial"/>
          <w:bCs/>
          <w:color w:val="000000"/>
          <w:sz w:val="20"/>
          <w:szCs w:val="20"/>
          <w:lang w:eastAsia="hr-HR"/>
        </w:rPr>
      </w:pPr>
    </w:p>
    <w:p w:rsidRDefault="00783412" w:rsidP="003F7018" w:rsidR="00783412">
      <w:pPr>
        <w:spacing w:after="0"/>
        <w:rPr>
          <w:rFonts w:cs="Arial" w:eastAsia="Times New Roman" w:hAnsi="Arial" w:ascii="Arial"/>
          <w:bCs/>
          <w:color w:val="000000"/>
          <w:sz w:val="20"/>
          <w:szCs w:val="20"/>
          <w:lang w:eastAsia="hr-HR"/>
        </w:rPr>
      </w:pPr>
    </w:p>
    <w:p w:rsidRDefault="003F7018" w:rsidP="003F7018" w:rsidR="003F7018" w:rsidRPr="007622BD">
      <w:pPr>
        <w:spacing w:after="0"/>
        <w:rPr>
          <w:rFonts w:cs="Arial" w:eastAsia="Times New Roman" w:hAnsi="Arial" w:ascii="Arial"/>
          <w:bCs/>
          <w:color w:val="000000"/>
          <w:sz w:val="20"/>
          <w:szCs w:val="20"/>
          <w:lang w:eastAsia="hr-HR"/>
        </w:rPr>
      </w:pPr>
    </w:p>
    <w:tbl>
      <w:tblPr>
        <w:tblpPr w:tblpY="-81" w:horzAnchor="margin" w:vertAnchor="text" w:rightFromText="180" w:leftFromText="180"/>
        <w:tblW w:type="dxa" w:w="14845"/>
        <w:tblLook w:val="04A0" w:noVBand="1" w:noHBand="0" w:lastColumn="0" w:firstColumn="1" w:lastRow="0" w:firstRow="1"/>
      </w:tblPr>
      <w:tblGrid>
        <w:gridCol w:w="847"/>
        <w:gridCol w:w="1318"/>
        <w:gridCol w:w="7500"/>
        <w:gridCol w:w="5180"/>
      </w:tblGrid>
      <w:tr w:rsidTr="00783412" w:rsidR="00783412" w:rsidRPr="007622BD">
        <w:trPr>
          <w:trHeight w:val="283"/>
        </w:trPr>
        <w:tc>
          <w:tcPr>
            <w:tcW w:type="dxa" w:w="1484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783412" w:rsidP="00783412" w:rsidR="00783412" w:rsidRPr="007622B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Tr="00783412" w:rsidR="00783412" w:rsidRPr="00D91332">
        <w:trPr>
          <w:trHeight w:val="300"/>
        </w:trPr>
        <w:tc>
          <w:tcPr>
            <w:tcW w:type="dxa" w:w="1484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783412" w:rsidP="00783412" w:rsidR="00783412" w:rsidRPr="00D9133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I.  TABLICA PRIJAVLJENIH TRAŽBINA - II VIŠI ISPLATNI RED</w:t>
            </w:r>
            <w:r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 – OSPORENE TRAŽBINE</w:t>
            </w:r>
          </w:p>
        </w:tc>
      </w:tr>
      <w:tr w:rsidTr="00783412" w:rsidR="00783412" w:rsidRPr="00D91332">
        <w:trPr>
          <w:trHeight w:val="135"/>
        </w:trPr>
        <w:tc>
          <w:tcPr>
            <w:tcW w:type="dxa" w:w="8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83412" w:rsidP="00783412" w:rsidR="0078341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3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83412" w:rsidP="00783412" w:rsidR="00783412" w:rsidRPr="00D91332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7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83412" w:rsidP="00783412" w:rsidR="0078341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5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83412" w:rsidP="00783412" w:rsidR="0078341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</w:tr>
      <w:tr w:rsidTr="00783412" w:rsidR="00783412" w:rsidRPr="00B769BE">
        <w:trPr>
          <w:trHeight w:val="625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3412" w:rsidP="00783412" w:rsidR="00783412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4"/>
                <w:szCs w:val="14"/>
                <w:lang w:eastAsia="hr-HR"/>
              </w:rPr>
              <w:t>Red. br. prijavljene tražbine</w:t>
            </w:r>
          </w:p>
        </w:tc>
        <w:tc>
          <w:tcPr>
            <w:tcW w:type="dxa" w:w="13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3412" w:rsidP="00783412" w:rsidR="00783412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4"/>
                <w:szCs w:val="14"/>
                <w:lang w:eastAsia="hr-HR"/>
              </w:rPr>
              <w:t>Iznos osporene tražbine</w:t>
            </w:r>
          </w:p>
          <w:p w:rsidRDefault="00783412" w:rsidP="00783412" w:rsidR="00783412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4"/>
                <w:szCs w:val="14"/>
                <w:lang w:eastAsia="hr-HR"/>
              </w:rPr>
              <w:t xml:space="preserve"> (kn)</w:t>
            </w:r>
          </w:p>
        </w:tc>
        <w:tc>
          <w:tcPr>
            <w:tcW w:type="dxa" w:w="7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3412" w:rsidP="00783412" w:rsidR="00783412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Razlog osporavanja tražbine</w:t>
            </w:r>
          </w:p>
        </w:tc>
        <w:tc>
          <w:tcPr>
            <w:tcW w:type="dxa" w:w="5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3412" w:rsidP="00783412" w:rsidR="00783412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Oznaka ovršne isprave ako se tražbina zasniva na ovršnoj ispravi</w:t>
            </w:r>
          </w:p>
        </w:tc>
      </w:tr>
      <w:tr w:rsidTr="00C94054" w:rsidR="00783412" w:rsidRPr="00D91332">
        <w:trPr>
          <w:trHeight w:val="113"/>
        </w:trPr>
        <w:tc>
          <w:tcPr>
            <w:tcW w:type="dxa" w:w="84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783412" w:rsidP="00783412" w:rsidR="00783412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3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783412" w:rsidP="00783412" w:rsidR="00783412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75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783412" w:rsidP="00783412" w:rsidR="00783412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51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783412" w:rsidP="00783412" w:rsidR="00783412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</w:tr>
      <w:tr w:rsidTr="00C94054" w:rsidR="00783412" w:rsidRPr="003F7018">
        <w:trPr>
          <w:trHeight w:val="510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94054" w:rsidP="00783412" w:rsidR="00783412" w:rsidRPr="003F7018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5.</w:t>
            </w:r>
          </w:p>
        </w:tc>
        <w:tc>
          <w:tcPr>
            <w:tcW w:type="dxa" w:w="13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906CB" w:rsidP="00783412" w:rsidR="00783412" w:rsidRPr="003F7018">
            <w:pPr>
              <w:spacing w:after="0" w:before="6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25</w:t>
            </w:r>
            <w:r w:rsidR="00C94054">
              <w:rPr>
                <w:rFonts w:cs="Arial" w:hAnsi="Arial" w:ascii="Arial"/>
              </w:rPr>
              <w:t>.649,72</w:t>
            </w:r>
          </w:p>
        </w:tc>
        <w:tc>
          <w:tcPr>
            <w:tcW w:type="dxa" w:w="7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94054" w:rsidP="00C94054" w:rsidR="00783412" w:rsidRPr="003F7018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Nastupila zastara tražbina iz razdoblja 12/2009 do 02/2011 i 02/2012 do 01/2013. godine</w:t>
            </w:r>
            <w:r w:rsidR="00D906CB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5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83412" w:rsidP="00783412" w:rsidR="00783412" w:rsidRPr="003F7018">
            <w:pPr>
              <w:spacing w:after="0" w:before="6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  <w:tr w:rsidTr="00C94054" w:rsidR="00783412" w:rsidRPr="00D91332">
        <w:trPr>
          <w:trHeight w:val="135"/>
        </w:trPr>
        <w:tc>
          <w:tcPr>
            <w:tcW w:type="dxa" w:w="84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83412" w:rsidP="00783412" w:rsidR="0078341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31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83412" w:rsidP="00783412" w:rsidR="00783412" w:rsidRPr="00D91332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750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83412" w:rsidP="00783412" w:rsidR="0078341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518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83412" w:rsidP="00783412" w:rsidR="0078341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</w:tr>
      <w:tr w:rsidTr="00783412" w:rsidR="00783412" w:rsidRPr="00490C05">
        <w:trPr>
          <w:trHeight w:val="300"/>
        </w:trPr>
        <w:tc>
          <w:tcPr>
            <w:tcW w:type="dxa" w:w="84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83412" w:rsidP="00783412" w:rsidR="00783412" w:rsidRPr="00490C05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 w:rsidRPr="00490C05">
              <w:rPr>
                <w:rFonts w:cs="Arial" w:eastAsia="Times New Roman" w:hAnsi="Arial" w:ascii="Arial"/>
                <w:color w:val="000000"/>
                <w:lang w:eastAsia="hr-HR"/>
              </w:rPr>
              <w:t> </w:t>
            </w:r>
          </w:p>
        </w:tc>
        <w:tc>
          <w:tcPr>
            <w:tcW w:type="dxa" w:w="131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906CB" w:rsidP="00D906CB" w:rsidR="00783412" w:rsidRPr="00490C05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25.649</w:t>
            </w:r>
            <w:r w:rsidR="00783412" w:rsidRPr="00490C05"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72</w:t>
            </w:r>
          </w:p>
        </w:tc>
        <w:tc>
          <w:tcPr>
            <w:tcW w:type="dxa" w:w="75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83412" w:rsidP="00783412" w:rsidR="00783412" w:rsidRPr="00490C05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 w:rsidRPr="00490C05"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UKUPNI IZNOS OSPORENIH TRAŽBINA</w:t>
            </w:r>
          </w:p>
        </w:tc>
        <w:tc>
          <w:tcPr>
            <w:tcW w:type="dxa" w:w="518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83412" w:rsidP="00783412" w:rsidR="00783412" w:rsidRPr="00490C05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 w:rsidRPr="00490C05">
              <w:rPr>
                <w:rFonts w:cs="Arial" w:eastAsia="Times New Roman" w:hAnsi="Arial" w:ascii="Arial"/>
                <w:color w:val="000000"/>
                <w:lang w:eastAsia="hr-HR"/>
              </w:rPr>
              <w:t> </w:t>
            </w:r>
          </w:p>
        </w:tc>
      </w:tr>
      <w:tr w:rsidTr="00783412" w:rsidR="003C7A19" w:rsidRPr="00D91332">
        <w:trPr>
          <w:trHeight w:val="300"/>
        </w:trPr>
        <w:tc>
          <w:tcPr>
            <w:tcW w:type="dxa" w:w="8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C7A19" w:rsidP="00783412" w:rsidR="003C7A19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3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C7A19" w:rsidP="00783412" w:rsidR="003C7A19" w:rsidRPr="00D91332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7500"/>
            <w:tcBorders>
              <w:top w:val="nil"/>
              <w:left w:val="nil"/>
              <w:bottom w:val="nil"/>
            </w:tcBorders>
            <w:shd w:fill="auto" w:color="auto" w:val="clear"/>
            <w:noWrap/>
            <w:hideMark/>
          </w:tcPr>
          <w:p w:rsidRDefault="003C7A19" w:rsidP="00783412" w:rsidR="003C7A19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5180"/>
            <w:vMerge w:val="restart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7A19" w:rsidP="00783412" w:rsidR="003C7A19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783412" w:rsidR="003C7A19" w:rsidRPr="00D91332">
        <w:trPr>
          <w:trHeight w:val="300"/>
        </w:trPr>
        <w:tc>
          <w:tcPr>
            <w:tcW w:type="dxa" w:w="8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C7A19" w:rsidP="00783412" w:rsidR="003C7A19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3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C7A19" w:rsidP="00783412" w:rsidR="003C7A19" w:rsidRPr="00D91332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7500"/>
            <w:tcBorders>
              <w:top w:val="nil"/>
              <w:left w:val="nil"/>
              <w:bottom w:val="nil"/>
            </w:tcBorders>
            <w:shd w:fill="auto" w:color="auto" w:val="clear"/>
            <w:noWrap/>
            <w:hideMark/>
          </w:tcPr>
          <w:p w:rsidRDefault="003C7A19" w:rsidP="00783412" w:rsidR="003C7A19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5180"/>
            <w:vMerge/>
            <w:shd w:fill="auto" w:color="auto" w:val="clear"/>
            <w:noWrap/>
            <w:vAlign w:val="bottom"/>
            <w:hideMark/>
          </w:tcPr>
          <w:p w:rsidRDefault="003C7A19" w:rsidP="00783412" w:rsidR="003C7A19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3C7A19" w:rsidR="003C7A19" w:rsidRPr="00D91332">
        <w:trPr>
          <w:trHeight w:val="643"/>
        </w:trPr>
        <w:tc>
          <w:tcPr>
            <w:tcW w:type="dxa" w:w="8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C7A19" w:rsidP="00783412" w:rsidR="003C7A19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8818"/>
            <w:gridSpan w:val="2"/>
            <w:tcBorders>
              <w:top w:val="nil"/>
              <w:left w:val="nil"/>
              <w:bottom w:val="nil"/>
            </w:tcBorders>
            <w:shd w:fill="auto" w:color="auto" w:val="clear"/>
            <w:noWrap/>
            <w:vAlign w:val="bottom"/>
            <w:hideMark/>
          </w:tcPr>
          <w:p w:rsidRDefault="003C7A19" w:rsidP="00783412" w:rsidR="003C7A19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5180"/>
            <w:vMerge/>
            <w:tcBorders>
              <w:bottom w:space="0" w:sz="4" w:color="auto" w:val="single"/>
            </w:tcBorders>
            <w:shd w:fill="auto" w:color="auto" w:val="clear"/>
            <w:noWrap/>
            <w:hideMark/>
          </w:tcPr>
          <w:p w:rsidRDefault="003C7A19" w:rsidP="00783412" w:rsidR="003C7A19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  <w:tr w:rsidTr="004301B7" w:rsidR="003C7A19" w:rsidRPr="00D91332">
        <w:trPr>
          <w:trHeight w:val="315"/>
        </w:trPr>
        <w:tc>
          <w:tcPr>
            <w:tcW w:type="dxa" w:w="8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C7A19" w:rsidP="00783412" w:rsidR="003C7A19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88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16A6E" w:rsidP="00783412" w:rsidR="003C7A19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Zagreb, 0</w:t>
            </w:r>
            <w:r w:rsidR="003C7A19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9</w:t>
            </w:r>
            <w:r w:rsidR="003C7A19"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. 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svibanj</w:t>
            </w:r>
            <w:r w:rsidR="003C7A19"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3C7A19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9</w:t>
            </w:r>
            <w:r w:rsidR="003C7A19"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518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C7A19" w:rsidP="00783412" w:rsidR="003C7A19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Zdravko Frleta</w:t>
            </w:r>
          </w:p>
        </w:tc>
      </w:tr>
      <w:tr w:rsidTr="00783412" w:rsidR="00783412" w:rsidRPr="00D91332">
        <w:trPr>
          <w:trHeight w:val="300"/>
        </w:trPr>
        <w:tc>
          <w:tcPr>
            <w:tcW w:type="dxa" w:w="8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83412" w:rsidP="00783412" w:rsidR="0078341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3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83412" w:rsidP="00783412" w:rsidR="00783412" w:rsidRPr="00D91332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7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83412" w:rsidP="00783412" w:rsidR="0078341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5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83412" w:rsidP="00783412" w:rsidR="00783412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Stečajni upravitelj</w:t>
            </w:r>
          </w:p>
        </w:tc>
      </w:tr>
    </w:tbl>
    <w:p w:rsidRDefault="00550E6A" w:rsidP="007622BD" w:rsidR="00550E6A" w:rsidRPr="007622BD">
      <w:pPr>
        <w:spacing w:after="0"/>
        <w:jc w:val="center"/>
        <w:rPr>
          <w:rFonts w:cs="Arial" w:hAnsi="Arial" w:ascii="Arial"/>
          <w:sz w:val="20"/>
          <w:szCs w:val="20"/>
          <w:lang w:val="pl-PL"/>
        </w:rPr>
      </w:pPr>
    </w:p>
    <w:p w:rsidRDefault="00166FAB" w:rsidR="00166FAB">
      <w:r>
        <w:br w:type="page"/>
      </w:r>
    </w:p>
    <w:p w:rsidRDefault="007622BD" w:rsidP="00016DB0" w:rsidR="007622BD" w:rsidRPr="007622BD">
      <w:pPr>
        <w:spacing w:after="0"/>
        <w:jc w:val="center"/>
        <w:rPr>
          <w:rFonts w:cs="Arial" w:eastAsia="Times New Roman" w:hAnsi="Arial" w:ascii="Arial"/>
          <w:bCs/>
          <w:color w:val="000000"/>
          <w:sz w:val="20"/>
          <w:szCs w:val="20"/>
          <w:lang w:eastAsia="hr-HR"/>
        </w:rPr>
      </w:pPr>
    </w:p>
    <w:p w:rsidRDefault="007622BD" w:rsidP="00016DB0" w:rsidR="007622BD" w:rsidRPr="007622BD">
      <w:pPr>
        <w:spacing w:after="0"/>
        <w:jc w:val="center"/>
        <w:rPr>
          <w:rFonts w:cs="Arial" w:eastAsia="Times New Roman" w:hAnsi="Arial" w:ascii="Arial"/>
          <w:bCs/>
          <w:color w:val="000000"/>
          <w:sz w:val="20"/>
          <w:szCs w:val="20"/>
          <w:lang w:eastAsia="hr-HR"/>
        </w:rPr>
      </w:pPr>
    </w:p>
    <w:p w:rsidRDefault="007622BD" w:rsidP="00016DB0" w:rsidR="007622BD" w:rsidRPr="007622BD">
      <w:pPr>
        <w:spacing w:after="0"/>
        <w:jc w:val="center"/>
        <w:rPr>
          <w:rFonts w:cs="Arial" w:eastAsia="Times New Roman" w:hAnsi="Arial" w:ascii="Arial"/>
          <w:bCs/>
          <w:color w:val="000000"/>
          <w:sz w:val="20"/>
          <w:szCs w:val="20"/>
          <w:lang w:eastAsia="hr-HR"/>
        </w:rPr>
      </w:pPr>
    </w:p>
    <w:tbl>
      <w:tblPr>
        <w:tblW w:type="dxa" w:w="15156"/>
        <w:tblInd w:type="dxa" w:w="93"/>
        <w:tblLook w:val="04A0" w:noVBand="1" w:noHBand="0" w:lastColumn="0" w:firstColumn="1" w:lastRow="0" w:firstRow="1"/>
      </w:tblPr>
      <w:tblGrid>
        <w:gridCol w:w="840"/>
        <w:gridCol w:w="2010"/>
        <w:gridCol w:w="350"/>
        <w:gridCol w:w="1210"/>
        <w:gridCol w:w="290"/>
        <w:gridCol w:w="1552"/>
        <w:gridCol w:w="228"/>
        <w:gridCol w:w="1757"/>
        <w:gridCol w:w="63"/>
        <w:gridCol w:w="1496"/>
        <w:gridCol w:w="264"/>
        <w:gridCol w:w="2004"/>
        <w:gridCol w:w="796"/>
        <w:gridCol w:w="2296"/>
      </w:tblGrid>
      <w:tr w:rsidTr="008B64B4" w:rsidR="00016DB0" w:rsidRPr="007622BD">
        <w:trPr>
          <w:trHeight w:val="170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16DB0" w:rsidP="007622BD" w:rsidR="00016DB0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16DB0" w:rsidP="007622BD" w:rsidR="00016DB0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5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16DB0" w:rsidP="007622BD" w:rsidR="00016DB0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7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16DB0" w:rsidP="007622BD" w:rsidR="00016DB0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8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16DB0" w:rsidP="007622BD" w:rsidR="00016DB0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16DB0" w:rsidP="007622BD" w:rsidR="00016DB0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16DB0" w:rsidP="007622BD" w:rsidR="00016DB0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2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16DB0" w:rsidP="007622BD" w:rsidR="00016DB0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BD7EDF" w:rsidR="00016DB0" w:rsidRPr="00D91332">
        <w:trPr>
          <w:trHeight w:val="255"/>
        </w:trPr>
        <w:tc>
          <w:tcPr>
            <w:tcW w:type="dxa" w:w="15156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6DB0" w:rsidP="00016DB0" w:rsidR="00016DB0" w:rsidRPr="00D9133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II. TABLICA RAZLUČNIH PRAVA</w:t>
            </w:r>
          </w:p>
        </w:tc>
      </w:tr>
      <w:tr w:rsidTr="003F7018" w:rsidR="00BD7EDF" w:rsidRPr="00D91332">
        <w:trPr>
          <w:trHeight w:val="135"/>
        </w:trPr>
        <w:tc>
          <w:tcPr>
            <w:tcW w:type="dxa" w:w="8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16DB0" w:rsidP="00016DB0" w:rsidR="00016DB0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20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16DB0" w:rsidP="00016DB0" w:rsidR="00016DB0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56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16DB0" w:rsidP="00016DB0" w:rsidR="00016DB0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84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16DB0" w:rsidP="00016DB0" w:rsidR="00016DB0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985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16DB0" w:rsidP="00016DB0" w:rsidR="00016DB0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16DB0" w:rsidP="00016DB0" w:rsidR="00016DB0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16DB0" w:rsidP="00016DB0" w:rsidR="00016DB0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309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16DB0" w:rsidP="00016DB0" w:rsidR="00016DB0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</w:tr>
      <w:tr w:rsidTr="003F7018" w:rsidR="00BD7EDF" w:rsidRPr="00B769BE">
        <w:trPr>
          <w:trHeight w:val="690"/>
        </w:trPr>
        <w:tc>
          <w:tcPr>
            <w:tcW w:type="dxa" w:w="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30219" w:rsidP="00EB70AC" w:rsidR="00C30219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4"/>
                <w:szCs w:val="14"/>
                <w:lang w:eastAsia="hr-HR"/>
              </w:rPr>
              <w:t>Red. br. prijavljene tražbine</w:t>
            </w:r>
          </w:p>
        </w:tc>
        <w:tc>
          <w:tcPr>
            <w:tcW w:type="dxa" w:w="20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30219" w:rsidP="00016DB0" w:rsidR="00C30219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Ime i prezime /  tvrtka ili naziv razlučnog vjerovnika</w:t>
            </w:r>
          </w:p>
        </w:tc>
        <w:tc>
          <w:tcPr>
            <w:tcW w:type="dxa" w:w="156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30219" w:rsidP="00016DB0" w:rsidR="00C30219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OIB razlučnog vjerovnika </w:t>
            </w:r>
          </w:p>
        </w:tc>
        <w:tc>
          <w:tcPr>
            <w:tcW w:type="dxa" w:w="184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30219" w:rsidP="00016DB0" w:rsidR="00C30219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Adresa / sjedište razlučnog vjerovnika</w:t>
            </w:r>
          </w:p>
        </w:tc>
        <w:tc>
          <w:tcPr>
            <w:tcW w:type="dxa" w:w="198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30219" w:rsidP="00016DB0" w:rsidR="00C30219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Javna knjiga u koju je razlučno pravo upisano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30219" w:rsidP="00016DB0" w:rsidR="00C30219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Iznos tražbine osigurane razlučnim pravom</w:t>
            </w:r>
            <w:r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(kn)</w:t>
            </w:r>
          </w:p>
        </w:tc>
        <w:tc>
          <w:tcPr>
            <w:tcW w:type="dxa" w:w="22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30219" w:rsidP="00016DB0" w:rsidR="00C30219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Pravni osnov tražbine osigurane razlučnim pravom</w:t>
            </w:r>
          </w:p>
        </w:tc>
        <w:tc>
          <w:tcPr>
            <w:tcW w:type="dxa" w:w="30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30219" w:rsidP="00016DB0" w:rsidR="00C30219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Dio imovine na koji se odnosi razlučno pravo</w:t>
            </w:r>
          </w:p>
        </w:tc>
      </w:tr>
      <w:tr w:rsidTr="003F7018" w:rsidR="003F7018" w:rsidRPr="003F7018">
        <w:trPr>
          <w:trHeight w:val="113"/>
        </w:trPr>
        <w:tc>
          <w:tcPr>
            <w:tcW w:type="dxa" w:w="84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F7018" w:rsidP="003F7018" w:rsidR="003F7018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201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F7018" w:rsidP="003F7018" w:rsidR="003F7018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560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F7018" w:rsidP="003F7018" w:rsidR="003F7018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842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F7018" w:rsidP="003F7018" w:rsidR="003F7018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985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F7018" w:rsidP="003F7018" w:rsidR="003F7018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559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F7018" w:rsidP="003F7018" w:rsidR="003F7018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F7018" w:rsidP="003F7018" w:rsidR="003F7018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3092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F7018" w:rsidP="003F7018" w:rsidR="003F7018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</w:tr>
      <w:tr w:rsidTr="00BC0279" w:rsidR="000A3A46" w:rsidRPr="00FC5838">
        <w:trPr>
          <w:trHeight w:val="1506"/>
        </w:trPr>
        <w:tc>
          <w:tcPr>
            <w:tcW w:type="dxa" w:w="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A3A46" w:rsidP="00B3685F" w:rsidR="000A3A46">
            <w:pPr>
              <w:spacing w:after="0" w:before="6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20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A3A46" w:rsidP="00B3685F" w:rsidR="000A3A46" w:rsidRPr="00535EA6">
            <w:pPr>
              <w:spacing w:after="0" w:before="6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B2 KAPITAL d.o.o.</w:t>
            </w:r>
          </w:p>
        </w:tc>
        <w:tc>
          <w:tcPr>
            <w:tcW w:type="dxa" w:w="15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A3A46" w:rsidP="00B3685F" w:rsidR="000A3A46" w:rsidRPr="00452A53">
            <w:pPr>
              <w:spacing w:after="0" w:before="6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57509775367</w:t>
            </w:r>
          </w:p>
        </w:tc>
        <w:tc>
          <w:tcPr>
            <w:tcW w:type="dxa" w:w="184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A3A46" w:rsidP="00B3685F" w:rsidR="000A3A46">
            <w:pPr>
              <w:spacing w:after="0" w:before="6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HR-10000 Zagreb, Radnička 41</w:t>
            </w:r>
          </w:p>
        </w:tc>
        <w:tc>
          <w:tcPr>
            <w:tcW w:type="dxa" w:w="198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A3A46" w:rsidP="000A3A46" w:rsidR="000A3A46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Općinski građanski sud u Zagrebu, Zemljišnoknjižni odjel Zagreb</w:t>
            </w:r>
          </w:p>
          <w:p w:rsidRDefault="000A3A46" w:rsidP="000A3A46" w:rsidR="000A3A46" w:rsidRPr="00535EA6">
            <w:pPr>
              <w:spacing w:after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Knjiga položenih ugovora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A3A46" w:rsidP="000A3A46" w:rsidR="000A3A46" w:rsidRPr="00535EA6">
            <w:pPr>
              <w:spacing w:after="60" w:before="6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2.174.740</w:t>
            </w:r>
            <w:r w:rsidRPr="00535EA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55</w:t>
            </w:r>
          </w:p>
        </w:tc>
        <w:tc>
          <w:tcPr>
            <w:tcW w:type="dxa" w:w="226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A3A46" w:rsidP="00B3685F" w:rsidR="000A3A46" w:rsidRPr="001C133D">
            <w:pPr>
              <w:spacing w:after="60" w:before="6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1C133D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Ugovor o ustupu tražbine OV-</w:t>
            </w: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8097</w:t>
            </w:r>
            <w:r w:rsidRPr="001C133D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/1</w:t>
            </w: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5 od 02.07</w:t>
            </w:r>
            <w:r w:rsidRPr="001C133D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.201</w:t>
            </w: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5</w:t>
            </w:r>
            <w:r w:rsidRPr="001C133D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.</w:t>
            </w: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Javni bilježnik Mladen Matoš,</w:t>
            </w:r>
          </w:p>
          <w:p w:rsidRDefault="000A3A46" w:rsidP="00B3685F" w:rsidR="000A3A46" w:rsidRPr="001C133D">
            <w:pPr>
              <w:spacing w:after="60" w:before="6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1C133D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Ugovor o ustupu tražbine OV-</w:t>
            </w: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6374</w:t>
            </w:r>
            <w:r w:rsidRPr="001C133D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/1</w:t>
            </w: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4 od 29.05</w:t>
            </w:r>
            <w:r w:rsidRPr="001C133D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.201</w:t>
            </w: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4</w:t>
            </w:r>
            <w:r w:rsidRPr="001C133D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.</w:t>
            </w: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Javni bilježnik Mladen Matoš, Zagreb</w:t>
            </w:r>
          </w:p>
          <w:p w:rsidRDefault="000A3A46" w:rsidP="00B3685F" w:rsidR="000A3A46" w:rsidRPr="001C133D">
            <w:pPr>
              <w:spacing w:after="60" w:before="6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1C133D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Ugovor o </w:t>
            </w: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kreditu br. 014</w:t>
            </w:r>
            <w:r w:rsidRPr="001C133D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-</w:t>
            </w: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61001635</w:t>
            </w:r>
            <w:r w:rsidRPr="001C133D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sa Sporazumom o osiguranju od </w:t>
            </w: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09</w:t>
            </w:r>
            <w:r w:rsidRPr="001C133D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.</w:t>
            </w: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11</w:t>
            </w:r>
            <w:r w:rsidRPr="001C133D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.200</w:t>
            </w: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9</w:t>
            </w:r>
            <w:r w:rsidRPr="001C133D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. (O</w:t>
            </w: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V</w:t>
            </w:r>
            <w:r w:rsidRPr="001C133D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-</w:t>
            </w: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16247</w:t>
            </w:r>
            <w:r w:rsidRPr="001C133D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/200</w:t>
            </w: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9</w:t>
            </w:r>
            <w:r w:rsidRPr="001C133D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)</w:t>
            </w: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Javni bilježnik Ilinka Lisonek, Zagreb</w:t>
            </w:r>
          </w:p>
        </w:tc>
        <w:tc>
          <w:tcPr>
            <w:tcW w:type="dxa" w:w="309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A3A46" w:rsidP="00F57476" w:rsidR="000A3A46" w:rsidRPr="008B64B4">
            <w:pPr>
              <w:spacing w:after="60" w:before="6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8B64B4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E</w:t>
            </w:r>
            <w:r w:rsidR="00F5747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tažno vlasništvo (stan br. 6. u prizemlju) koji se sastoji od četiri i pol sobe, </w:t>
            </w:r>
            <w:r w:rsidRPr="008B64B4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sa </w:t>
            </w:r>
            <w:r w:rsidR="00F5747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ostavom ukupne</w:t>
            </w:r>
            <w:r w:rsidRPr="008B64B4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površine </w:t>
            </w:r>
            <w:r w:rsidR="00F5747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112,33</w:t>
            </w:r>
            <w:r w:rsidRPr="008B64B4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m2 povezano sa suvlasničkim dijelovima u zgradi u Zagreb, </w:t>
            </w:r>
            <w:r w:rsidR="00F5747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Gervaisova ulica 14</w:t>
            </w:r>
            <w:r w:rsidRPr="008B64B4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upisano u </w:t>
            </w:r>
            <w:r w:rsidR="00F5747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poduložak 13634 / </w:t>
            </w:r>
            <w:r w:rsidRPr="008B64B4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zk.ul.br. </w:t>
            </w:r>
            <w:r w:rsidR="00F5747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6382</w:t>
            </w:r>
            <w:r w:rsidRPr="008B64B4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k.o. Vrapče</w:t>
            </w:r>
            <w:r w:rsidR="00F5747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novo</w:t>
            </w:r>
            <w:r w:rsidRPr="008B64B4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, zk.č.br. </w:t>
            </w:r>
            <w:r w:rsidR="00F5747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5367</w:t>
            </w:r>
          </w:p>
        </w:tc>
      </w:tr>
      <w:tr w:rsidTr="00490C05" w:rsidR="000A3A46" w:rsidRPr="006D14E9">
        <w:trPr>
          <w:trHeight w:val="170"/>
        </w:trPr>
        <w:tc>
          <w:tcPr>
            <w:tcW w:type="dxa" w:w="8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6D14E9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0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6D14E9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56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6D14E9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84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6D14E9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985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6D14E9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6D14E9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6D14E9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30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6D14E9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490C05" w:rsidR="000A3A46" w:rsidRPr="006C74D4">
        <w:trPr>
          <w:trHeight w:val="300"/>
        </w:trPr>
        <w:tc>
          <w:tcPr>
            <w:tcW w:type="dxa" w:w="8237"/>
            <w:gridSpan w:val="8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3A46" w:rsidP="006D14E9" w:rsidR="000A3A46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 w:rsidRPr="006C74D4">
              <w:rPr>
                <w:rFonts w:cs="Arial" w:eastAsia="Times New Roman" w:hAnsi="Arial" w:ascii="Arial"/>
                <w:b/>
                <w:color w:val="000000"/>
                <w:lang w:eastAsia="hr-HR"/>
              </w:rPr>
              <w:t>RAZLUČNI VJEROVNICI UKUPNO: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7476" w:rsidP="00F57476" w:rsidR="000A3A46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b/>
                <w:color w:val="000000"/>
                <w:lang w:eastAsia="hr-HR"/>
              </w:rPr>
              <w:t>2.174.740</w:t>
            </w:r>
            <w:r w:rsidR="000A3A46">
              <w:rPr>
                <w:rFonts w:cs="Arial" w:eastAsia="Times New Roman" w:hAnsi="Arial" w:ascii="Arial"/>
                <w:b/>
                <w:color w:val="000000"/>
                <w:lang w:eastAsia="hr-HR"/>
              </w:rPr>
              <w:t>,00</w:t>
            </w:r>
          </w:p>
        </w:tc>
        <w:tc>
          <w:tcPr>
            <w:tcW w:type="dxa" w:w="2268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3A46" w:rsidP="006D14E9" w:rsidR="000A3A46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</w:p>
        </w:tc>
        <w:tc>
          <w:tcPr>
            <w:tcW w:type="dxa" w:w="3092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3A46" w:rsidP="006D14E9" w:rsidR="000A3A46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</w:p>
        </w:tc>
      </w:tr>
      <w:tr w:rsidTr="00490C05" w:rsidR="000A3A46" w:rsidRPr="00D91332">
        <w:trPr>
          <w:trHeight w:val="300"/>
        </w:trPr>
        <w:tc>
          <w:tcPr>
            <w:tcW w:type="dxa" w:w="84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D91332">
            <w:pPr>
              <w:spacing w:after="0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360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500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780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75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D91332">
            <w:pPr>
              <w:spacing w:after="0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092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  <w:tr w:rsidTr="003B3E33" w:rsidR="000A3A46" w:rsidRPr="00D91332">
        <w:trPr>
          <w:trHeight w:val="300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D91332">
            <w:pPr>
              <w:spacing w:after="0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3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5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7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7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D91332">
            <w:pPr>
              <w:spacing w:after="0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0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  <w:tr w:rsidTr="003B3E33" w:rsidR="000A3A46" w:rsidRPr="00D91332">
        <w:trPr>
          <w:trHeight w:val="255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3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A3A46" w:rsidP="00016DB0" w:rsidR="000A3A46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7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A3A46" w:rsidP="00016DB0" w:rsidR="000A3A46" w:rsidRPr="00D91332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0A3A46" w:rsidP="00016DB0" w:rsidR="000A3A46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0A3A46" w:rsidP="00016DB0" w:rsidR="000A3A46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0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0A3A46" w:rsidP="00016DB0" w:rsidR="000A3A46" w:rsidRPr="00D91332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7622BD" w:rsidR="000A3A46" w:rsidRPr="00D91332">
        <w:trPr>
          <w:trHeight w:val="300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716A6E" w:rsidR="000A3A46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Zagreb, 09</w:t>
            </w: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. 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svibanj</w:t>
            </w: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 201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9</w:t>
            </w: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7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7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7622BD" w:rsidR="000A3A46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Zdravko Frleta</w:t>
            </w:r>
          </w:p>
        </w:tc>
        <w:tc>
          <w:tcPr>
            <w:tcW w:type="dxa" w:w="30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  <w:tr w:rsidTr="007622BD" w:rsidR="000A3A46" w:rsidRPr="00D91332">
        <w:trPr>
          <w:trHeight w:val="315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3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D91332">
            <w:pPr>
              <w:spacing w:after="0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7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7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0A3A46" w:rsidP="007622BD" w:rsidR="000A3A46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Stečajni upravitelj</w:t>
            </w:r>
          </w:p>
        </w:tc>
        <w:tc>
          <w:tcPr>
            <w:tcW w:type="dxa" w:w="30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A3A46" w:rsidP="00016DB0" w:rsidR="000A3A46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</w:tbl>
    <w:p w:rsidRDefault="00016DB0" w:rsidP="007622BD" w:rsidR="00016DB0" w:rsidRPr="007622BD">
      <w:pPr>
        <w:spacing w:after="0"/>
        <w:jc w:val="center"/>
        <w:rPr>
          <w:rFonts w:cs="Arial" w:hAnsi="Arial" w:ascii="Arial"/>
          <w:sz w:val="20"/>
          <w:szCs w:val="20"/>
          <w:lang w:val="pl-PL"/>
        </w:rPr>
      </w:pPr>
    </w:p>
    <w:p w:rsidRDefault="00016DB0" w:rsidP="007622BD" w:rsidR="00016DB0" w:rsidRPr="007622BD">
      <w:pPr>
        <w:spacing w:lineRule="auto" w:line="276" w:after="0"/>
        <w:rPr>
          <w:rFonts w:cs="Arial" w:hAnsi="Arial" w:ascii="Arial"/>
          <w:sz w:val="20"/>
          <w:szCs w:val="20"/>
          <w:lang w:val="pl-PL"/>
        </w:rPr>
      </w:pPr>
      <w:r w:rsidRPr="007622BD">
        <w:rPr>
          <w:rFonts w:cs="Arial" w:hAnsi="Arial" w:ascii="Arial"/>
          <w:sz w:val="20"/>
          <w:szCs w:val="20"/>
          <w:lang w:val="pl-PL"/>
        </w:rPr>
        <w:br w:type="page"/>
      </w:r>
    </w:p>
    <w:tbl>
      <w:tblPr>
        <w:tblpPr w:tblpY="589" w:horzAnchor="margin" w:vertAnchor="text" w:rightFromText="180" w:leftFromText="180"/>
        <w:tblW w:type="dxa" w:w="14540"/>
        <w:tblLook w:val="04A0" w:noVBand="1" w:noHBand="0" w:lastColumn="0" w:firstColumn="1" w:lastRow="0" w:firstRow="1"/>
      </w:tblPr>
      <w:tblGrid>
        <w:gridCol w:w="820"/>
        <w:gridCol w:w="3280"/>
        <w:gridCol w:w="1920"/>
        <w:gridCol w:w="2740"/>
        <w:gridCol w:w="3060"/>
        <w:gridCol w:w="2720"/>
      </w:tblGrid>
      <w:tr w:rsidTr="003714AE" w:rsidR="003714AE" w:rsidRPr="00D91332">
        <w:trPr>
          <w:trHeight w:val="315"/>
        </w:trPr>
        <w:tc>
          <w:tcPr>
            <w:tcW w:type="dxa" w:w="1454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7622B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</w:p>
        </w:tc>
      </w:tr>
      <w:tr w:rsidTr="003714AE" w:rsidR="003714AE" w:rsidRPr="007622BD">
        <w:trPr>
          <w:trHeight w:val="283"/>
        </w:trPr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3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3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3714AE" w:rsidR="003714AE" w:rsidRPr="00D91332">
        <w:trPr>
          <w:trHeight w:val="255"/>
        </w:trPr>
        <w:tc>
          <w:tcPr>
            <w:tcW w:type="dxa" w:w="1454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III. TABLICA IZLUČNIH PRAVA</w:t>
            </w:r>
          </w:p>
        </w:tc>
      </w:tr>
      <w:tr w:rsidTr="003714AE" w:rsidR="003714AE" w:rsidRPr="00D91332">
        <w:trPr>
          <w:trHeight w:val="135"/>
        </w:trPr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3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2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3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</w:tr>
      <w:tr w:rsidTr="003714AE" w:rsidR="003714AE" w:rsidRPr="00B769BE">
        <w:trPr>
          <w:trHeight w:val="255"/>
        </w:trPr>
        <w:tc>
          <w:tcPr>
            <w:tcW w:type="dxa" w:w="820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4AE" w:rsidP="003714AE" w:rsidR="003714AE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Redni broj </w:t>
            </w:r>
          </w:p>
        </w:tc>
        <w:tc>
          <w:tcPr>
            <w:tcW w:type="dxa" w:w="3280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4AE" w:rsidP="003714AE" w:rsidR="003714AE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  <w:t>Ime i prezime /  tvrtka ili naziv razlučnog vjerovnika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4AE" w:rsidP="003714AE" w:rsidR="003714AE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OIB razlučnog vjerovnika </w:t>
            </w:r>
          </w:p>
        </w:tc>
        <w:tc>
          <w:tcPr>
            <w:tcW w:type="dxa" w:w="2740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4AE" w:rsidP="003714AE" w:rsidR="003714AE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  <w:t>Adresa / sjedište razlučnog vjerovnika</w:t>
            </w:r>
          </w:p>
        </w:tc>
        <w:tc>
          <w:tcPr>
            <w:tcW w:type="dxa" w:w="3060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4AE" w:rsidP="003714AE" w:rsidR="003714AE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  <w:t>Pravna osnova izlučnog prava</w:t>
            </w:r>
          </w:p>
        </w:tc>
        <w:tc>
          <w:tcPr>
            <w:tcW w:type="dxa" w:w="2720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4AE" w:rsidP="003714AE" w:rsidR="003714AE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  <w:t>Predmet izlučnog prava</w:t>
            </w:r>
          </w:p>
        </w:tc>
      </w:tr>
      <w:tr w:rsidTr="003714AE" w:rsidR="003714AE" w:rsidRPr="00D91332">
        <w:trPr>
          <w:trHeight w:val="270"/>
        </w:trPr>
        <w:tc>
          <w:tcPr>
            <w:tcW w:type="dxa" w:w="8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28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06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7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</w:tr>
      <w:tr w:rsidTr="003714AE" w:rsidR="003714AE" w:rsidRPr="003F7018">
        <w:trPr>
          <w:trHeight w:val="113"/>
        </w:trPr>
        <w:tc>
          <w:tcPr>
            <w:tcW w:type="dxa" w:w="82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4AE" w:rsidP="003714AE" w:rsidR="003714AE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328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4AE" w:rsidP="003714AE" w:rsidR="003714AE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192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4AE" w:rsidP="003714AE" w:rsidR="003714AE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274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4AE" w:rsidP="003714AE" w:rsidR="003714AE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306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4AE" w:rsidP="003714AE" w:rsidR="003714AE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dxa" w:w="272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4AE" w:rsidP="003714AE" w:rsidR="003714AE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</w:tr>
      <w:tr w:rsidTr="003714AE" w:rsidR="003714AE" w:rsidRPr="00D91332">
        <w:trPr>
          <w:trHeight w:val="270"/>
        </w:trPr>
        <w:tc>
          <w:tcPr>
            <w:tcW w:type="dxa" w:w="8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nema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4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06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3714AE" w:rsidR="003714AE" w:rsidRPr="00D91332">
        <w:trPr>
          <w:trHeight w:val="255"/>
        </w:trPr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2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9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0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7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3714AE" w:rsidR="003714AE" w:rsidRPr="00D91332">
        <w:trPr>
          <w:trHeight w:val="255"/>
        </w:trPr>
        <w:tc>
          <w:tcPr>
            <w:tcW w:type="dxa" w:w="82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8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2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06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2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3714AE" w:rsidR="003714AE" w:rsidRPr="00D91332">
        <w:trPr>
          <w:trHeight w:val="255"/>
        </w:trPr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28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9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0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7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3714AE" w:rsidR="003714AE" w:rsidRPr="00D91332">
        <w:trPr>
          <w:trHeight w:val="227"/>
        </w:trPr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3714AE" w:rsidR="003714AE" w:rsidRPr="00D91332">
        <w:trPr>
          <w:trHeight w:val="227"/>
        </w:trPr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3714AE" w:rsidR="003714AE" w:rsidRPr="00D91332">
        <w:trPr>
          <w:trHeight w:val="227"/>
        </w:trPr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3714AE" w:rsidR="003714AE" w:rsidRPr="00D91332">
        <w:trPr>
          <w:trHeight w:val="1496"/>
        </w:trPr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2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3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  <w:tr w:rsidTr="003714AE" w:rsidR="003714AE" w:rsidRPr="00D91332">
        <w:trPr>
          <w:trHeight w:val="339"/>
        </w:trPr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3714AE" w:rsidR="003714AE" w:rsidRPr="00D91332">
        <w:trPr>
          <w:trHeight w:val="300"/>
        </w:trPr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Zagreb, 09</w:t>
            </w: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. 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svibanj</w:t>
            </w: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 201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9</w:t>
            </w: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2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306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Zdravko Frleta</w:t>
            </w: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3714AE" w:rsidR="003714AE" w:rsidRPr="00D91332">
        <w:trPr>
          <w:trHeight w:val="80"/>
        </w:trPr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2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3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714AE" w:rsidP="003714AE" w:rsidR="003714AE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Stečajni upravitelj</w:t>
            </w: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4AE" w:rsidP="003714AE" w:rsidR="003714AE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Default="00016DB0" w:rsidP="007622BD" w:rsidR="00016DB0" w:rsidRPr="007622BD">
      <w:pPr>
        <w:spacing w:after="0"/>
        <w:jc w:val="center"/>
        <w:rPr>
          <w:rFonts w:cs="Arial" w:hAnsi="Arial" w:ascii="Arial"/>
          <w:sz w:val="20"/>
          <w:szCs w:val="20"/>
          <w:lang w:val="pl-PL"/>
        </w:rPr>
      </w:pPr>
    </w:p>
    <w:sectPr w:rsidSect="003714AE" w:rsidR="00016DB0" w:rsidRPr="007622BD">
      <w:headerReference w:type="default" r:id="rId9"/>
      <w:footerReference w:type="default" r:id="rId10"/>
      <w:headerReference w:type="first" r:id="rId11"/>
      <w:footerReference w:type="first" r:id="rId12"/>
      <w:pgSz w:code="9" w:orient="landscape" w:h="11906" w:w="16838"/>
      <w:pgMar w:gutter="0" w:footer="30" w:header="567" w:left="851" w:bottom="567" w:right="851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7AC1" w:rsidP="00702487" w:rsidR="00BB7AC1">
      <w:pPr>
        <w:spacing w:after="0"/>
      </w:pPr>
      <w:r>
        <w:separator/>
      </w:r>
    </w:p>
  </w:endnote>
  <w:endnote w:id="0" w:type="continuationSeparator">
    <w:p w:rsidRDefault="00BB7AC1" w:rsidP="00702487" w:rsidR="00BB7AC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890047"/>
      <w:docPartObj>
        <w:docPartGallery w:val="Page Numbers (Top of Page)"/>
        <w:docPartUnique/>
      </w:docPartObj>
    </w:sdtPr>
    <w:sdtEndPr/>
    <w:sdtContent>
      <w:p w:rsidRDefault="005A6980" w:rsidP="003714AE" w:rsidR="005A6980">
        <w:pPr>
          <w:spacing w:after="120"/>
          <w:jc w:val="right"/>
        </w:pPr>
        <w:r w:rsidRPr="007A0DD6">
          <w:rPr>
            <w:i/>
            <w:sz w:val="20"/>
            <w:szCs w:val="20"/>
          </w:rPr>
          <w:t xml:space="preserve"> </w:t>
        </w:r>
        <w:r w:rsidR="007458E8" w:rsidRPr="007A0DD6">
          <w:rPr>
            <w:i/>
            <w:sz w:val="20"/>
            <w:szCs w:val="20"/>
          </w:rPr>
          <w:fldChar w:fldCharType="begin"/>
        </w:r>
        <w:r w:rsidRPr="007A0DD6">
          <w:rPr>
            <w:i/>
            <w:sz w:val="20"/>
            <w:szCs w:val="20"/>
          </w:rPr>
          <w:instrText xml:space="preserve"> PAGE </w:instrText>
        </w:r>
        <w:r w:rsidR="007458E8" w:rsidRPr="007A0DD6">
          <w:rPr>
            <w:i/>
            <w:sz w:val="20"/>
            <w:szCs w:val="20"/>
          </w:rPr>
          <w:fldChar w:fldCharType="separate"/>
        </w:r>
        <w:r w:rsidR="00314623">
          <w:rPr>
            <w:i/>
            <w:noProof/>
            <w:sz w:val="20"/>
            <w:szCs w:val="20"/>
          </w:rPr>
          <w:t>8</w:t>
        </w:r>
        <w:r w:rsidR="007458E8" w:rsidRPr="007A0DD6">
          <w:rPr>
            <w:i/>
            <w:sz w:val="20"/>
            <w:szCs w:val="20"/>
          </w:rPr>
          <w:fldChar w:fldCharType="end"/>
        </w:r>
        <w:r w:rsidRPr="007A0DD6">
          <w:rPr>
            <w:i/>
            <w:sz w:val="20"/>
            <w:szCs w:val="20"/>
          </w:rPr>
          <w:t xml:space="preserve"> / </w:t>
        </w:r>
        <w:r w:rsidR="007458E8" w:rsidRPr="007A0DD6">
          <w:rPr>
            <w:i/>
            <w:sz w:val="20"/>
            <w:szCs w:val="20"/>
          </w:rPr>
          <w:fldChar w:fldCharType="begin"/>
        </w:r>
        <w:r w:rsidRPr="007A0DD6">
          <w:rPr>
            <w:i/>
            <w:sz w:val="20"/>
            <w:szCs w:val="20"/>
          </w:rPr>
          <w:instrText xml:space="preserve"> NUMPAGES  </w:instrText>
        </w:r>
        <w:r w:rsidR="007458E8" w:rsidRPr="007A0DD6">
          <w:rPr>
            <w:i/>
            <w:sz w:val="20"/>
            <w:szCs w:val="20"/>
          </w:rPr>
          <w:fldChar w:fldCharType="separate"/>
        </w:r>
        <w:r w:rsidR="00314623">
          <w:rPr>
            <w:i/>
            <w:noProof/>
            <w:sz w:val="20"/>
            <w:szCs w:val="20"/>
          </w:rPr>
          <w:t>8</w:t>
        </w:r>
        <w:r w:rsidR="007458E8" w:rsidRPr="007A0DD6">
          <w:rPr>
            <w:i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i/>
        <w:sz w:val="20"/>
        <w:szCs w:val="20"/>
      </w:rPr>
      <w:id w:val="17890048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20"/>
            <w:szCs w:val="20"/>
          </w:rPr>
          <w:id w:val="17890049"/>
          <w:docPartObj>
            <w:docPartGallery w:val="Page Numbers (Top of Page)"/>
            <w:docPartUnique/>
          </w:docPartObj>
        </w:sdtPr>
        <w:sdtEndPr/>
        <w:sdtContent>
          <w:p w:rsidRDefault="005A6980" w:rsidR="005A6980" w:rsidRPr="00882DDC">
            <w:pPr>
              <w:pStyle w:val="Podnoje"/>
              <w:jc w:val="right"/>
              <w:rPr>
                <w:i/>
                <w:sz w:val="20"/>
                <w:szCs w:val="20"/>
              </w:rPr>
            </w:pPr>
            <w:r w:rsidRPr="00882DDC">
              <w:rPr>
                <w:i/>
                <w:sz w:val="20"/>
                <w:szCs w:val="20"/>
              </w:rPr>
              <w:t xml:space="preserve"> </w:t>
            </w:r>
            <w:r w:rsidR="007458E8" w:rsidRPr="00882DDC">
              <w:rPr>
                <w:i/>
                <w:sz w:val="20"/>
                <w:szCs w:val="20"/>
              </w:rPr>
              <w:fldChar w:fldCharType="begin"/>
            </w:r>
            <w:r w:rsidRPr="00882DDC">
              <w:rPr>
                <w:i/>
                <w:sz w:val="20"/>
                <w:szCs w:val="20"/>
              </w:rPr>
              <w:instrText xml:space="preserve"> PAGE </w:instrText>
            </w:r>
            <w:r w:rsidR="007458E8" w:rsidRPr="00882DDC">
              <w:rPr>
                <w:i/>
                <w:sz w:val="20"/>
                <w:szCs w:val="20"/>
              </w:rPr>
              <w:fldChar w:fldCharType="separate"/>
            </w:r>
            <w:r w:rsidR="00314623">
              <w:rPr>
                <w:i/>
                <w:noProof/>
                <w:sz w:val="20"/>
                <w:szCs w:val="20"/>
              </w:rPr>
              <w:t>1</w:t>
            </w:r>
            <w:r w:rsidR="007458E8" w:rsidRPr="00882DDC">
              <w:rPr>
                <w:i/>
                <w:sz w:val="20"/>
                <w:szCs w:val="20"/>
              </w:rPr>
              <w:fldChar w:fldCharType="end"/>
            </w:r>
            <w:r w:rsidRPr="00882DDC">
              <w:rPr>
                <w:i/>
                <w:sz w:val="20"/>
                <w:szCs w:val="20"/>
              </w:rPr>
              <w:t xml:space="preserve"> / </w:t>
            </w:r>
            <w:r w:rsidR="007458E8" w:rsidRPr="00882DDC">
              <w:rPr>
                <w:i/>
                <w:sz w:val="20"/>
                <w:szCs w:val="20"/>
              </w:rPr>
              <w:fldChar w:fldCharType="begin"/>
            </w:r>
            <w:r w:rsidRPr="00882DDC">
              <w:rPr>
                <w:i/>
                <w:sz w:val="20"/>
                <w:szCs w:val="20"/>
              </w:rPr>
              <w:instrText xml:space="preserve"> NUMPAGES  </w:instrText>
            </w:r>
            <w:r w:rsidR="007458E8" w:rsidRPr="00882DDC">
              <w:rPr>
                <w:i/>
                <w:sz w:val="20"/>
                <w:szCs w:val="20"/>
              </w:rPr>
              <w:fldChar w:fldCharType="separate"/>
            </w:r>
            <w:r w:rsidR="00314623">
              <w:rPr>
                <w:i/>
                <w:noProof/>
                <w:sz w:val="20"/>
                <w:szCs w:val="20"/>
              </w:rPr>
              <w:t>8</w:t>
            </w:r>
            <w:r w:rsidR="007458E8" w:rsidRPr="00882DDC">
              <w:rPr>
                <w:i/>
                <w:sz w:val="20"/>
                <w:szCs w:val="20"/>
              </w:rPr>
              <w:fldChar w:fldCharType="end"/>
            </w:r>
          </w:p>
        </w:sdtContent>
      </w:sdt>
    </w:sdtContent>
  </w:sdt>
  <w:p w:rsidRDefault="005A6980" w:rsidR="005A69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7AC1" w:rsidP="00702487" w:rsidR="00BB7AC1">
      <w:pPr>
        <w:spacing w:after="0"/>
      </w:pPr>
      <w:r>
        <w:separator/>
      </w:r>
    </w:p>
  </w:footnote>
  <w:footnote w:id="0" w:type="continuationSeparator">
    <w:p w:rsidRDefault="00BB7AC1" w:rsidP="00702487" w:rsidR="00BB7AC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6980" w:rsidP="00297D09" w:rsidR="005A6980" w:rsidRPr="00297D09">
    <w:pPr>
      <w:spacing w:after="0"/>
      <w:jc w:val="right"/>
      <w:rPr>
        <w:rFonts w:cs="Arial" w:hAnsi="Arial" w:ascii="Arial"/>
        <w:i/>
      </w:rPr>
    </w:pPr>
    <w:r w:rsidRPr="00297D09">
      <w:rPr>
        <w:rFonts w:cs="Arial" w:hAnsi="Arial" w:ascii="Arial"/>
        <w:i/>
      </w:rPr>
      <w:t>Obrazac 19.</w:t>
    </w:r>
  </w:p>
  <w:p w:rsidRDefault="005A6980" w:rsidP="00C30E0B" w:rsidR="005A6980" w:rsidRPr="007F60AD">
    <w:pPr>
      <w:spacing w:after="0"/>
      <w:jc w:val="both"/>
      <w:rPr>
        <w:rFonts w:cs="Arial" w:hAnsi="Arial" w:ascii="Arial"/>
        <w:b/>
      </w:rPr>
    </w:pPr>
    <w:r w:rsidRPr="007F60AD">
      <w:rPr>
        <w:rFonts w:cs="Arial" w:hAnsi="Arial" w:ascii="Arial"/>
        <w:b/>
        <w:lang w:val="pl-PL"/>
      </w:rPr>
      <w:t>TRGOVAČKI SUD U ZAGREBU</w:t>
    </w:r>
  </w:p>
  <w:p w:rsidRDefault="005A6980" w:rsidP="00C30E0B" w:rsidR="005A6980" w:rsidRPr="007F60AD">
    <w:pPr>
      <w:spacing w:after="0"/>
      <w:jc w:val="both"/>
      <w:rPr>
        <w:rFonts w:cs="Arial" w:hAnsi="Arial" w:ascii="Arial"/>
        <w:b/>
        <w:lang w:val="pl-PL"/>
      </w:rPr>
    </w:pPr>
    <w:r w:rsidRPr="007F60AD">
      <w:rPr>
        <w:rFonts w:cs="Arial" w:hAnsi="Arial" w:ascii="Arial"/>
        <w:lang w:val="pl-PL"/>
      </w:rPr>
      <w:t>Poslovni broj spisa:</w:t>
    </w:r>
    <w:r w:rsidRPr="007F60AD">
      <w:rPr>
        <w:rFonts w:cs="Arial" w:hAnsi="Arial" w:ascii="Arial"/>
        <w:b/>
        <w:lang w:val="pl-PL"/>
      </w:rPr>
      <w:t xml:space="preserve"> </w:t>
    </w:r>
    <w:r>
      <w:rPr>
        <w:rFonts w:cs="Arial" w:hAnsi="Arial" w:ascii="Arial"/>
        <w:b/>
        <w:lang w:val="pl-PL"/>
      </w:rPr>
      <w:t>40.St-396</w:t>
    </w:r>
    <w:r w:rsidRPr="007F60AD">
      <w:rPr>
        <w:rFonts w:cs="Arial" w:hAnsi="Arial" w:ascii="Arial"/>
        <w:b/>
        <w:lang w:val="pl-PL"/>
      </w:rPr>
      <w:t>/201</w:t>
    </w:r>
    <w:r>
      <w:rPr>
        <w:rFonts w:cs="Arial" w:hAnsi="Arial" w:ascii="Arial"/>
        <w:b/>
        <w:lang w:val="pl-PL"/>
      </w:rPr>
      <w:t>7</w:t>
    </w:r>
  </w:p>
  <w:p w:rsidRDefault="005A6980" w:rsidP="00C30E0B" w:rsidR="005A6980">
    <w:pPr>
      <w:spacing w:after="0"/>
      <w:rPr>
        <w:rFonts w:cs="Arial" w:hAnsi="Arial" w:ascii="Arial"/>
        <w:lang w:val="pl-PL"/>
      </w:rPr>
    </w:pPr>
    <w:r w:rsidRPr="007F60AD">
      <w:rPr>
        <w:rFonts w:cs="Arial" w:hAnsi="Arial" w:ascii="Arial"/>
        <w:lang w:val="pl-PL"/>
      </w:rPr>
      <w:t xml:space="preserve">Dužnik: </w:t>
    </w:r>
    <w:r>
      <w:rPr>
        <w:rFonts w:cs="Arial" w:hAnsi="Arial" w:ascii="Arial"/>
        <w:lang w:val="pl-PL"/>
      </w:rPr>
      <w:t xml:space="preserve">AN-ER </w:t>
    </w:r>
    <w:r w:rsidRPr="007F60AD">
      <w:rPr>
        <w:rFonts w:cs="Arial" w:hAnsi="Arial" w:ascii="Arial"/>
        <w:lang w:val="pl-PL"/>
      </w:rPr>
      <w:t>d.o.o.</w:t>
    </w:r>
    <w:r>
      <w:rPr>
        <w:rFonts w:cs="Arial" w:hAnsi="Arial" w:ascii="Arial"/>
        <w:lang w:val="pl-PL"/>
      </w:rPr>
      <w:t xml:space="preserve"> u stečaju</w:t>
    </w:r>
    <w:r w:rsidRPr="007F60AD">
      <w:rPr>
        <w:rFonts w:cs="Arial" w:hAnsi="Arial" w:ascii="Arial"/>
        <w:lang w:val="pl-PL"/>
      </w:rPr>
      <w:t xml:space="preserve">, OIB: </w:t>
    </w:r>
    <w:r>
      <w:rPr>
        <w:rFonts w:cs="Arial" w:hAnsi="Arial" w:ascii="Arial"/>
        <w:lang w:val="pl-PL"/>
      </w:rPr>
      <w:t>23096724243</w:t>
    </w:r>
    <w:r w:rsidRPr="007F60AD">
      <w:rPr>
        <w:rFonts w:cs="Arial" w:hAnsi="Arial" w:ascii="Arial"/>
        <w:lang w:val="pl-PL"/>
      </w:rPr>
      <w:t xml:space="preserve">, </w:t>
    </w:r>
    <w:r>
      <w:rPr>
        <w:rFonts w:cs="Arial" w:hAnsi="Arial" w:ascii="Arial"/>
        <w:lang w:val="pl-PL"/>
      </w:rPr>
      <w:t>Zagreb, Drage Gervaisa 14</w:t>
    </w:r>
  </w:p>
  <w:p w:rsidRDefault="003714AE" w:rsidP="00C30E0B" w:rsidR="003714AE">
    <w:pPr>
      <w:spacing w:after="0"/>
      <w:rPr>
        <w:rFonts w:cs="Arial" w:hAnsi="Arial" w:ascii="Arial"/>
        <w:lang w:val="pl-PL"/>
      </w:rPr>
    </w:pPr>
  </w:p>
  <w:p w:rsidRDefault="003714AE" w:rsidP="003714AE" w:rsidR="003714AE" w:rsidRPr="003714AE">
    <w:pPr>
      <w:jc w:val="center"/>
      <w:rPr>
        <w:rFonts w:cs="Arial" w:hAnsi="Arial" w:ascii="Arial"/>
        <w:b/>
        <w:sz w:val="24"/>
        <w:szCs w:val="24"/>
        <w:lang w:val="pl-PL"/>
      </w:rPr>
    </w:pPr>
    <w:r w:rsidRPr="00D91332">
      <w:rPr>
        <w:rFonts w:cs="Arial" w:hAnsi="Arial" w:ascii="Arial"/>
        <w:b/>
        <w:sz w:val="24"/>
        <w:szCs w:val="24"/>
        <w:lang w:val="pl-PL"/>
      </w:rPr>
      <w:t>TABLICA PRIJAVLJENIH TRAŽB</w:t>
    </w:r>
    <w:r>
      <w:rPr>
        <w:rFonts w:cs="Arial" w:hAnsi="Arial" w:ascii="Arial"/>
        <w:b/>
        <w:sz w:val="24"/>
        <w:szCs w:val="24"/>
        <w:lang w:val="pl-PL"/>
      </w:rPr>
      <w:t>INA, RAZLUČNIH I IZLUČNIH PRAVA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6980" w:rsidP="007F60AD" w:rsidR="005A6980" w:rsidRPr="007F60AD">
    <w:pPr>
      <w:spacing w:after="0"/>
      <w:jc w:val="right"/>
      <w:rPr>
        <w:rFonts w:cs="Arial" w:hAnsi="Arial" w:ascii="Arial"/>
        <w:i/>
      </w:rPr>
    </w:pPr>
    <w:r w:rsidRPr="007F60AD">
      <w:rPr>
        <w:rFonts w:cs="Arial" w:hAnsi="Arial" w:ascii="Arial"/>
        <w:i/>
      </w:rPr>
      <w:t>Obrazac 19.</w:t>
    </w:r>
  </w:p>
  <w:p w:rsidRDefault="005A6980" w:rsidP="007F60AD" w:rsidR="005A6980" w:rsidRPr="007F60AD">
    <w:pPr>
      <w:spacing w:after="0"/>
      <w:jc w:val="both"/>
      <w:rPr>
        <w:rFonts w:cs="Arial" w:hAnsi="Arial" w:ascii="Arial"/>
        <w:b/>
      </w:rPr>
    </w:pPr>
    <w:r w:rsidRPr="007F60AD">
      <w:rPr>
        <w:rFonts w:cs="Arial" w:hAnsi="Arial" w:ascii="Arial"/>
        <w:b/>
        <w:lang w:val="pl-PL"/>
      </w:rPr>
      <w:t>TRGOVAČKI SUD U ZAGREBU</w:t>
    </w:r>
  </w:p>
  <w:p w:rsidRDefault="005A6980" w:rsidP="007F60AD" w:rsidR="005A6980" w:rsidRPr="007F60AD">
    <w:pPr>
      <w:spacing w:after="0"/>
      <w:jc w:val="both"/>
      <w:rPr>
        <w:rFonts w:cs="Arial" w:hAnsi="Arial" w:ascii="Arial"/>
        <w:b/>
        <w:lang w:val="pl-PL"/>
      </w:rPr>
    </w:pPr>
    <w:r w:rsidRPr="007F60AD">
      <w:rPr>
        <w:rFonts w:cs="Arial" w:hAnsi="Arial" w:ascii="Arial"/>
        <w:lang w:val="pl-PL"/>
      </w:rPr>
      <w:t>Poslovni broj spisa:</w:t>
    </w:r>
    <w:r w:rsidRPr="007F60AD">
      <w:rPr>
        <w:rFonts w:cs="Arial" w:hAnsi="Arial" w:ascii="Arial"/>
        <w:b/>
        <w:lang w:val="pl-PL"/>
      </w:rPr>
      <w:t xml:space="preserve"> </w:t>
    </w:r>
    <w:r>
      <w:rPr>
        <w:rFonts w:cs="Arial" w:hAnsi="Arial" w:ascii="Arial"/>
        <w:b/>
        <w:lang w:val="pl-PL"/>
      </w:rPr>
      <w:t>40.St-396</w:t>
    </w:r>
    <w:r w:rsidRPr="007F60AD">
      <w:rPr>
        <w:rFonts w:cs="Arial" w:hAnsi="Arial" w:ascii="Arial"/>
        <w:b/>
        <w:lang w:val="pl-PL"/>
      </w:rPr>
      <w:t>/201</w:t>
    </w:r>
    <w:r>
      <w:rPr>
        <w:rFonts w:cs="Arial" w:hAnsi="Arial" w:ascii="Arial"/>
        <w:b/>
        <w:lang w:val="pl-PL"/>
      </w:rPr>
      <w:t>7</w:t>
    </w:r>
  </w:p>
  <w:p w:rsidRDefault="005A6980" w:rsidP="007F60AD" w:rsidR="005A6980">
    <w:pPr>
      <w:spacing w:after="0"/>
      <w:rPr>
        <w:rFonts w:cs="Arial" w:hAnsi="Arial" w:ascii="Arial"/>
        <w:lang w:val="pl-PL"/>
      </w:rPr>
    </w:pPr>
    <w:r w:rsidRPr="007F60AD">
      <w:rPr>
        <w:rFonts w:cs="Arial" w:hAnsi="Arial" w:ascii="Arial"/>
        <w:lang w:val="pl-PL"/>
      </w:rPr>
      <w:t xml:space="preserve">Dužnik: </w:t>
    </w:r>
    <w:r>
      <w:rPr>
        <w:rFonts w:cs="Arial" w:hAnsi="Arial" w:ascii="Arial"/>
        <w:lang w:val="pl-PL"/>
      </w:rPr>
      <w:t xml:space="preserve">AN-ER </w:t>
    </w:r>
    <w:r w:rsidRPr="007F60AD">
      <w:rPr>
        <w:rFonts w:cs="Arial" w:hAnsi="Arial" w:ascii="Arial"/>
        <w:lang w:val="pl-PL"/>
      </w:rPr>
      <w:t>d.o.o.</w:t>
    </w:r>
    <w:r>
      <w:rPr>
        <w:rFonts w:cs="Arial" w:hAnsi="Arial" w:ascii="Arial"/>
        <w:lang w:val="pl-PL"/>
      </w:rPr>
      <w:t xml:space="preserve"> u stečaju</w:t>
    </w:r>
    <w:r w:rsidRPr="007F60AD">
      <w:rPr>
        <w:rFonts w:cs="Arial" w:hAnsi="Arial" w:ascii="Arial"/>
        <w:lang w:val="pl-PL"/>
      </w:rPr>
      <w:t xml:space="preserve">, OIB: </w:t>
    </w:r>
    <w:r>
      <w:rPr>
        <w:rFonts w:cs="Arial" w:hAnsi="Arial" w:ascii="Arial"/>
        <w:lang w:val="pl-PL"/>
      </w:rPr>
      <w:t>23096724243</w:t>
    </w:r>
    <w:r w:rsidRPr="007F60AD">
      <w:rPr>
        <w:rFonts w:cs="Arial" w:hAnsi="Arial" w:ascii="Arial"/>
        <w:lang w:val="pl-PL"/>
      </w:rPr>
      <w:t xml:space="preserve">, </w:t>
    </w:r>
    <w:r>
      <w:rPr>
        <w:rFonts w:cs="Arial" w:hAnsi="Arial" w:ascii="Arial"/>
        <w:lang w:val="pl-PL"/>
      </w:rPr>
      <w:t>Zagreb, Drage Gervaisa 14</w:t>
    </w:r>
  </w:p>
  <w:p w:rsidRDefault="003714AE" w:rsidP="007F60AD" w:rsidR="003714AE">
    <w:pPr>
      <w:spacing w:after="0"/>
      <w:rPr>
        <w:rFonts w:cs="Arial" w:hAnsi="Arial" w:ascii="Arial"/>
        <w:lang w:val="pl-PL"/>
      </w:rPr>
    </w:pPr>
  </w:p>
  <w:p w:rsidRDefault="003714AE" w:rsidP="003714AE" w:rsidR="003714AE" w:rsidRPr="003714AE">
    <w:pPr>
      <w:jc w:val="center"/>
      <w:rPr>
        <w:rFonts w:cs="Arial" w:hAnsi="Arial" w:ascii="Arial"/>
        <w:b/>
        <w:sz w:val="24"/>
        <w:szCs w:val="24"/>
        <w:lang w:val="pl-PL"/>
      </w:rPr>
    </w:pPr>
    <w:r w:rsidRPr="00D91332">
      <w:rPr>
        <w:rFonts w:cs="Arial" w:hAnsi="Arial" w:ascii="Arial"/>
        <w:b/>
        <w:sz w:val="24"/>
        <w:szCs w:val="24"/>
        <w:lang w:val="pl-PL"/>
      </w:rPr>
      <w:t>TABLICA PRIJAVLJENIH TRAŽB</w:t>
    </w:r>
    <w:r>
      <w:rPr>
        <w:rFonts w:cs="Arial" w:hAnsi="Arial" w:ascii="Arial"/>
        <w:b/>
        <w:sz w:val="24"/>
        <w:szCs w:val="24"/>
        <w:lang w:val="pl-PL"/>
      </w:rPr>
      <w:t>INA, RAZLUČNIH I IZLUČNIH PRAVA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26A8"/>
    <w:rsid w:val="0000436D"/>
    <w:rsid w:val="00016DB0"/>
    <w:rsid w:val="00021DCC"/>
    <w:rsid w:val="00034564"/>
    <w:rsid w:val="00040ECB"/>
    <w:rsid w:val="000427E2"/>
    <w:rsid w:val="00054262"/>
    <w:rsid w:val="0005794A"/>
    <w:rsid w:val="0006716B"/>
    <w:rsid w:val="000816E1"/>
    <w:rsid w:val="00084730"/>
    <w:rsid w:val="00085D38"/>
    <w:rsid w:val="000A1E9C"/>
    <w:rsid w:val="000A3A46"/>
    <w:rsid w:val="000B3280"/>
    <w:rsid w:val="000B6190"/>
    <w:rsid w:val="000D44C6"/>
    <w:rsid w:val="000D70A5"/>
    <w:rsid w:val="000E07DE"/>
    <w:rsid w:val="000E5CE1"/>
    <w:rsid w:val="000F7C63"/>
    <w:rsid w:val="00105F04"/>
    <w:rsid w:val="00121793"/>
    <w:rsid w:val="0016017E"/>
    <w:rsid w:val="00161398"/>
    <w:rsid w:val="00166FAB"/>
    <w:rsid w:val="001A5CBE"/>
    <w:rsid w:val="001B1661"/>
    <w:rsid w:val="001B7A36"/>
    <w:rsid w:val="001C133D"/>
    <w:rsid w:val="001C7275"/>
    <w:rsid w:val="001D0024"/>
    <w:rsid w:val="001D37BF"/>
    <w:rsid w:val="001D65EF"/>
    <w:rsid w:val="001E4DD9"/>
    <w:rsid w:val="001E6CC9"/>
    <w:rsid w:val="001F66C7"/>
    <w:rsid w:val="002005DB"/>
    <w:rsid w:val="00206620"/>
    <w:rsid w:val="002103FE"/>
    <w:rsid w:val="0021152E"/>
    <w:rsid w:val="00214E67"/>
    <w:rsid w:val="002264A2"/>
    <w:rsid w:val="00232540"/>
    <w:rsid w:val="00242DE5"/>
    <w:rsid w:val="00244BBC"/>
    <w:rsid w:val="0024654B"/>
    <w:rsid w:val="00256972"/>
    <w:rsid w:val="00263E25"/>
    <w:rsid w:val="00280553"/>
    <w:rsid w:val="0029402C"/>
    <w:rsid w:val="00297D09"/>
    <w:rsid w:val="002A290F"/>
    <w:rsid w:val="002B781E"/>
    <w:rsid w:val="002C0802"/>
    <w:rsid w:val="002C5039"/>
    <w:rsid w:val="002D393F"/>
    <w:rsid w:val="002E668A"/>
    <w:rsid w:val="002F3A43"/>
    <w:rsid w:val="002F5002"/>
    <w:rsid w:val="00300A51"/>
    <w:rsid w:val="003104F1"/>
    <w:rsid w:val="00314623"/>
    <w:rsid w:val="00315F46"/>
    <w:rsid w:val="0032218A"/>
    <w:rsid w:val="0032440B"/>
    <w:rsid w:val="0032518C"/>
    <w:rsid w:val="00341AC9"/>
    <w:rsid w:val="00341ECF"/>
    <w:rsid w:val="0034272F"/>
    <w:rsid w:val="0034554D"/>
    <w:rsid w:val="00345C0F"/>
    <w:rsid w:val="00347B1D"/>
    <w:rsid w:val="003542CC"/>
    <w:rsid w:val="003606E5"/>
    <w:rsid w:val="003637FE"/>
    <w:rsid w:val="00367F15"/>
    <w:rsid w:val="003714AE"/>
    <w:rsid w:val="003B3A0A"/>
    <w:rsid w:val="003B3E33"/>
    <w:rsid w:val="003B63ED"/>
    <w:rsid w:val="003C7A19"/>
    <w:rsid w:val="003E1C67"/>
    <w:rsid w:val="003F14E3"/>
    <w:rsid w:val="003F201F"/>
    <w:rsid w:val="003F7018"/>
    <w:rsid w:val="003F75F4"/>
    <w:rsid w:val="00400AF5"/>
    <w:rsid w:val="00401B9D"/>
    <w:rsid w:val="004036B5"/>
    <w:rsid w:val="00404F7D"/>
    <w:rsid w:val="00410887"/>
    <w:rsid w:val="00413FEB"/>
    <w:rsid w:val="004301B7"/>
    <w:rsid w:val="00445B64"/>
    <w:rsid w:val="00446CA5"/>
    <w:rsid w:val="00452A53"/>
    <w:rsid w:val="00453301"/>
    <w:rsid w:val="00456382"/>
    <w:rsid w:val="00472DD7"/>
    <w:rsid w:val="00484363"/>
    <w:rsid w:val="00490C05"/>
    <w:rsid w:val="004A1F18"/>
    <w:rsid w:val="004A43AD"/>
    <w:rsid w:val="004B2957"/>
    <w:rsid w:val="004D4998"/>
    <w:rsid w:val="004D6810"/>
    <w:rsid w:val="004E215D"/>
    <w:rsid w:val="004E44AD"/>
    <w:rsid w:val="004E654C"/>
    <w:rsid w:val="004F3EA0"/>
    <w:rsid w:val="004F6583"/>
    <w:rsid w:val="0050493F"/>
    <w:rsid w:val="00510F02"/>
    <w:rsid w:val="0053221D"/>
    <w:rsid w:val="00535EA6"/>
    <w:rsid w:val="00545BE6"/>
    <w:rsid w:val="00550E6A"/>
    <w:rsid w:val="00562EFF"/>
    <w:rsid w:val="00565AB3"/>
    <w:rsid w:val="0057641C"/>
    <w:rsid w:val="00585648"/>
    <w:rsid w:val="00585C8D"/>
    <w:rsid w:val="005A4D5C"/>
    <w:rsid w:val="005A6980"/>
    <w:rsid w:val="005A77CC"/>
    <w:rsid w:val="005D705B"/>
    <w:rsid w:val="005E0199"/>
    <w:rsid w:val="005F1E0D"/>
    <w:rsid w:val="005F79D2"/>
    <w:rsid w:val="006107C0"/>
    <w:rsid w:val="00613744"/>
    <w:rsid w:val="00620EE2"/>
    <w:rsid w:val="00621CA7"/>
    <w:rsid w:val="00622A55"/>
    <w:rsid w:val="00624D94"/>
    <w:rsid w:val="0063089A"/>
    <w:rsid w:val="00634205"/>
    <w:rsid w:val="00642809"/>
    <w:rsid w:val="00644685"/>
    <w:rsid w:val="0066445F"/>
    <w:rsid w:val="00665F15"/>
    <w:rsid w:val="0067030C"/>
    <w:rsid w:val="006713CD"/>
    <w:rsid w:val="00674730"/>
    <w:rsid w:val="006A5CD5"/>
    <w:rsid w:val="006B1107"/>
    <w:rsid w:val="006B77D7"/>
    <w:rsid w:val="006C6798"/>
    <w:rsid w:val="006C74D4"/>
    <w:rsid w:val="006D14E9"/>
    <w:rsid w:val="006E49AD"/>
    <w:rsid w:val="006F53A6"/>
    <w:rsid w:val="00702487"/>
    <w:rsid w:val="007116BA"/>
    <w:rsid w:val="007135AA"/>
    <w:rsid w:val="0071491C"/>
    <w:rsid w:val="00716A6E"/>
    <w:rsid w:val="00730B3C"/>
    <w:rsid w:val="007458E8"/>
    <w:rsid w:val="00747E71"/>
    <w:rsid w:val="007548EC"/>
    <w:rsid w:val="007622BD"/>
    <w:rsid w:val="00783412"/>
    <w:rsid w:val="007A0DD6"/>
    <w:rsid w:val="007A4035"/>
    <w:rsid w:val="007B333E"/>
    <w:rsid w:val="007B6E2B"/>
    <w:rsid w:val="007F515B"/>
    <w:rsid w:val="007F60AD"/>
    <w:rsid w:val="007F7532"/>
    <w:rsid w:val="00802B2B"/>
    <w:rsid w:val="008075F8"/>
    <w:rsid w:val="00840AF8"/>
    <w:rsid w:val="00843427"/>
    <w:rsid w:val="00844150"/>
    <w:rsid w:val="00844E65"/>
    <w:rsid w:val="008512FB"/>
    <w:rsid w:val="00852A9E"/>
    <w:rsid w:val="008627CE"/>
    <w:rsid w:val="008706CF"/>
    <w:rsid w:val="00882DDC"/>
    <w:rsid w:val="00884FED"/>
    <w:rsid w:val="00891268"/>
    <w:rsid w:val="008929D9"/>
    <w:rsid w:val="008A67E0"/>
    <w:rsid w:val="008B64B4"/>
    <w:rsid w:val="009018DE"/>
    <w:rsid w:val="00912C20"/>
    <w:rsid w:val="00923E36"/>
    <w:rsid w:val="009263B3"/>
    <w:rsid w:val="00926C0E"/>
    <w:rsid w:val="00926DFD"/>
    <w:rsid w:val="00930D3F"/>
    <w:rsid w:val="009310B6"/>
    <w:rsid w:val="009342D6"/>
    <w:rsid w:val="00960E5E"/>
    <w:rsid w:val="00985424"/>
    <w:rsid w:val="00996E44"/>
    <w:rsid w:val="00997570"/>
    <w:rsid w:val="009A3F5F"/>
    <w:rsid w:val="009A65E8"/>
    <w:rsid w:val="009A6E0C"/>
    <w:rsid w:val="009E67A3"/>
    <w:rsid w:val="009F6910"/>
    <w:rsid w:val="009F74A7"/>
    <w:rsid w:val="00A15056"/>
    <w:rsid w:val="00A3322E"/>
    <w:rsid w:val="00A42DEF"/>
    <w:rsid w:val="00A445BB"/>
    <w:rsid w:val="00A57772"/>
    <w:rsid w:val="00A65CA8"/>
    <w:rsid w:val="00A677A8"/>
    <w:rsid w:val="00A840B1"/>
    <w:rsid w:val="00A85BE4"/>
    <w:rsid w:val="00A943CE"/>
    <w:rsid w:val="00AA4C66"/>
    <w:rsid w:val="00AC3957"/>
    <w:rsid w:val="00AD3173"/>
    <w:rsid w:val="00AE1B8E"/>
    <w:rsid w:val="00AF1776"/>
    <w:rsid w:val="00AF78C1"/>
    <w:rsid w:val="00B259E5"/>
    <w:rsid w:val="00B302F8"/>
    <w:rsid w:val="00B3319D"/>
    <w:rsid w:val="00B353DD"/>
    <w:rsid w:val="00B3685F"/>
    <w:rsid w:val="00B4305C"/>
    <w:rsid w:val="00B51D2D"/>
    <w:rsid w:val="00B60B4C"/>
    <w:rsid w:val="00B769BE"/>
    <w:rsid w:val="00B83CFE"/>
    <w:rsid w:val="00B87996"/>
    <w:rsid w:val="00BA5D21"/>
    <w:rsid w:val="00BA621F"/>
    <w:rsid w:val="00BB7AC1"/>
    <w:rsid w:val="00BC0279"/>
    <w:rsid w:val="00BD7EDF"/>
    <w:rsid w:val="00BF7380"/>
    <w:rsid w:val="00C00F2D"/>
    <w:rsid w:val="00C02364"/>
    <w:rsid w:val="00C04FC4"/>
    <w:rsid w:val="00C0568F"/>
    <w:rsid w:val="00C103AB"/>
    <w:rsid w:val="00C30219"/>
    <w:rsid w:val="00C30E0B"/>
    <w:rsid w:val="00C443DA"/>
    <w:rsid w:val="00C47A08"/>
    <w:rsid w:val="00C5118E"/>
    <w:rsid w:val="00C61F72"/>
    <w:rsid w:val="00C7173D"/>
    <w:rsid w:val="00C771DC"/>
    <w:rsid w:val="00C94054"/>
    <w:rsid w:val="00CA257D"/>
    <w:rsid w:val="00CB1CBD"/>
    <w:rsid w:val="00CD4257"/>
    <w:rsid w:val="00CD5CCC"/>
    <w:rsid w:val="00CD78ED"/>
    <w:rsid w:val="00CE20BA"/>
    <w:rsid w:val="00CE25EB"/>
    <w:rsid w:val="00CF23DB"/>
    <w:rsid w:val="00D045A5"/>
    <w:rsid w:val="00D05515"/>
    <w:rsid w:val="00D108EF"/>
    <w:rsid w:val="00D122FF"/>
    <w:rsid w:val="00D13800"/>
    <w:rsid w:val="00D27F0C"/>
    <w:rsid w:val="00D3719E"/>
    <w:rsid w:val="00D4096E"/>
    <w:rsid w:val="00D471AC"/>
    <w:rsid w:val="00D604F8"/>
    <w:rsid w:val="00D667E6"/>
    <w:rsid w:val="00D67BDF"/>
    <w:rsid w:val="00D906CB"/>
    <w:rsid w:val="00D91332"/>
    <w:rsid w:val="00D93837"/>
    <w:rsid w:val="00D9693C"/>
    <w:rsid w:val="00DB2CCB"/>
    <w:rsid w:val="00DB5F1D"/>
    <w:rsid w:val="00DC1BD3"/>
    <w:rsid w:val="00DC3D08"/>
    <w:rsid w:val="00DE2297"/>
    <w:rsid w:val="00DF631A"/>
    <w:rsid w:val="00E07CBC"/>
    <w:rsid w:val="00E13004"/>
    <w:rsid w:val="00E20225"/>
    <w:rsid w:val="00E21D77"/>
    <w:rsid w:val="00E22294"/>
    <w:rsid w:val="00E22651"/>
    <w:rsid w:val="00E30791"/>
    <w:rsid w:val="00E3253A"/>
    <w:rsid w:val="00E339E6"/>
    <w:rsid w:val="00E53E43"/>
    <w:rsid w:val="00E578B9"/>
    <w:rsid w:val="00E6353C"/>
    <w:rsid w:val="00E65D7A"/>
    <w:rsid w:val="00E90FF9"/>
    <w:rsid w:val="00E945E0"/>
    <w:rsid w:val="00E96C68"/>
    <w:rsid w:val="00EB70AC"/>
    <w:rsid w:val="00ED4027"/>
    <w:rsid w:val="00EE62B8"/>
    <w:rsid w:val="00EF640C"/>
    <w:rsid w:val="00F11DE6"/>
    <w:rsid w:val="00F13BD9"/>
    <w:rsid w:val="00F213A3"/>
    <w:rsid w:val="00F34C0A"/>
    <w:rsid w:val="00F56949"/>
    <w:rsid w:val="00F57476"/>
    <w:rsid w:val="00F643BA"/>
    <w:rsid w:val="00F720DA"/>
    <w:rsid w:val="00F728EB"/>
    <w:rsid w:val="00F82424"/>
    <w:rsid w:val="00F82878"/>
    <w:rsid w:val="00FA2F2C"/>
    <w:rsid w:val="00FA6E93"/>
    <w:rsid w:val="00FB5F27"/>
    <w:rsid w:val="00FC19AA"/>
    <w:rsid w:val="00FC5838"/>
    <w:rsid w:val="00FD50D2"/>
    <w:rsid w:val="00FE3F09"/>
    <w:rsid w:val="00FE658C"/>
    <w:rsid w:val="00FF5121"/>
    <w:rsid w:val="00FF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23254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32540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3254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2540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46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623"/>
    <w:rPr>
      <w:rFonts w:cs="Times New Roman" w:eastAsia="Times New Roman" w:hAnsi="Times New Roman" w:ascii="Times New Roman"/>
      <w:b/>
      <w:bCs/>
      <w:color w:val="000000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14623"/>
    <w:rPr>
      <w:rFonts w:cs="Arial" w:eastAsia="Times New Roman" w:hAnsi="Arial" w:ascii="Arial"/>
      <w:b/>
      <w:bCs/>
      <w:color w:val="000000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14623"/>
    <w:rPr>
      <w:rFonts w:cs="Arial" w:eastAsia="Times New Roman" w:hAnsi="Arial" w:ascii="Arial"/>
      <w:b w:val="false"/>
      <w:bCs w:val="false"/>
      <w:color w:val="000000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14623"/>
    <w:rPr>
      <w:rFonts w:cs="Arial" w:eastAsia="Times New Roman" w:hAnsi="Arial" w:ascii="Arial"/>
      <w:b w:val="false"/>
      <w:bCs w:val="false"/>
      <w:color w:val="000000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23254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32540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3254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32540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46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623"/>
    <w:rPr>
      <w:rFonts w:ascii="Times New Roman" w:cs="Times New Roman" w:eastAsia="Times New Roman" w:hAnsi="Times New Roman"/>
      <w:b/>
      <w:bCs/>
      <w:color w:val="000000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14623"/>
    <w:rPr>
      <w:rFonts w:ascii="Arial" w:cs="Arial" w:eastAsia="Times New Roman" w:hAnsi="Arial"/>
      <w:b/>
      <w:bCs/>
      <w:color w:val="000000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14623"/>
    <w:rPr>
      <w:rFonts w:ascii="Arial" w:cs="Arial" w:eastAsia="Times New Roman" w:hAnsi="Arial"/>
      <w:b w:val="0"/>
      <w:bCs w:val="0"/>
      <w:color w:val="00000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14623"/>
    <w:rPr>
      <w:rFonts w:ascii="Arial" w:cs="Arial" w:eastAsia="Times New Roman" w:hAnsi="Arial"/>
      <w:b w:val="0"/>
      <w:bCs w:val="0"/>
      <w:color w:val="00000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18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693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200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766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229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662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047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8</properties:Pages>
  <properties:Words>1184</properties:Words>
  <properties:Characters>7104</properties:Characters>
  <properties:Lines>1169</properties:Lines>
  <properties:Paragraphs>290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2019-05-13T12:25:00Z</dcterms:created>
  <dc:creator>ADMINIBM</dc:creator>
  <cp:lastModifiedBy>Valentina Delač</cp:lastModifiedBy>
  <cp:lastPrinted>2019-05-12T19:20:00Z</cp:lastPrinted>
  <dcterms:modified xmlns:xsi="http://www.w3.org/2001/XMLSchema-instance" xsi:type="dcterms:W3CDTF">2019-05-13T12:25:00Z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St-396/2017-21 / Podnesak - Tablica prijavljenih i osporenih tražbina (40_St-396_2017 AN-ER_019 Tablice prijavljenih tražbina (čl. 259. st. 1.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