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9b4f" w14:paraId="4c39b4f" w:rsidRDefault="00323197" w:rsidP="00910611" w:rsidR="003231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197" w:rsidP="00910611" w:rsidR="00323197">
      <w:r>
        <w:rPr>
          <w:rFonts w:eastAsia="MS Mincho"/>
        </w:rPr>
        <w:t>REPUBLIKA HRVATSKA</w:t>
      </w:r>
    </w:p>
    <w:p w:rsidRDefault="00323197" w:rsidP="00910611" w:rsidR="00323197">
      <w:r>
        <w:rPr>
          <w:rFonts w:eastAsia="MS Mincho"/>
        </w:rPr>
        <w:t>TRGOVAČKI SUD U RIJECI</w:t>
      </w:r>
    </w:p>
    <w:p w:rsidRDefault="00323197" w:rsidR="003231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23197" w:rsidP="00360BE2" w:rsidR="00323197">
      <w:pPr>
        <w:jc w:val="center"/>
        <w:rPr>
          <w:bCs/>
        </w:rPr>
      </w:pPr>
    </w:p>
    <w:p w:rsidRDefault="00323197" w:rsidP="00360BE2" w:rsidR="00323197">
      <w:pPr>
        <w:jc w:val="center"/>
        <w:rPr>
          <w:bCs/>
        </w:rPr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>
      <w:pPr>
        <w:jc w:val="center"/>
      </w:pPr>
    </w:p>
    <w:p w:rsidRDefault="00561FA3" w:rsidP="00360BE2" w:rsidR="00561FA3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E3AFD" w:rsidRPr="003E3AFD">
        <w:t>JOSIP društvo s ograničenom odgovornošću za ugostiteljstvo i usluge Rijeka (Grad Rijeka), Janka Polića Kamova 1, OIB: 33967718782, MBS: 040313170</w:t>
      </w:r>
      <w:r w:rsidRPr="003E3AFD">
        <w:t xml:space="preserve">, dana </w:t>
      </w:r>
      <w:r w:rsidR="001423B1" w:rsidRPr="003E3AFD">
        <w:t>2</w:t>
      </w:r>
      <w:r w:rsidR="0066753D" w:rsidRPr="003E3AFD">
        <w:t>6</w:t>
      </w:r>
      <w:r w:rsidRPr="003E3AFD">
        <w:t xml:space="preserve">. svibnja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561FA3">
        <w:t xml:space="preserve"> </w:t>
      </w:r>
      <w:r w:rsidRPr="003E3AFD">
        <w:t>i</w:t>
      </w:r>
      <w:r w:rsidR="00561FA3">
        <w:t xml:space="preserve"> </w:t>
      </w:r>
      <w:r w:rsidRPr="003E3AFD">
        <w:t>j</w:t>
      </w:r>
      <w:r w:rsidR="00561FA3">
        <w:t xml:space="preserve"> </w:t>
      </w:r>
      <w:r w:rsidRPr="003E3AFD">
        <w:t>e</w:t>
      </w:r>
      <w:r w:rsidR="00561FA3">
        <w:t xml:space="preserve"> </w:t>
      </w:r>
      <w:r w:rsidRPr="003E3AFD">
        <w:t>š</w:t>
      </w:r>
      <w:r w:rsidR="00561FA3">
        <w:t xml:space="preserve"> </w:t>
      </w:r>
      <w:r w:rsidRPr="003E3AFD">
        <w:t>i</w:t>
      </w:r>
      <w:r w:rsidR="00561FA3">
        <w:t xml:space="preserve"> </w:t>
      </w:r>
      <w:r w:rsidRPr="003E3AFD">
        <w:t xml:space="preserve">o </w:t>
      </w:r>
      <w:r w:rsidR="00561FA3">
        <w:t xml:space="preserve">  </w:t>
      </w:r>
      <w:r w:rsidRPr="003E3AFD">
        <w:t>j</w:t>
      </w:r>
      <w:r w:rsidR="00561FA3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3E3AFD" w:rsidRPr="003E3AFD">
        <w:t>JOSIP društvo s ograničenom odgovornošću za ugostiteljstvo i usluge Rijeka (Grad Rijeka), Janka Polića Kamova 1, OIB: 33967718782, MBS: 040313170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F38CF" w:rsidRPr="003E3AFD">
        <w:t>2</w:t>
      </w:r>
      <w:r w:rsidR="0066753D" w:rsidRPr="003E3AFD">
        <w:t>6</w:t>
      </w:r>
      <w:r w:rsidR="00AE07BB" w:rsidRPr="003E3AFD">
        <w:t>. svibnja</w:t>
      </w:r>
      <w:r w:rsidR="002F3701" w:rsidRPr="003E3AFD">
        <w:t xml:space="preserve"> 2017</w:t>
      </w:r>
      <w:r w:rsidRPr="003E3AFD">
        <w:t>. godine u 1</w:t>
      </w:r>
      <w:r w:rsidR="00561FA3">
        <w:t>0</w:t>
      </w:r>
      <w:r w:rsidRPr="003E3AFD">
        <w:t>,</w:t>
      </w:r>
      <w:r w:rsidR="00156092" w:rsidRPr="003E3AFD">
        <w:t>0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3E3AFD" w:rsidRPr="003E3AFD">
        <w:t>Krešimir Peroš, OIB: 37835605570, Ivana Gundulića 4d, Zadar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3E3AFD" w:rsidRPr="003E3AFD">
        <w:t>JOSIP društvo s ograničenom odgovornošću za ugostiteljstvo i usluge Rijeka (Grad Rijeka), Janka Polića Kamova 1, OIB: 33967718782, MBS: 040313170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3E3AFD" w:rsidRPr="003E3AFD">
        <w:t>Krešimira Peroša, OIB: 37835605570, Ivana Gundulića 4d, Zadar</w:t>
      </w:r>
      <w:r w:rsidR="0066753D" w:rsidRPr="003E3AFD">
        <w:rPr>
          <w:bCs/>
        </w:rPr>
        <w:t>, Pula</w:t>
      </w:r>
      <w:r w:rsidR="00BC6870" w:rsidRPr="003E3AFD">
        <w:rPr>
          <w:bCs/>
        </w:rPr>
        <w:t xml:space="preserve"> </w:t>
      </w:r>
      <w:r w:rsidRPr="003E3AFD">
        <w:rPr>
          <w:bCs/>
        </w:rPr>
        <w:t>određena rješenjem ovog suda posl. br. 14 St-</w:t>
      </w:r>
      <w:r w:rsidR="002C4AA9" w:rsidRPr="003E3AFD">
        <w:rPr>
          <w:bCs/>
        </w:rPr>
        <w:t>1</w:t>
      </w:r>
      <w:r w:rsidR="003E3AFD" w:rsidRPr="003E3AFD">
        <w:rPr>
          <w:bCs/>
        </w:rPr>
        <w:t>100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3E3AFD" w:rsidRPr="003E3AFD">
        <w:rPr>
          <w:bCs/>
        </w:rPr>
        <w:t>20</w:t>
      </w:r>
      <w:r w:rsidRPr="003E3AFD">
        <w:rPr>
          <w:bCs/>
        </w:rPr>
        <w:t xml:space="preserve"> od </w:t>
      </w:r>
      <w:r w:rsidR="002C4AA9" w:rsidRPr="003E3AFD">
        <w:rPr>
          <w:bCs/>
        </w:rPr>
        <w:t>2. veljače</w:t>
      </w:r>
      <w:r w:rsidR="00C75FB4" w:rsidRPr="003E3AFD">
        <w:rPr>
          <w:bCs/>
        </w:rPr>
        <w:t xml:space="preserve"> 201</w:t>
      </w:r>
      <w:r w:rsidR="002C4AA9" w:rsidRPr="003E3AFD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BC6870" w:rsidRPr="003E3AFD">
        <w:t>24. svibnja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3E3AFD" w:rsidRPr="003E3AFD">
        <w:t>JOSIP društvo s ograničenom odgovornošću za ugostiteljstvo i usluge Rijeka (Grad Rijeka), Janka Polića Kamova 1, OIB: 33967718782, MBS: 040313170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BC6870" w:rsidRPr="003E3AFD">
        <w:rPr>
          <w:bCs/>
        </w:rPr>
        <w:t>1</w:t>
      </w:r>
      <w:r w:rsidR="003E3AFD">
        <w:rPr>
          <w:bCs/>
        </w:rPr>
        <w:t>100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BC6870" w:rsidRPr="003E3AFD">
        <w:rPr>
          <w:bCs/>
        </w:rPr>
        <w:t>15.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3E3AFD" w:rsidRPr="003E3AFD">
        <w:t>JOSIP društvo s ograničenom odgovornošću za ugostiteljstvo i usluge Rijeka (Grad Rijeka), Janka Polića Kamova 1, OIB: 33967718782, MBS: 040313170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BC6870" w:rsidRPr="003E3AFD">
        <w:rPr>
          <w:bCs/>
        </w:rPr>
        <w:t>1</w:t>
      </w:r>
      <w:r w:rsidR="003E3AFD">
        <w:rPr>
          <w:bCs/>
        </w:rPr>
        <w:t>100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2C4AA9" w:rsidRPr="003E3AFD">
        <w:rPr>
          <w:bCs/>
        </w:rPr>
        <w:t>8</w:t>
      </w:r>
      <w:r w:rsidR="00C75FB4" w:rsidRPr="003E3AFD">
        <w:rPr>
          <w:bCs/>
        </w:rPr>
        <w:t xml:space="preserve"> od </w:t>
      </w:r>
      <w:r w:rsidR="002C4AA9" w:rsidRPr="003E3AFD">
        <w:rPr>
          <w:bCs/>
        </w:rPr>
        <w:t>2. veljače 2017</w:t>
      </w:r>
      <w:r w:rsidR="00C75FB4" w:rsidRPr="003E3AFD">
        <w:rPr>
          <w:bCs/>
        </w:rPr>
        <w:t xml:space="preserve">. godine </w:t>
      </w:r>
      <w:r w:rsidR="00AD626D" w:rsidRPr="003E3AFD">
        <w:t xml:space="preserve">imenovan privremeni stečajni upravitelj </w:t>
      </w:r>
      <w:r w:rsidR="003E3AFD" w:rsidRPr="003E3AFD">
        <w:rPr>
          <w:bCs/>
        </w:rPr>
        <w:t>Krešimir Peroš, OIB: 37835605570, Ivana Gundulića 4d, Zadar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BC6870" w:rsidRPr="003E3AFD">
        <w:t>20.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 w:rsidRPr="003E3AFD">
        <w:rPr>
          <w:bCs/>
        </w:rPr>
        <w:t>12</w:t>
      </w:r>
      <w:r w:rsidR="00CE2D29" w:rsidRPr="003E3AFD">
        <w:rPr>
          <w:bCs/>
        </w:rPr>
        <w:t>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6753D" w:rsidRPr="003E3AFD">
        <w:rPr>
          <w:bCs/>
        </w:rPr>
        <w:t>24</w:t>
      </w:r>
      <w:r w:rsidR="002C4AA9" w:rsidRPr="003E3AFD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9F41CE" w:rsidP="00360BE2" w:rsidR="009F41CE" w:rsidRPr="003E3AFD">
      <w:pPr>
        <w:jc w:val="both"/>
        <w:rPr>
          <w:bCs/>
        </w:rPr>
      </w:pP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BC6870" w:rsidRPr="003E3AFD">
        <w:rPr>
          <w:bCs/>
        </w:rPr>
        <w:t>2</w:t>
      </w:r>
      <w:r w:rsidR="0066753D" w:rsidRPr="003E3AFD">
        <w:rPr>
          <w:bCs/>
        </w:rPr>
        <w:t>6</w:t>
      </w:r>
      <w:r w:rsidR="00567B4C" w:rsidRPr="003E3AFD">
        <w:rPr>
          <w:bCs/>
        </w:rPr>
        <w:t>. svibnja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534EF" w:rsidP="00360BE2" w:rsidR="004534EF" w:rsidRPr="003E3AFD">
      <w:pPr>
        <w:jc w:val="both"/>
        <w:rPr>
          <w:bCs/>
        </w:rPr>
      </w:pP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360BE2" w:rsidR="00360BE2" w:rsidRPr="003E3AFD">
      <w:pPr>
        <w:jc w:val="both"/>
        <w:rPr>
          <w:bCs/>
        </w:rPr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020" w:rsidR="00011020">
      <w:r>
        <w:separator/>
      </w:r>
    </w:p>
  </w:endnote>
  <w:endnote w:id="0" w:type="continuationSeparator">
    <w:p w:rsidRDefault="00011020" w:rsidR="00011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C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020" w:rsidR="00011020">
      <w:r>
        <w:separator/>
      </w:r>
    </w:p>
  </w:footnote>
  <w:footnote w:id="0" w:type="continuationSeparator">
    <w:p w:rsidRDefault="00011020" w:rsidR="00011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3E3AFD">
      <w:t>100</w:t>
    </w:r>
    <w:r w:rsidR="002F3701">
      <w:t>/2016-</w:t>
    </w:r>
    <w:r w:rsidR="00561FA3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020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319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1FA3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6CD5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23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31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1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23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31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1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St-1100/2016-14</izvorni_sadrzaj>
    <derivirana_varijabla naziv="DomainObject.Oznaka_1">St-1100/2016-14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d.o.o.</izvorni_sadrzaj>
    <derivirana_varijabla naziv="DomainObject.Predmet.ProtustrankaFormated_1">  JOSIP d.o.o.</derivirana_varijabla>
  </DomainObject.Predmet.ProtustrankaFormated>
  <DomainObject.Predmet.ProtustrankaFormatedOIB>
    <izvorni_sadrzaj>  JOSIP d.o.o., OIB 33967718782</izvorni_sadrzaj>
    <derivirana_varijabla naziv="DomainObject.Predmet.ProtustrankaFormatedOIB_1">  JOSIP d.o.o., OIB 33967718782</derivirana_varijabla>
  </DomainObject.Predmet.ProtustrankaFormatedOIB>
  <DomainObject.Predmet.ProtustrankaFormatedWithAdress>
    <izvorni_sadrzaj> JOSIP d.o.o., Janka Polić Kamova 1, 51000 Rijeka</izvorni_sadrzaj>
    <derivirana_varijabla naziv="DomainObject.Predmet.ProtustrankaFormatedWithAdress_1"> JOSIP d.o.o., Janka Polić Kamova 1, 51000 Rijeka</derivirana_varijabla>
  </DomainObject.Predmet.ProtustrankaFormatedWithAdress>
  <DomainObject.Predmet.ProtustrankaFormatedWithAdressOIB>
    <izvorni_sadrzaj> JOSIP d.o.o., OIB 33967718782, Janka Polić Kamova 1, 51000 Rijeka</izvorni_sadrzaj>
    <derivirana_varijabla naziv="DomainObject.Predmet.ProtustrankaFormatedWithAdressOIB_1"> JOSIP d.o.o., OIB 33967718782, Janka Polić Kamova 1, 51000 Rijeka</derivirana_varijabla>
  </DomainObject.Predmet.ProtustrankaFormatedWithAdressOIB>
  <DomainObject.Predmet.ProtustrankaWithAdress>
    <izvorni_sadrzaj>JOSIP d.o.o. Janka Polić Kamova 1, 51000 Rijeka</izvorni_sadrzaj>
    <derivirana_varijabla naziv="DomainObject.Predmet.ProtustrankaWithAdress_1">JOSIP d.o.o. Janka Polić Kamova 1, 51000 Rijeka</derivirana_varijabla>
  </DomainObject.Predmet.ProtustrankaWithAdress>
  <DomainObject.Predmet.ProtustrankaWithAdressOIB>
    <izvorni_sadrzaj>JOSIP d.o.o., OIB 33967718782, Janka Polić Kamova 1, 51000 Rijeka</izvorni_sadrzaj>
    <derivirana_varijabla naziv="DomainObject.Predmet.ProtustrankaWithAdressOIB_1">JOSIP d.o.o., OIB 33967718782, Janka Polić Kamova 1, 51000 Rijeka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33967718782</izvorni_sadrzaj>
    <derivirana_varijabla naziv="DomainObject.Predmet.ProtustrankaNazivFormatedOIB_1">JOSIP d.o.o., OIB 33967718782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d.o.o.</item>
    </izvorni_sadrzaj>
    <derivirana_varijabla naziv="DomainObject.Predmet.ProtuStrankaListFormated_1">
      <item>JOSIP d.o.o.</item>
    </derivirana_varijabla>
  </DomainObject.Predmet.ProtuStrankaListFormated>
  <DomainObject.Predmet.ProtuStrankaListFormatedOIB>
    <izvorni_sadrzaj>
      <item>JOSIP d.o.o., OIB 33967718782</item>
    </izvorni_sadrzaj>
    <derivirana_varijabla naziv="DomainObject.Predmet.ProtuStrankaListFormatedOIB_1">
      <item>JOSIP d.o.o., OIB 33967718782</item>
    </derivirana_varijabla>
  </DomainObject.Predmet.ProtuStrankaListFormatedOIB>
  <DomainObject.Predmet.ProtuStrankaListFormatedWithAdress>
    <izvorni_sadrzaj>
      <item>JOSIP d.o.o., Janka Polić Kamova 1, 51000 Rijeka</item>
    </izvorni_sadrzaj>
    <derivirana_varijabla naziv="DomainObject.Predmet.ProtuStrankaListFormatedWithAdress_1">
      <item>JOSIP d.o.o., Janka Polić Kamova 1, 51000 Rijeka</item>
    </derivirana_varijabla>
  </DomainObject.Predmet.ProtuStrankaListFormatedWithAdress>
  <DomainObject.Predmet.ProtuStrankaListFormatedWithAdressOIB>
    <izvorni_sadrzaj>
      <item>JOSIP d.o.o., OIB 33967718782, Janka Polić Kamova 1, 51000 Rijeka</item>
    </izvorni_sadrzaj>
    <derivirana_varijabla naziv="DomainObject.Predmet.ProtuStrankaListFormatedWithAdressOIB_1">
      <item>JOSIP d.o.o., OIB 33967718782, Janka Polić Kamova 1, 51000 Rijeka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33967718782</item>
    </izvorni_sadrzaj>
    <derivirana_varijabla naziv="DomainObject.Predmet.ProtuStrankaListNazivFormatedOIB_1">
      <item>JOSIP d.o.o., OIB 33967718782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St-1100/2016-14</izvorni_sadrzaj>
    <derivirana_varijabla naziv="DomainObject.PoslovniBrojDokumenta_1">St-1100/2016-14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JOSIP d.o.o., OIB 33967718782, Janka Polić Kamova 1, 51000 Rijeka</izvorni_sadrzaj>
    <derivirana_varijabla naziv="DomainObject.Predmet.ProtustrankaIDrugiAdressOIB_1">JOSIP d.o.o., OIB 33967718782, Janka Polić Kamova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d.o.o.</item>
    </izvorni_sadrzaj>
    <derivirana_varijabla naziv="DomainObject.Predmet.SudioniciListNaziv_1">
      <item>FINA  Rijeka</item>
      <item>JOSIP d.o.o.</item>
    </derivirana_varijabla>
  </DomainObject.Predmet.SudioniciListNaziv>
  <DomainObject.Predmet.SudioniciListAdressOIB>
    <izvorni_sadrzaj>
      <item>FINA  Rijeka, OIB 85821130368, Frana Kurelca 8,51000 Rijeka</item>
      <item>JOSIP d.o.o., OIB 33967718782, Janka Polić Kamova 1,51000 Rijeka</item>
    </izvorni_sadrzaj>
    <derivirana_varijabla naziv="DomainObject.Predmet.SudioniciListAdressOIB_1">
      <item>FINA  Rijeka, OIB 85821130368, Frana Kurelca 8,51000 Rijeka</item>
      <item>JOSIP d.o.o., OIB 33967718782, Janka Polić Kamova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33967718782</item>
    </izvorni_sadrzaj>
    <derivirana_varijabla naziv="DomainObject.Predmet.SudioniciListNazivOIB_1">
      <item>, OIB 85821130368</item>
      <item>, OIB 33967718782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810</properties:Words>
  <properties:Characters>4452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2017-05-26T07:46:00Z</dcterms:created>
  <dc:creator>korlevicd</dc:creator>
  <cp:lastModifiedBy>Danijela Fumić</cp:lastModifiedBy>
  <cp:lastPrinted>2017-05-26T07:46:00Z</cp:lastPrinted>
  <dcterms:modified xmlns:xsi="http://www.w3.org/2001/XMLSchema-instance" xsi:type="dcterms:W3CDTF">2017-05-26T07:50:00Z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St-1100/2016-14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