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75a4c" w14:paraId="1b75a4c" w:rsidRDefault="00870469" w:rsidP="00910611" w:rsidR="0087046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0469" w:rsidP="00910611" w:rsidR="00870469">
      <w:r>
        <w:rPr>
          <w:rFonts w:eastAsia="MS Mincho"/>
        </w:rPr>
        <w:t>REPUBLIKA HRVATSKA</w:t>
      </w:r>
    </w:p>
    <w:p w:rsidRDefault="00870469" w:rsidP="00910611" w:rsidR="00870469">
      <w:r>
        <w:rPr>
          <w:rFonts w:eastAsia="MS Mincho"/>
        </w:rPr>
        <w:t>TRGOVAČKI SUD U RIJECI</w:t>
      </w:r>
    </w:p>
    <w:p w:rsidRDefault="00870469" w:rsidP="0073588E" w:rsidR="0073588E" w:rsidRPr="00F313E6">
      <w:r>
        <w:rPr>
          <w:rFonts w:eastAsia="MS Mincho"/>
        </w:rPr>
        <w:t xml:space="preserve">      Rijeka, Zadarska 1 i 3</w:t>
      </w:r>
      <w:r w:rsidR="0073588E" w:rsidRPr="00F313E6">
        <w:tab/>
      </w:r>
      <w:r w:rsidR="0073588E" w:rsidRPr="00F313E6">
        <w:tab/>
      </w:r>
    </w:p>
    <w:p w:rsidRDefault="0073588E" w:rsidP="0073588E" w:rsidR="0073588E" w:rsidRPr="00F313E6">
      <w:pPr>
        <w:jc w:val="center"/>
        <w:rPr>
          <w:bCs/>
        </w:rPr>
      </w:pPr>
      <w:r w:rsidRPr="00F313E6">
        <w:tab/>
      </w:r>
    </w:p>
    <w:p w:rsidRDefault="00F313E6" w:rsidP="0073588E" w:rsidR="00F313E6" w:rsidRPr="00F313E6">
      <w:pPr>
        <w:jc w:val="center"/>
        <w:rPr>
          <w:bCs/>
        </w:rPr>
      </w:pPr>
      <w:r w:rsidRPr="00F313E6">
        <w:rPr>
          <w:bCs/>
        </w:rPr>
        <w:t>R E P U B L I K A    H R V A T S K A</w:t>
      </w:r>
    </w:p>
    <w:p w:rsidRDefault="0073588E" w:rsidP="0073588E" w:rsidR="0073588E" w:rsidRPr="00F313E6">
      <w:pPr>
        <w:jc w:val="center"/>
        <w:rPr>
          <w:bCs/>
        </w:rPr>
      </w:pPr>
      <w:r w:rsidRPr="00F313E6">
        <w:rPr>
          <w:bCs/>
        </w:rPr>
        <w:t>R</w:t>
      </w:r>
      <w:r w:rsidR="005D65C4" w:rsidRPr="00F313E6">
        <w:rPr>
          <w:bCs/>
        </w:rPr>
        <w:t xml:space="preserve"> </w:t>
      </w:r>
      <w:r w:rsidRPr="00F313E6">
        <w:rPr>
          <w:bCs/>
        </w:rPr>
        <w:t>J</w:t>
      </w:r>
      <w:r w:rsidR="005D65C4" w:rsidRPr="00F313E6">
        <w:rPr>
          <w:bCs/>
        </w:rPr>
        <w:t xml:space="preserve"> </w:t>
      </w:r>
      <w:r w:rsidRPr="00F313E6">
        <w:rPr>
          <w:bCs/>
        </w:rPr>
        <w:t>E</w:t>
      </w:r>
      <w:r w:rsidR="005D65C4" w:rsidRPr="00F313E6">
        <w:rPr>
          <w:bCs/>
        </w:rPr>
        <w:t xml:space="preserve"> </w:t>
      </w:r>
      <w:r w:rsidRPr="00F313E6">
        <w:rPr>
          <w:bCs/>
        </w:rPr>
        <w:t>Š</w:t>
      </w:r>
      <w:r w:rsidR="005D65C4" w:rsidRPr="00F313E6">
        <w:rPr>
          <w:bCs/>
        </w:rPr>
        <w:t xml:space="preserve"> </w:t>
      </w:r>
      <w:r w:rsidRPr="00F313E6">
        <w:rPr>
          <w:bCs/>
        </w:rPr>
        <w:t>E</w:t>
      </w:r>
      <w:r w:rsidR="005D65C4" w:rsidRPr="00F313E6">
        <w:rPr>
          <w:bCs/>
        </w:rPr>
        <w:t xml:space="preserve"> </w:t>
      </w:r>
      <w:r w:rsidRPr="00F313E6">
        <w:rPr>
          <w:bCs/>
        </w:rPr>
        <w:t>N</w:t>
      </w:r>
      <w:r w:rsidR="005D65C4" w:rsidRPr="00F313E6">
        <w:rPr>
          <w:bCs/>
        </w:rPr>
        <w:t xml:space="preserve"> </w:t>
      </w:r>
      <w:r w:rsidRPr="00F313E6">
        <w:rPr>
          <w:bCs/>
        </w:rPr>
        <w:t>J</w:t>
      </w:r>
      <w:r w:rsidR="005D65C4" w:rsidRPr="00F313E6">
        <w:rPr>
          <w:bCs/>
        </w:rPr>
        <w:t xml:space="preserve"> </w:t>
      </w:r>
      <w:r w:rsidRPr="00F313E6">
        <w:rPr>
          <w:bCs/>
        </w:rPr>
        <w:t>E</w:t>
      </w:r>
    </w:p>
    <w:p w:rsidRDefault="0098719A" w:rsidP="0073588E" w:rsidR="0098719A" w:rsidRPr="00F313E6">
      <w:pPr>
        <w:jc w:val="center"/>
        <w:rPr>
          <w:bCs/>
        </w:rPr>
      </w:pPr>
    </w:p>
    <w:p w:rsidRDefault="0098719A" w:rsidP="0073588E" w:rsidR="00CB6FCF" w:rsidRPr="00F313E6">
      <w:pPr>
        <w:jc w:val="both"/>
      </w:pPr>
      <w:r w:rsidRPr="00F313E6">
        <w:tab/>
      </w:r>
      <w:r w:rsidRPr="00F313E6">
        <w:tab/>
        <w:t xml:space="preserve">Trgovački sud u Rijeci, po stečajnom sucu Veri Jelenović, u </w:t>
      </w:r>
      <w:r w:rsidR="00F313E6">
        <w:t xml:space="preserve">stečajnom </w:t>
      </w:r>
      <w:r w:rsidRPr="00F313E6">
        <w:t xml:space="preserve">postupku nad dužnikom </w:t>
      </w:r>
      <w:bookmarkStart w:name="OLE_LINK9" w:id="1"/>
      <w:r w:rsidR="00F313E6" w:rsidRPr="00F313E6">
        <w:t>RIBA - RIJEKA dioničko društvo za ulov, preradu, promet ribom i ribljim preradjevinama, unutarnju i vanjsku trgovinu u stečaju Rijeka, Demetrova 3/I</w:t>
      </w:r>
      <w:bookmarkEnd w:id="1"/>
      <w:r w:rsidR="00F313E6" w:rsidRPr="00F313E6">
        <w:t>, OIB: 84580906397</w:t>
      </w:r>
      <w:r w:rsidR="0073588E" w:rsidRPr="00F313E6">
        <w:t xml:space="preserve">, dana </w:t>
      </w:r>
      <w:r w:rsidR="00F77BFE">
        <w:t>17. studenoga</w:t>
      </w:r>
      <w:r w:rsidR="00F313E6">
        <w:t xml:space="preserve"> 2016</w:t>
      </w:r>
      <w:r w:rsidR="0073588E" w:rsidRPr="00F313E6">
        <w:t>. godine</w:t>
      </w:r>
    </w:p>
    <w:p w:rsidRDefault="0073588E" w:rsidP="0073588E" w:rsidR="0073588E" w:rsidRPr="00F313E6">
      <w:pPr>
        <w:jc w:val="both"/>
      </w:pPr>
      <w:r w:rsidRPr="00F313E6">
        <w:t xml:space="preserve"> </w:t>
      </w:r>
    </w:p>
    <w:p w:rsidRDefault="0073588E" w:rsidP="0073588E" w:rsidR="0073588E" w:rsidRPr="00F313E6">
      <w:pPr>
        <w:jc w:val="center"/>
        <w:rPr>
          <w:bCs/>
        </w:rPr>
      </w:pPr>
      <w:r w:rsidRPr="00F313E6">
        <w:rPr>
          <w:bCs/>
        </w:rPr>
        <w:t>r i j e š i o  j e</w:t>
      </w:r>
    </w:p>
    <w:p w:rsidRDefault="0073588E" w:rsidP="0073588E" w:rsidR="0073588E" w:rsidRPr="00F313E6">
      <w:pPr>
        <w:jc w:val="center"/>
        <w:rPr>
          <w:bCs/>
        </w:rPr>
      </w:pPr>
    </w:p>
    <w:p w:rsidRDefault="001E7A29" w:rsidP="00E54AF3" w:rsidR="00E54AF3" w:rsidRPr="00F313E6">
      <w:pPr>
        <w:numPr>
          <w:ilvl w:val="0"/>
          <w:numId w:val="2"/>
        </w:numPr>
        <w:jc w:val="both"/>
      </w:pPr>
      <w:r w:rsidRPr="00F313E6">
        <w:t>Član</w:t>
      </w:r>
      <w:r w:rsidR="00E54AF3" w:rsidRPr="00F313E6">
        <w:t xml:space="preserve">u odbora vjerovnika </w:t>
      </w:r>
      <w:r w:rsidR="00F313E6">
        <w:t>Republici Hrvatskoj</w:t>
      </w:r>
      <w:r w:rsidR="00E54AF3" w:rsidRPr="00F313E6">
        <w:t xml:space="preserve"> </w:t>
      </w:r>
      <w:r w:rsidR="00F313E6">
        <w:t xml:space="preserve">zastupanoj po Goranu Kezele </w:t>
      </w:r>
      <w:r w:rsidR="00E54AF3" w:rsidRPr="00F313E6">
        <w:t xml:space="preserve">određuje se nagrada </w:t>
      </w:r>
      <w:r w:rsidRPr="00F313E6">
        <w:t>za rad u odboru vjerovnika</w:t>
      </w:r>
      <w:r w:rsidR="00DB2221" w:rsidRPr="00F313E6">
        <w:t xml:space="preserve"> </w:t>
      </w:r>
      <w:r w:rsidR="00F77BFE" w:rsidRPr="00F313E6">
        <w:t>i to za rad na sjednic</w:t>
      </w:r>
      <w:r w:rsidR="00F77BFE">
        <w:t>i</w:t>
      </w:r>
      <w:r w:rsidR="00F77BFE" w:rsidRPr="00F313E6">
        <w:t xml:space="preserve"> odbora vjerovnika održan</w:t>
      </w:r>
      <w:r w:rsidR="00F77BFE">
        <w:t>oj</w:t>
      </w:r>
      <w:r w:rsidR="00F77BFE" w:rsidRPr="00F313E6">
        <w:t xml:space="preserve"> dana </w:t>
      </w:r>
      <w:r w:rsidR="00F77BFE">
        <w:t>17. studenoga 2016. godine u iznosu od 250,00 kn neto</w:t>
      </w:r>
      <w:r w:rsidR="00F77BFE" w:rsidRPr="00F313E6">
        <w:t>.</w:t>
      </w:r>
      <w:r w:rsidR="00F313E6">
        <w:t xml:space="preserve"> </w:t>
      </w:r>
    </w:p>
    <w:p w:rsidRDefault="001E7A29" w:rsidP="00F313E6" w:rsidR="00E54AF3" w:rsidRPr="00F313E6">
      <w:pPr>
        <w:numPr>
          <w:ilvl w:val="0"/>
          <w:numId w:val="2"/>
        </w:numPr>
        <w:jc w:val="both"/>
      </w:pPr>
      <w:r w:rsidRPr="00F313E6">
        <w:t xml:space="preserve">Članu odbora vjerovnika </w:t>
      </w:r>
      <w:r w:rsidR="00F313E6">
        <w:t>Soki Babić</w:t>
      </w:r>
      <w:r w:rsidR="00F313E6" w:rsidRPr="00F313E6">
        <w:t xml:space="preserve"> iz Ike, Primorska 33</w:t>
      </w:r>
      <w:r w:rsidR="00F313E6">
        <w:t xml:space="preserve"> </w:t>
      </w:r>
      <w:r w:rsidRPr="00F313E6">
        <w:t>određuje se nagrada za rad u odboru vjerovnika</w:t>
      </w:r>
      <w:r w:rsidR="00DB2221" w:rsidRPr="00F313E6">
        <w:t xml:space="preserve"> i to za rad na sjednic</w:t>
      </w:r>
      <w:r w:rsidR="00F77BFE">
        <w:t>i</w:t>
      </w:r>
      <w:r w:rsidR="00DB2221" w:rsidRPr="00F313E6">
        <w:t xml:space="preserve"> odbora vjerovnika održan</w:t>
      </w:r>
      <w:r w:rsidR="00F77BFE">
        <w:t>oj</w:t>
      </w:r>
      <w:r w:rsidR="00DB2221" w:rsidRPr="00F313E6">
        <w:t xml:space="preserve"> dana </w:t>
      </w:r>
      <w:r w:rsidR="00F77BFE">
        <w:t>17</w:t>
      </w:r>
      <w:r w:rsidR="00357ADA">
        <w:t xml:space="preserve">. studenoga </w:t>
      </w:r>
      <w:r w:rsidR="00F313E6">
        <w:t>2016. godine</w:t>
      </w:r>
      <w:r w:rsidR="00F77BFE">
        <w:t xml:space="preserve"> u iznosu od </w:t>
      </w:r>
      <w:r w:rsidR="00F313E6">
        <w:t>250,00 kn neto</w:t>
      </w:r>
      <w:r w:rsidR="00BE1E36" w:rsidRPr="00F313E6">
        <w:t>.</w:t>
      </w:r>
    </w:p>
    <w:p w:rsidRDefault="001E7A29" w:rsidP="00357ADA" w:rsidR="00E54AF3" w:rsidRPr="00F313E6">
      <w:pPr>
        <w:numPr>
          <w:ilvl w:val="0"/>
          <w:numId w:val="2"/>
        </w:numPr>
        <w:jc w:val="both"/>
      </w:pPr>
      <w:r w:rsidRPr="00F313E6">
        <w:t xml:space="preserve">Članu odbora vjerovnika </w:t>
      </w:r>
      <w:r w:rsidR="00357ADA">
        <w:t xml:space="preserve">Milivoju Špoljariću </w:t>
      </w:r>
      <w:r w:rsidR="00357ADA" w:rsidRPr="00357ADA">
        <w:t>iz Zadra, Mirolava Krleže 12C</w:t>
      </w:r>
      <w:r w:rsidRPr="00F313E6">
        <w:t xml:space="preserve"> određuje se nagrada za rad u odboru vjerovnika</w:t>
      </w:r>
      <w:r w:rsidR="00DB2221" w:rsidRPr="00F313E6">
        <w:t xml:space="preserve"> </w:t>
      </w:r>
      <w:r w:rsidR="00F77BFE" w:rsidRPr="00F313E6">
        <w:t>i to za rad na sjednic</w:t>
      </w:r>
      <w:r w:rsidR="00F77BFE">
        <w:t>i</w:t>
      </w:r>
      <w:r w:rsidR="00F77BFE" w:rsidRPr="00F313E6">
        <w:t xml:space="preserve"> odbora vjerovnika održan</w:t>
      </w:r>
      <w:r w:rsidR="00F77BFE">
        <w:t>oj</w:t>
      </w:r>
      <w:r w:rsidR="00F77BFE" w:rsidRPr="00F313E6">
        <w:t xml:space="preserve"> dana </w:t>
      </w:r>
      <w:r w:rsidR="00F77BFE">
        <w:t>17. studenoga 2016. godine u iznosu od 250,00 kn neto</w:t>
      </w:r>
      <w:r w:rsidR="00F77BFE" w:rsidRPr="00F313E6">
        <w:t>.</w:t>
      </w:r>
    </w:p>
    <w:p w:rsidRDefault="003B56BF" w:rsidP="00E54AF3" w:rsidR="003B56BF" w:rsidRPr="00F313E6">
      <w:pPr>
        <w:numPr>
          <w:ilvl w:val="0"/>
          <w:numId w:val="2"/>
        </w:numPr>
        <w:jc w:val="both"/>
      </w:pPr>
      <w:r w:rsidRPr="00F313E6">
        <w:t xml:space="preserve">Odobrava se naknada stvarnih troškova članu odbora vjerovnika </w:t>
      </w:r>
      <w:r w:rsidR="00357ADA">
        <w:t xml:space="preserve">Milivoju Špoljariću </w:t>
      </w:r>
      <w:r w:rsidR="00357ADA" w:rsidRPr="00357ADA">
        <w:t>iz Zadra, Mirolava Krleže 12C</w:t>
      </w:r>
      <w:r w:rsidR="00357ADA" w:rsidRPr="00F313E6">
        <w:t xml:space="preserve"> </w:t>
      </w:r>
      <w:r w:rsidRPr="00F313E6">
        <w:t xml:space="preserve">za pristup </w:t>
      </w:r>
      <w:r w:rsidR="00F77BFE" w:rsidRPr="00F313E6">
        <w:t>sjednic</w:t>
      </w:r>
      <w:r w:rsidR="00F77BFE">
        <w:t>i</w:t>
      </w:r>
      <w:r w:rsidR="00F77BFE" w:rsidRPr="00F313E6">
        <w:t xml:space="preserve"> odbora vjerovnika održan</w:t>
      </w:r>
      <w:r w:rsidR="00F77BFE">
        <w:t>oj</w:t>
      </w:r>
      <w:r w:rsidR="00F77BFE" w:rsidRPr="00F313E6">
        <w:t xml:space="preserve"> dana </w:t>
      </w:r>
      <w:r w:rsidR="00F77BFE">
        <w:t>17. studenoga 2016. godine</w:t>
      </w:r>
      <w:r w:rsidR="00357ADA" w:rsidRPr="00F313E6">
        <w:t xml:space="preserve"> </w:t>
      </w:r>
      <w:r w:rsidRPr="00F313E6">
        <w:t xml:space="preserve">u iznosu od </w:t>
      </w:r>
      <w:r w:rsidR="00F77BFE">
        <w:t>1.200</w:t>
      </w:r>
      <w:r w:rsidRPr="00F313E6">
        <w:t>,00 kn.</w:t>
      </w:r>
    </w:p>
    <w:p w:rsidRDefault="0098719A" w:rsidP="0073588E" w:rsidR="0098719A" w:rsidRPr="00F313E6">
      <w:pPr>
        <w:jc w:val="both"/>
      </w:pPr>
    </w:p>
    <w:p w:rsidRDefault="00BE1E36" w:rsidP="0073588E" w:rsidR="00BE1E36" w:rsidRPr="00F313E6">
      <w:pPr>
        <w:jc w:val="both"/>
      </w:pPr>
    </w:p>
    <w:p w:rsidRDefault="0073588E" w:rsidP="0073588E" w:rsidR="0073588E" w:rsidRPr="00F313E6">
      <w:pPr>
        <w:jc w:val="center"/>
        <w:rPr>
          <w:bCs/>
        </w:rPr>
      </w:pPr>
      <w:r w:rsidRPr="00F313E6">
        <w:rPr>
          <w:bCs/>
        </w:rPr>
        <w:t>Obrazloženje</w:t>
      </w:r>
    </w:p>
    <w:p w:rsidRDefault="0073588E" w:rsidP="0073588E" w:rsidR="00BE1E36" w:rsidRPr="00F313E6">
      <w:pPr>
        <w:jc w:val="both"/>
        <w:rPr>
          <w:bCs/>
        </w:rPr>
      </w:pPr>
      <w:r w:rsidRPr="00F313E6">
        <w:rPr>
          <w:bCs/>
        </w:rPr>
        <w:tab/>
      </w:r>
      <w:r w:rsidRPr="00F313E6">
        <w:rPr>
          <w:bCs/>
        </w:rPr>
        <w:tab/>
      </w:r>
      <w:r w:rsidR="00DB2221" w:rsidRPr="00F313E6">
        <w:rPr>
          <w:bCs/>
        </w:rPr>
        <w:t xml:space="preserve">Članovi odbora vjerovnika stečajog dužnika su na svojoj sjednici održanoj dana </w:t>
      </w:r>
      <w:r w:rsidR="00F77BFE">
        <w:rPr>
          <w:bCs/>
        </w:rPr>
        <w:t>11. studenoga</w:t>
      </w:r>
      <w:r w:rsidR="00357ADA">
        <w:rPr>
          <w:bCs/>
        </w:rPr>
        <w:t xml:space="preserve"> 2016</w:t>
      </w:r>
      <w:r w:rsidR="00BE1E36" w:rsidRPr="00F313E6">
        <w:rPr>
          <w:bCs/>
        </w:rPr>
        <w:t xml:space="preserve">. godine zatražili nagradu za rad </w:t>
      </w:r>
      <w:r w:rsidR="00357ADA">
        <w:rPr>
          <w:bCs/>
        </w:rPr>
        <w:t xml:space="preserve">članova </w:t>
      </w:r>
      <w:r w:rsidR="00BE1E36" w:rsidRPr="00F313E6">
        <w:rPr>
          <w:bCs/>
        </w:rPr>
        <w:t xml:space="preserve">u odboru vjerovnika u visini </w:t>
      </w:r>
      <w:r w:rsidR="00357ADA">
        <w:rPr>
          <w:bCs/>
        </w:rPr>
        <w:t>od po 250,00 kn</w:t>
      </w:r>
      <w:r w:rsidR="00BE1E36" w:rsidRPr="00F313E6">
        <w:rPr>
          <w:bCs/>
        </w:rPr>
        <w:t xml:space="preserve"> po danu koji su proveli u obavljanju poslova iz svog djelokruga, pri čemu su zatražili nagradu za jedan radni dan </w:t>
      </w:r>
      <w:r w:rsidR="00F77BFE">
        <w:rPr>
          <w:bCs/>
        </w:rPr>
        <w:t>za</w:t>
      </w:r>
      <w:r w:rsidR="00BE1E36" w:rsidRPr="00F313E6">
        <w:rPr>
          <w:bCs/>
        </w:rPr>
        <w:t xml:space="preserve"> sjednic</w:t>
      </w:r>
      <w:r w:rsidR="00F77BFE">
        <w:rPr>
          <w:bCs/>
        </w:rPr>
        <w:t xml:space="preserve">u </w:t>
      </w:r>
      <w:r w:rsidR="00BE1E36" w:rsidRPr="00F313E6">
        <w:rPr>
          <w:bCs/>
        </w:rPr>
        <w:t>odbora vjerovnika</w:t>
      </w:r>
      <w:r w:rsidR="00F77BFE">
        <w:rPr>
          <w:bCs/>
        </w:rPr>
        <w:t xml:space="preserve"> održanu dana 11. studenoga 2016. godine</w:t>
      </w:r>
      <w:r w:rsidR="00BE1E36" w:rsidRPr="00F313E6">
        <w:rPr>
          <w:bCs/>
        </w:rPr>
        <w:t xml:space="preserve"> na kojoj su bili prisutni i za koju su se morali i pripremiti.</w:t>
      </w:r>
    </w:p>
    <w:p w:rsidRDefault="00BE1E36" w:rsidP="0073588E" w:rsidR="0073588E" w:rsidRPr="00F313E6">
      <w:pPr>
        <w:jc w:val="both"/>
      </w:pPr>
      <w:r w:rsidRPr="00F313E6">
        <w:rPr>
          <w:bCs/>
        </w:rPr>
        <w:tab/>
      </w:r>
      <w:r w:rsidRPr="00F313E6">
        <w:rPr>
          <w:bCs/>
        </w:rPr>
        <w:tab/>
        <w:t xml:space="preserve">Budući da su  članovi odbora vjerovnika stečajnog dužnika </w:t>
      </w:r>
      <w:r w:rsidR="00A41C31">
        <w:rPr>
          <w:bCs/>
        </w:rPr>
        <w:t>Republika Hrvatska zastupana po Goranu Kezele, Soka Babić zastupana po punomoćniku suprugu Milutinu Babiću i Milivoj Špoljarić</w:t>
      </w:r>
      <w:r w:rsidRPr="00F313E6">
        <w:rPr>
          <w:bCs/>
        </w:rPr>
        <w:t xml:space="preserve"> bili prisutni na sjednic</w:t>
      </w:r>
      <w:r w:rsidR="00F77BFE">
        <w:rPr>
          <w:bCs/>
        </w:rPr>
        <w:t>i</w:t>
      </w:r>
      <w:r w:rsidRPr="00F313E6">
        <w:rPr>
          <w:bCs/>
        </w:rPr>
        <w:t xml:space="preserve"> odbora vjerovnika </w:t>
      </w:r>
      <w:r w:rsidR="00A41C31">
        <w:rPr>
          <w:bCs/>
        </w:rPr>
        <w:t>naznačen</w:t>
      </w:r>
      <w:r w:rsidR="00F77BFE">
        <w:rPr>
          <w:bCs/>
        </w:rPr>
        <w:t>oj</w:t>
      </w:r>
      <w:r w:rsidR="00A41C31">
        <w:rPr>
          <w:bCs/>
        </w:rPr>
        <w:t xml:space="preserve"> u izreci ovog rješenja</w:t>
      </w:r>
      <w:r w:rsidRPr="00F313E6">
        <w:t xml:space="preserve">, stečajni sudac im je odredio nagradu za rad u visini </w:t>
      </w:r>
      <w:r w:rsidR="00A41C31">
        <w:t xml:space="preserve">manjoj od </w:t>
      </w:r>
      <w:r w:rsidRPr="00F313E6">
        <w:t>prosječne dnevne plaće po danu koji su proveli u obavljanju poslova iz svog djelokruga</w:t>
      </w:r>
      <w:r w:rsidR="00A41C31">
        <w:t xml:space="preserve"> (250,00 kn)</w:t>
      </w:r>
      <w:r w:rsidRPr="00F313E6">
        <w:t xml:space="preserve">. Vodeći računa o obujmu poslova, radu i uloženom trudu članova odbora vjerovnika, stečajni je sudac ocijenio da su u obavljanju poslova iz svog djelokruga proveli po jedan dan kad su bili prisutni na sjednicama </w:t>
      </w:r>
      <w:r w:rsidRPr="00F313E6">
        <w:lastRenderedPageBreak/>
        <w:t xml:space="preserve">odbora vjerovnika i u skladu sa člankom </w:t>
      </w:r>
      <w:r w:rsidR="00A911E2">
        <w:t>102</w:t>
      </w:r>
      <w:r w:rsidRPr="00F313E6">
        <w:t xml:space="preserve">. Stečajnog zakona (NN </w:t>
      </w:r>
      <w:r w:rsidR="00A911E2">
        <w:t>71/15</w:t>
      </w:r>
      <w:r w:rsidRPr="00F313E6">
        <w:t>)</w:t>
      </w:r>
      <w:r w:rsidR="00A911E2">
        <w:t xml:space="preserve"> koji se primjenjuje u ovom slučaju u skladu s odredbom članka 441. stavak 2. istog Stečajnog zakona</w:t>
      </w:r>
      <w:r w:rsidRPr="00F313E6">
        <w:t xml:space="preserve"> odlučeno je kao u točkama I., II. i III. izreke ovog rješenja.</w:t>
      </w:r>
      <w:r w:rsidR="00F77BFE">
        <w:t xml:space="preserve"> Za napomenuti je da je nagrada dosuđena i Soki Babić iako je njezin punomoćnik suprug Milutin Babić napustio istu sjednicu budući da se radilo (što je iz sadržaja zapisnika odbora vjerovnika sa iste sjednice) o odlučivanju kod kojeg bi punomoćnik ovog člana odbora vjerovnika bio u sukobu interesa, pa je napuštanjem sjednice odbora vjerovnika postupio ispravno.</w:t>
      </w:r>
    </w:p>
    <w:p w:rsidRDefault="003B56BF" w:rsidP="0073588E" w:rsidR="003B56BF" w:rsidRPr="00F313E6">
      <w:pPr>
        <w:jc w:val="both"/>
        <w:rPr>
          <w:bCs/>
        </w:rPr>
      </w:pPr>
      <w:r w:rsidRPr="00F313E6">
        <w:tab/>
      </w:r>
      <w:r w:rsidRPr="00F313E6">
        <w:tab/>
      </w:r>
      <w:r w:rsidR="00A911E2">
        <w:t>Također je na navedenoj sjednici odbora vjerovnika zatražena i naknada troška za člana</w:t>
      </w:r>
      <w:r w:rsidRPr="00F313E6">
        <w:t xml:space="preserve"> odbora vjerovnika </w:t>
      </w:r>
      <w:r w:rsidR="00A911E2">
        <w:t xml:space="preserve">Milivoja Špoljarića i to  za korištenje osobnog vozila kojim je putovao radi dolaska na sjednice odbora vjerovnika na relaciji Zadar-Rijeka-Zadar (600 km x 2,00 kn), što je sud </w:t>
      </w:r>
      <w:r w:rsidRPr="00F313E6">
        <w:rPr>
          <w:bCs/>
        </w:rPr>
        <w:t>ocijenio</w:t>
      </w:r>
      <w:r w:rsidRPr="00F313E6">
        <w:t xml:space="preserve"> opravdani</w:t>
      </w:r>
      <w:r w:rsidR="00A911E2">
        <w:t>m</w:t>
      </w:r>
      <w:r w:rsidRPr="00F313E6">
        <w:t xml:space="preserve">. Stoga je na temelju članka </w:t>
      </w:r>
      <w:r w:rsidR="00A911E2">
        <w:t>102</w:t>
      </w:r>
      <w:r w:rsidRPr="00F313E6">
        <w:t xml:space="preserve">. Stečajnog zakona </w:t>
      </w:r>
      <w:r w:rsidR="00A911E2">
        <w:t xml:space="preserve">(NN 71/15) </w:t>
      </w:r>
      <w:r w:rsidRPr="00F313E6">
        <w:t xml:space="preserve">odlučeno kao u točki IV. </w:t>
      </w:r>
      <w:r w:rsidR="00A911E2">
        <w:t>i</w:t>
      </w:r>
      <w:r w:rsidRPr="00F313E6">
        <w:t>zreke ovog rješenja.</w:t>
      </w:r>
    </w:p>
    <w:p w:rsidRDefault="0073588E" w:rsidP="0073588E" w:rsidR="0073588E" w:rsidRPr="00F313E6">
      <w:pPr>
        <w:jc w:val="center"/>
      </w:pPr>
      <w:r w:rsidRPr="00F313E6">
        <w:t xml:space="preserve">Rijeka, </w:t>
      </w:r>
      <w:r w:rsidR="00F77BFE">
        <w:t>17. studenoga</w:t>
      </w:r>
      <w:r w:rsidR="00A911E2">
        <w:t xml:space="preserve"> 2016</w:t>
      </w:r>
      <w:r w:rsidRPr="00F313E6">
        <w:t>. g.</w:t>
      </w:r>
    </w:p>
    <w:p w:rsidRDefault="0073588E" w:rsidP="0073588E" w:rsidR="0073588E" w:rsidRPr="00F313E6">
      <w:pPr>
        <w:jc w:val="both"/>
      </w:pPr>
    </w:p>
    <w:p w:rsidRDefault="003B56BF" w:rsidP="0073588E" w:rsidR="003B56BF" w:rsidRPr="00F313E6">
      <w:pPr>
        <w:jc w:val="both"/>
      </w:pPr>
    </w:p>
    <w:p w:rsidRDefault="000319A7" w:rsidR="000319A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0319A7" w:rsidR="000319A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0319A7" w:rsidR="000319A7" w:rsidRPr="006875A2">
      <w:pPr>
        <w:jc w:val="both"/>
      </w:pPr>
    </w:p>
    <w:p w:rsidRDefault="0073588E" w:rsidP="0073588E" w:rsidR="0073588E" w:rsidRPr="00F313E6">
      <w:pPr>
        <w:ind w:left="2160"/>
        <w:jc w:val="both"/>
      </w:pPr>
    </w:p>
    <w:p w:rsidRDefault="00796152" w:rsidP="0073588E" w:rsidR="00796152" w:rsidRPr="00F313E6"/>
    <w:p w:rsidRDefault="0098719A" w:rsidP="0073588E" w:rsidR="0098719A" w:rsidRPr="00F313E6"/>
    <w:p w:rsidRDefault="0073588E" w:rsidP="0073588E" w:rsidR="0073588E" w:rsidRPr="00F313E6">
      <w:r w:rsidRPr="00F313E6">
        <w:t>UPUTA O PRAVNOM LIJEKU:</w:t>
      </w:r>
    </w:p>
    <w:p w:rsidRDefault="0073588E" w:rsidP="008B16A3" w:rsidR="00D201E2" w:rsidRPr="00F313E6">
      <w:pPr>
        <w:jc w:val="both"/>
      </w:pPr>
      <w:r w:rsidRPr="00F313E6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3B56BF" w:rsidP="008B16A3" w:rsidR="003B56BF" w:rsidRPr="00F313E6">
      <w:pPr>
        <w:jc w:val="both"/>
      </w:pPr>
    </w:p>
    <w:p w:rsidRDefault="00845203" w:rsidR="00845203"/>
    <w:p w:rsidRDefault="00845203" w:rsidR="00845203"/>
    <w:p w:rsidRDefault="00845203" w:rsidR="00845203"/>
    <w:p w:rsidRDefault="00845203" w:rsidR="00845203"/>
    <w:p w:rsidRDefault="00845203" w:rsidR="00845203"/>
    <w:p w:rsidRDefault="00845203" w:rsidR="00845203"/>
    <w:p w:rsidRDefault="00845203" w:rsidR="00845203"/>
    <w:p w:rsidRDefault="00845203" w:rsidR="00845203"/>
    <w:p w:rsidRDefault="00845203" w:rsidR="00845203"/>
    <w:p w:rsidRDefault="00845203" w:rsidR="00845203"/>
    <w:p w:rsidRDefault="00845203" w:rsidR="00845203"/>
    <w:p w:rsidRDefault="00845203" w:rsidR="00845203"/>
    <w:p w:rsidRDefault="00845203" w:rsidR="00845203"/>
    <w:p w:rsidRDefault="00845203" w:rsidR="00845203"/>
    <w:p w:rsidRDefault="00845203" w:rsidR="00845203"/>
    <w:p w:rsidRDefault="00845203" w:rsidR="00845203"/>
    <w:p w:rsidRDefault="00845203" w:rsidR="00845203"/>
    <w:p w:rsidRDefault="00845203" w:rsidR="00845203"/>
    <w:p w:rsidRDefault="00845203" w:rsidR="00845203"/>
    <w:p w:rsidRDefault="00845203" w:rsidR="00845203"/>
    <w:p w:rsidRDefault="00845203" w:rsidR="00845203"/>
    <w:p w:rsidRDefault="00845203" w:rsidR="00845203"/>
    <w:p w:rsidRDefault="00D201E2" w:rsidR="00D201E2" w:rsidRPr="00F313E6">
      <w:r w:rsidRPr="00F313E6">
        <w:lastRenderedPageBreak/>
        <w:t>DNA</w:t>
      </w:r>
    </w:p>
    <w:p w:rsidRDefault="00D201E2" w:rsidP="00D201E2" w:rsidR="00D201E2" w:rsidRPr="00F313E6">
      <w:pPr>
        <w:numPr>
          <w:ilvl w:val="0"/>
          <w:numId w:val="1"/>
        </w:numPr>
      </w:pPr>
      <w:r w:rsidRPr="00F313E6">
        <w:t xml:space="preserve">st. upravitelju </w:t>
      </w:r>
      <w:r w:rsidR="00B5517D" w:rsidRPr="00F313E6">
        <w:t>Ljubici Juranović Skočić</w:t>
      </w:r>
    </w:p>
    <w:p w:rsidRDefault="00B5517D" w:rsidP="00D201E2" w:rsidR="00B5517D">
      <w:pPr>
        <w:numPr>
          <w:ilvl w:val="0"/>
          <w:numId w:val="1"/>
        </w:numPr>
      </w:pPr>
      <w:r w:rsidRPr="00F313E6">
        <w:t xml:space="preserve">svim članovima odbora vjerovnika </w:t>
      </w:r>
      <w:r w:rsidR="000D296D">
        <w:t>:</w:t>
      </w:r>
    </w:p>
    <w:p w:rsidRDefault="000D296D" w:rsidP="000D296D" w:rsidR="000D296D">
      <w:pPr>
        <w:numPr>
          <w:ilvl w:val="1"/>
          <w:numId w:val="1"/>
        </w:numPr>
      </w:pPr>
      <w:r>
        <w:t>Milivoju Špoljariću</w:t>
      </w:r>
      <w:r w:rsidR="00147C8A">
        <w:t xml:space="preserve">, Zadar, </w:t>
      </w:r>
      <w:r w:rsidR="000319A7" w:rsidRPr="00357ADA">
        <w:t>Mirolava Krleže 12C</w:t>
      </w:r>
    </w:p>
    <w:p w:rsidRDefault="000D296D" w:rsidP="000D296D" w:rsidR="000D296D">
      <w:pPr>
        <w:numPr>
          <w:ilvl w:val="1"/>
          <w:numId w:val="1"/>
        </w:numPr>
      </w:pPr>
      <w:r>
        <w:t>Republici Hrvatskoj po Goranu Kezele, zaposlenom u Poreznoj upravi Rijeka</w:t>
      </w:r>
    </w:p>
    <w:p w:rsidRDefault="00147C8A" w:rsidP="000D296D" w:rsidR="000D296D" w:rsidRPr="00F313E6">
      <w:pPr>
        <w:numPr>
          <w:ilvl w:val="1"/>
          <w:numId w:val="1"/>
        </w:numPr>
      </w:pPr>
      <w:r>
        <w:t>Soki Babić</w:t>
      </w:r>
      <w:r w:rsidRPr="00F313E6">
        <w:t xml:space="preserve"> iz Ike, Primorska 33</w:t>
      </w:r>
    </w:p>
    <w:p w:rsidRDefault="00A911E2" w:rsidP="00AF3BFB" w:rsidR="00AF3BFB" w:rsidRPr="00F313E6">
      <w:pPr>
        <w:numPr>
          <w:ilvl w:val="0"/>
          <w:numId w:val="1"/>
        </w:numPr>
      </w:pPr>
      <w:r>
        <w:t>e-Oglasna ploča</w:t>
      </w:r>
    </w:p>
    <w:p w:rsidRDefault="00095F3E" w:rsidP="00D201E2" w:rsidR="00095F3E" w:rsidRPr="00F313E6"/>
    <w:p w:rsidRDefault="00CB6FCF" w:rsidP="00D201E2" w:rsidR="00D201E2" w:rsidRPr="00F313E6">
      <w:r w:rsidRPr="00F313E6">
        <w:t xml:space="preserve">Rijeka, </w:t>
      </w:r>
      <w:r w:rsidR="00F77BFE">
        <w:t>17. studenoga</w:t>
      </w:r>
      <w:r w:rsidR="00A911E2">
        <w:t xml:space="preserve"> 2016</w:t>
      </w:r>
      <w:r w:rsidR="00D201E2" w:rsidRPr="00F313E6">
        <w:t>.</w:t>
      </w:r>
    </w:p>
    <w:p w:rsidRDefault="00095F3E" w:rsidP="00D201E2" w:rsidR="00095F3E" w:rsidRPr="00F313E6"/>
    <w:p w:rsidRDefault="00095F3E" w:rsidP="00D201E2" w:rsidR="00095F3E" w:rsidRPr="00F313E6"/>
    <w:p w:rsidRDefault="00095F3E" w:rsidP="00D201E2" w:rsidR="00095F3E" w:rsidRPr="00F313E6"/>
    <w:p w:rsidRDefault="00095F3E" w:rsidR="00095F3E" w:rsidRPr="00F313E6">
      <w:pPr>
        <w:jc w:val="both"/>
      </w:pPr>
      <w:r w:rsidRPr="00F313E6">
        <w:t xml:space="preserve">                                                                                                     S u d a c</w:t>
      </w:r>
    </w:p>
    <w:p w:rsidRDefault="00095F3E" w:rsidR="00095F3E" w:rsidRPr="00F313E6">
      <w:pPr>
        <w:jc w:val="both"/>
      </w:pPr>
      <w:r w:rsidRPr="00F313E6">
        <w:t xml:space="preserve">                                                                         </w:t>
      </w:r>
      <w:r w:rsidR="00E8360A" w:rsidRPr="00F313E6">
        <w:t xml:space="preserve">                       Vera Jelenović</w:t>
      </w:r>
    </w:p>
    <w:p w:rsidRDefault="00095F3E" w:rsidP="00D201E2" w:rsidR="00095F3E" w:rsidRPr="00F313E6"/>
    <w:sectPr w:rsidSect="008B16A3" w:rsidR="00095F3E" w:rsidRPr="00F313E6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665E" w:rsidR="0053665E">
      <w:r>
        <w:separator/>
      </w:r>
    </w:p>
  </w:endnote>
  <w:endnote w:id="0" w:type="continuationSeparator">
    <w:p w:rsidRDefault="0053665E" w:rsidR="005366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221" w:rsidP="00A30514" w:rsidR="00DB222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2221" w:rsidR="00DB222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221" w:rsidP="00A30514" w:rsidR="00DB222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046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B2221" w:rsidR="00DB222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665E" w:rsidR="0053665E">
      <w:r>
        <w:separator/>
      </w:r>
    </w:p>
  </w:footnote>
  <w:footnote w:id="0" w:type="continuationSeparator">
    <w:p w:rsidRDefault="0053665E" w:rsidR="005366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6BF" w:rsidP="003B56BF" w:rsidR="003B56BF" w:rsidRPr="00F313E6">
    <w:pPr>
      <w:jc w:val="right"/>
    </w:pPr>
    <w:r w:rsidRPr="00F313E6">
      <w:t xml:space="preserve">                     </w:t>
    </w:r>
    <w:r w:rsidRPr="00F313E6">
      <w:tab/>
    </w:r>
    <w:r w:rsidRPr="00F313E6">
      <w:tab/>
    </w:r>
    <w:r w:rsidRPr="00F313E6">
      <w:tab/>
    </w:r>
    <w:r w:rsidRPr="00F313E6">
      <w:tab/>
      <w:t xml:space="preserve">           Posl.br. 14 St-</w:t>
    </w:r>
    <w:r w:rsidR="00F313E6" w:rsidRPr="00F313E6">
      <w:t>9</w:t>
    </w:r>
    <w:r w:rsidRPr="00F313E6">
      <w:t>/2002</w:t>
    </w:r>
  </w:p>
  <w:p w:rsidRDefault="003B56BF" w:rsidR="003B56BF" w:rsidRPr="00F313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3C02348"/>
    <w:multiLevelType w:val="hybridMultilevel"/>
    <w:tmpl w:val="E33E4CF2"/>
    <w:lvl w:tplc="0F6E755C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319A7"/>
    <w:rsid w:val="00095F3E"/>
    <w:rsid w:val="000D0E95"/>
    <w:rsid w:val="000D296D"/>
    <w:rsid w:val="00147C8A"/>
    <w:rsid w:val="001622F6"/>
    <w:rsid w:val="00191C72"/>
    <w:rsid w:val="001C05C1"/>
    <w:rsid w:val="001D5070"/>
    <w:rsid w:val="001E7A29"/>
    <w:rsid w:val="00274354"/>
    <w:rsid w:val="0028384A"/>
    <w:rsid w:val="002D3728"/>
    <w:rsid w:val="00357ADA"/>
    <w:rsid w:val="003A38C8"/>
    <w:rsid w:val="003B2888"/>
    <w:rsid w:val="003B56BF"/>
    <w:rsid w:val="003C151A"/>
    <w:rsid w:val="00424E14"/>
    <w:rsid w:val="004D7F97"/>
    <w:rsid w:val="004E5EC7"/>
    <w:rsid w:val="00506782"/>
    <w:rsid w:val="0053665E"/>
    <w:rsid w:val="0054063B"/>
    <w:rsid w:val="00543BE2"/>
    <w:rsid w:val="00544474"/>
    <w:rsid w:val="005808F8"/>
    <w:rsid w:val="005D65C4"/>
    <w:rsid w:val="00605FD5"/>
    <w:rsid w:val="00681D35"/>
    <w:rsid w:val="0073588E"/>
    <w:rsid w:val="00761F52"/>
    <w:rsid w:val="00796152"/>
    <w:rsid w:val="00836559"/>
    <w:rsid w:val="00845203"/>
    <w:rsid w:val="00866F36"/>
    <w:rsid w:val="00870469"/>
    <w:rsid w:val="00885C20"/>
    <w:rsid w:val="008B0C51"/>
    <w:rsid w:val="008B16A3"/>
    <w:rsid w:val="008B384C"/>
    <w:rsid w:val="009034BE"/>
    <w:rsid w:val="00927D8D"/>
    <w:rsid w:val="009658EC"/>
    <w:rsid w:val="0098719A"/>
    <w:rsid w:val="009910DB"/>
    <w:rsid w:val="00A15995"/>
    <w:rsid w:val="00A30514"/>
    <w:rsid w:val="00A41C31"/>
    <w:rsid w:val="00A521BC"/>
    <w:rsid w:val="00A911E2"/>
    <w:rsid w:val="00A972F7"/>
    <w:rsid w:val="00AF3BFB"/>
    <w:rsid w:val="00B029EF"/>
    <w:rsid w:val="00B5517D"/>
    <w:rsid w:val="00BE1E36"/>
    <w:rsid w:val="00C741AF"/>
    <w:rsid w:val="00CB6FCF"/>
    <w:rsid w:val="00CE58EB"/>
    <w:rsid w:val="00D06E23"/>
    <w:rsid w:val="00D201E2"/>
    <w:rsid w:val="00D3599D"/>
    <w:rsid w:val="00D441BF"/>
    <w:rsid w:val="00DB2221"/>
    <w:rsid w:val="00E34823"/>
    <w:rsid w:val="00E3609D"/>
    <w:rsid w:val="00E54AF3"/>
    <w:rsid w:val="00E8360A"/>
    <w:rsid w:val="00EC3E0C"/>
    <w:rsid w:val="00EF1976"/>
    <w:rsid w:val="00F16759"/>
    <w:rsid w:val="00F313E6"/>
    <w:rsid w:val="00F77BFE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B5517D"/>
  </w:style>
  <w:style w:styleId="Zaglavlje" w:type="paragraph">
    <w:name w:val="header"/>
    <w:basedOn w:val="Normal"/>
    <w:rsid w:val="003B56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704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4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4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4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4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704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7046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B5517D"/>
  </w:style>
  <w:style w:styleId="Zaglavlje" w:type="paragraph">
    <w:name w:val="header"/>
    <w:basedOn w:val="Normal"/>
    <w:rsid w:val="003B56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704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4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4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4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4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704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7046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2002.</izvorni_sadrzaj>
    <derivirana_varijabla naziv="DomainObject.Predmet.DatumOsnivanja_1">6. veljače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St-9/2002</izvorni_sadrzaj>
    <derivirana_varijabla naziv="DomainObject.Predmet.OznakaBroj_1">St-9/2002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 - RIJEKA d.d.  Rijeka</izvorni_sadrzaj>
    <derivirana_varijabla naziv="DomainObject.Predmet.ProtustrankaFormated_1">  RIBA - RIJEKA d.d.  Rijeka</derivirana_varijabla>
  </DomainObject.Predmet.ProtustrankaFormated>
  <DomainObject.Predmet.ProtustrankaFormatedOIB>
    <izvorni_sadrzaj>  RIBA - RIJEKA d.d.  Rijeka, OIB 84580906397</izvorni_sadrzaj>
    <derivirana_varijabla naziv="DomainObject.Predmet.ProtustrankaFormatedOIB_1">  RIBA - RIJEKA d.d.  Rijeka, OIB 84580906397</derivirana_varijabla>
  </DomainObject.Predmet.ProtustrankaFormatedOIB>
  <DomainObject.Predmet.ProtustrankaFormatedWithAdress>
    <izvorni_sadrzaj> RIBA - RIJEKA d.d.  Rijeka, Demetrova 3, 51000 Rijeka</izvorni_sadrzaj>
    <derivirana_varijabla naziv="DomainObject.Predmet.ProtustrankaFormatedWithAdress_1"> RIBA - RIJEKA d.d.  Rijeka, Demetrova 3, 51000 Rijeka</derivirana_varijabla>
  </DomainObject.Predmet.ProtustrankaFormatedWithAdress>
  <DomainObject.Predmet.ProtustrankaFormatedWithAdressOIB>
    <izvorni_sadrzaj> RIBA - RIJEKA d.d.  Rijeka, OIB 84580906397, Demetrova 3, 51000 Rijeka</izvorni_sadrzaj>
    <derivirana_varijabla naziv="DomainObject.Predmet.ProtustrankaFormatedWithAdressOIB_1"> RIBA - RIJEKA d.d.  Rijeka, OIB 84580906397, Demetrova 3, 51000 Rijeka</derivirana_varijabla>
  </DomainObject.Predmet.ProtustrankaFormatedWithAdressOIB>
  <DomainObject.Predmet.ProtustrankaWithAdress>
    <izvorni_sadrzaj>RIBA - RIJEKA d.d.  Rijeka Demetrova 3, 51000 Rijeka</izvorni_sadrzaj>
    <derivirana_varijabla naziv="DomainObject.Predmet.ProtustrankaWithAdress_1">RIBA - RIJEKA d.d.  Rijeka Demetrova 3, 51000 Rijeka</derivirana_varijabla>
  </DomainObject.Predmet.ProtustrankaWithAdress>
  <DomainObject.Predmet.ProtustrankaWithAdressOIB>
    <izvorni_sadrzaj>RIBA - RIJEKA d.d.  Rijeka, OIB 84580906397, Demetrova 3, 51000 Rijeka</izvorni_sadrzaj>
    <derivirana_varijabla naziv="DomainObject.Predmet.ProtustrankaWithAdressOIB_1">RIBA - RIJEKA d.d.  Rijeka, OIB 84580906397, Demetrova 3, 51000 Rijeka</derivirana_varijabla>
  </DomainObject.Predmet.ProtustrankaWithAdressOIB>
  <DomainObject.Predmet.ProtustrankaNazivFormated>
    <izvorni_sadrzaj>RIBA - RIJEKA d.d.  Rijeka</izvorni_sadrzaj>
    <derivirana_varijabla naziv="DomainObject.Predmet.ProtustrankaNazivFormated_1">RIBA - RIJEKA d.d.  Rijeka</derivirana_varijabla>
  </DomainObject.Predmet.ProtustrankaNazivFormated>
  <DomainObject.Predmet.ProtustrankaNazivFormatedOIB>
    <izvorni_sadrzaj>RIBA - RIJEKA d.d.  Rijeka, OIB 84580906397</izvorni_sadrzaj>
    <derivirana_varijabla naziv="DomainObject.Predmet.ProtustrankaNazivFormatedOIB_1">RIBA - RIJEKA d.d.  Rijeka, OIB 84580906397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>
  <DomainObject.Predmet.StrankaFormatedOIB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OIB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OIB>
  <DomainObject.Predmet.StrankaFormatedWithAdress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>
  <DomainObject.Predmet.StrankaFormatedWithAdressOIB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OIB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OIB>
  <DomainObject.Predmet.StrankaWithAdress>
    <izvorni_sadrzaj>Milenka Nakićenović ,Nada Benčić ,Ljubica Vukelić ,Anđelka Skvaža ,Anđa Radešić ,Branka Bačić ,Gospa Radešić ,Kristina Žagar ,Luciana Mustač ,Goran Mijan ,Stevo Pupovac ,Razija Begović ,Mladena Draženović ,Stojanka Đekić ,Maja Žamić </izvorni_sadrzaj>
    <derivirana_varijabla naziv="DomainObject.Predmet.StrankaWithAdress_1">Milenka Nakićenović ,Nada Benčić ,Ljubica Vukelić ,Anđelka Skvaža ,Anđa Radešić ,Branka Bačić ,Gospa Radešić ,Kristina Žagar ,Luciana Mustač ,Goran Mijan ,Stevo Pupovac ,Razija Begović ,Mladena Draženović ,Stojanka Đekić ,Maja Žamić </derivirana_varijabla>
  </DomainObject.Predmet.StrankaWithAdress>
  <DomainObject.Predmet.StrankaWithAdress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WithAdress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WithAdressOIB>
  <DomainObject.Predmet.StrankaNazivFormated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>
  <DomainObject.Predmet.StrankaNazivFormated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>
  <DomainObject.Predmet.StrankaList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OIB>
  <DomainObject.Predmet.StrankaListFormatedWithAdress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>
  <DomainObject.Predmet.StrankaListFormatedWithAdress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OIB>
  <DomainObject.Predmet.StrankaListNaziv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>
  <DomainObject.Predmet.StrankaListNaziv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OIB>
  <DomainObject.Predmet.ProtuStrankaListFormated>
    <izvorni_sadrzaj>
      <item>RIBA - RIJEKA d.d.  Rijeka</item>
    </izvorni_sadrzaj>
    <derivirana_varijabla naziv="DomainObject.Predmet.ProtuStrankaListFormated_1">
      <item>RIBA - RIJEKA d.d.  Rijeka</item>
    </derivirana_varijabla>
  </DomainObject.Predmet.ProtuStrankaListFormated>
  <DomainObject.Predmet.ProtuStrankaListFormatedOIB>
    <izvorni_sadrzaj>
      <item>RIBA - RIJEKA d.d.  Rijeka, OIB 84580906397</item>
    </izvorni_sadrzaj>
    <derivirana_varijabla naziv="DomainObject.Predmet.ProtuStrankaListFormatedOIB_1">
      <item>RIBA - RIJEKA d.d.  Rijeka, OIB 84580906397</item>
    </derivirana_varijabla>
  </DomainObject.Predmet.ProtuStrankaListFormatedOIB>
  <DomainObject.Predmet.ProtuStrankaListFormatedWithAdress>
    <izvorni_sadrzaj>
      <item>RIBA - RIJEKA d.d.  Rijeka, Demetrova 3, 51000 Rijeka</item>
    </izvorni_sadrzaj>
    <derivirana_varijabla naziv="DomainObject.Predmet.ProtuStrankaListFormatedWithAdress_1">
      <item>RIBA - RIJEKA d.d.  Rijeka, Demetrova 3, 51000 Rijeka</item>
    </derivirana_varijabla>
  </DomainObject.Predmet.ProtuStrankaListFormatedWithAdress>
  <DomainObject.Predmet.ProtuStrankaListFormatedWithAdressOIB>
    <izvorni_sadrzaj>
      <item>RIBA - RIJEKA d.d.  Rijeka, OIB 84580906397, Demetrova 3, 51000 Rijeka</item>
    </izvorni_sadrzaj>
    <derivirana_varijabla naziv="DomainObject.Predmet.ProtuStrankaListFormatedWithAdressOIB_1">
      <item>RIBA - RIJEKA d.d.  Rijeka, OIB 84580906397, Demetrova 3, 51000 Rijeka</item>
    </derivirana_varijabla>
  </DomainObject.Predmet.ProtuStrankaListFormatedWithAdressOIB>
  <DomainObject.Predmet.ProtuStrankaListNazivFormated>
    <izvorni_sadrzaj>
      <item>RIBA - RIJEKA d.d.  Rijeka</item>
    </izvorni_sadrzaj>
    <derivirana_varijabla naziv="DomainObject.Predmet.ProtuStrankaListNazivFormated_1">
      <item>RIBA - RIJEKA d.d.  Rijeka</item>
    </derivirana_varijabla>
  </DomainObject.Predmet.ProtuStrankaListNazivFormated>
  <DomainObject.Predmet.ProtuStrankaListNazivFormatedOIB>
    <izvorni_sadrzaj>
      <item>RIBA - RIJEKA d.d.  Rijeka, OIB 84580906397</item>
    </izvorni_sadrzaj>
    <derivirana_varijabla naziv="DomainObject.Predmet.ProtuStrankaListNazivFormatedOIB_1">
      <item>RIBA - RIJEKA d.d.  Rijeka, OIB 84580906397</item>
    </derivirana_varijabla>
  </DomainObject.Predmet.ProtuStrankaListNazivFormatedOIB>
  <DomainObject.Predmet.OstaliList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>
  <DomainObject.Predmet.OstaliList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OIB>
  <DomainObject.Predmet.OstaliListFormatedWithAdress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>
  <DomainObject.Predmet.OstaliListFormatedWithAdressOIB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OIB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OIB>
  <DomainObject.Predmet.OstaliListNaziv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>
  <DomainObject.Predmet.OstaliListNaziv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Milenka Nakićenović i dr.</izvorni_sadrzaj>
    <derivirana_varijabla naziv="DomainObject.Predmet.StrankaIDrugi_1">Milenka Nakićenović i dr.</derivirana_varijabla>
  </DomainObject.Predmet.StrankaIDrugi>
  <DomainObject.Predmet.ProtustrankaIDrugi>
    <izvorni_sadrzaj>RIBA - RIJEKA d.d.  Rijeka</izvorni_sadrzaj>
    <derivirana_varijabla naziv="DomainObject.Predmet.ProtustrankaIDrugi_1">RIBA - RIJEKA d.d.  Rijeka</derivirana_varijabla>
  </DomainObject.Predmet.ProtustrankaIDrugi>
  <DomainObject.Predmet.StrankaIDrugiAdressOIB>
    <izvorni_sadrzaj>Milenka Nakićenović i dr.</izvorni_sadrzaj>
    <derivirana_varijabla naziv="DomainObject.Predmet.StrankaIDrugiAdressOIB_1">Milenka Nakićenović i dr.</derivirana_varijabla>
  </DomainObject.Predmet.StrankaIDrugiAdressOIB>
  <DomainObject.Predmet.ProtustrankaIDrugiAdressOIB>
    <izvorni_sadrzaj>RIBA - RIJEKA d.d.  Rijeka, OIB 84580906397, Demetrova 3, 51000 Rijeka</izvorni_sadrzaj>
    <derivirana_varijabla naziv="DomainObject.Predmet.ProtustrankaIDrugiAdressOIB_1">RIBA - RIJEKA d.d.  Rijeka, OIB 84580906397, Demetrova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izvorni_sadrzaj>
    <derivirana_varijabla naziv="DomainObject.Predmet.SudioniciListNaziv_1"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derivirana_varijabla>
  </DomainObject.Predmet.SudioniciListNaziv>
  <DomainObject.Predmet.SudioniciListAdressOIB>
    <izvorni_sadrzaj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izvorni_sadrzaj>
    <derivirana_varijabla naziv="DomainObject.Predmet.SudioniciListAdressOIB_1"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667</properties:Words>
  <properties:Characters>3379</properties:Characters>
  <properties:Lines>108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2016-11-17T12:27:00Z</dcterms:created>
  <dc:creator>M San Grupa</dc:creator>
  <cp:lastModifiedBy>Danijela Fumić</cp:lastModifiedBy>
  <cp:lastPrinted>2016-11-17T12:27:00Z</cp:lastPrinted>
  <dcterms:modified xmlns:xsi="http://www.w3.org/2001/XMLSchema-instance" xsi:type="dcterms:W3CDTF">2016-11-17T12:34:00Z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