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a4048" w14:paraId="40a4048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E14D6A">
        <w:t>5</w:t>
      </w:r>
      <w:r w:rsidR="00271D07">
        <w:t>/2018</w:t>
      </w:r>
      <w:r w:rsidR="00371FDE">
        <w:t>-</w:t>
      </w:r>
      <w:r w:rsidR="0017396F">
        <w:t>1</w:t>
      </w:r>
      <w:r w:rsidR="00AA63DC">
        <w:t>6</w:t>
      </w:r>
      <w:r w:rsidR="00D678E5">
        <w:t>4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E14D6A" w:rsidRPr="00A05E6A">
        <w:t xml:space="preserve">SAGA d.o.o., Šibenik, Velimira </w:t>
      </w:r>
      <w:proofErr w:type="spellStart"/>
      <w:r w:rsidR="00E14D6A" w:rsidRPr="00A05E6A">
        <w:t>Škorpika</w:t>
      </w:r>
      <w:proofErr w:type="spellEnd"/>
      <w:r w:rsidR="00E14D6A" w:rsidRPr="00A05E6A">
        <w:t xml:space="preserve"> 23, OIB: 58359521839</w:t>
      </w:r>
      <w:r w:rsidR="00316149">
        <w:t xml:space="preserve">, </w:t>
      </w:r>
      <w:r w:rsidR="00D222BC">
        <w:t xml:space="preserve"> koga zastupa stečajn</w:t>
      </w:r>
      <w:r w:rsidR="00E14D6A">
        <w:t>a</w:t>
      </w:r>
      <w:r w:rsidR="00316149" w:rsidRPr="002C2297">
        <w:t xml:space="preserve"> upravitelj</w:t>
      </w:r>
      <w:r w:rsidR="00E14D6A">
        <w:t>ica</w:t>
      </w:r>
      <w:r w:rsidR="008A7BD4">
        <w:t xml:space="preserve"> </w:t>
      </w:r>
      <w:r w:rsidR="00E14D6A">
        <w:t xml:space="preserve">Snježana </w:t>
      </w:r>
      <w:proofErr w:type="spellStart"/>
      <w:r w:rsidR="00E14D6A">
        <w:t>Drenški</w:t>
      </w:r>
      <w:proofErr w:type="spellEnd"/>
      <w:r w:rsidR="00D802CF">
        <w:t>,</w:t>
      </w:r>
      <w:r>
        <w:t xml:space="preserve"> dana </w:t>
      </w:r>
      <w:r w:rsidR="00D678E5">
        <w:t>7</w:t>
      </w:r>
      <w:r w:rsidR="00ED2B2D">
        <w:t xml:space="preserve">. </w:t>
      </w:r>
      <w:r w:rsidR="003674D1">
        <w:t>siječnja 2019</w:t>
      </w:r>
      <w:r w:rsidR="003549EB">
        <w:t>.,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BF2B0C" w:rsidP="00810468" w:rsidR="00EB0B75">
      <w:pPr>
        <w:pStyle w:val="Odlomakpopisa"/>
        <w:numPr>
          <w:ilvl w:val="0"/>
          <w:numId w:val="30"/>
        </w:numPr>
        <w:jc w:val="both"/>
      </w:pPr>
      <w:r w:rsidRPr="006F1FF1">
        <w:t xml:space="preserve">kat. čest. </w:t>
      </w:r>
      <w:r>
        <w:t>3605/3</w:t>
      </w:r>
      <w:r w:rsidRPr="006F1FF1">
        <w:t xml:space="preserve"> k.o. </w:t>
      </w:r>
      <w:r>
        <w:t>Šibenik</w:t>
      </w:r>
      <w:r w:rsidRPr="006F1FF1">
        <w:t xml:space="preserve">, </w:t>
      </w:r>
      <w:proofErr w:type="spellStart"/>
      <w:r w:rsidRPr="006F1FF1">
        <w:t>zk</w:t>
      </w:r>
      <w:proofErr w:type="spellEnd"/>
      <w:r w:rsidRPr="006F1FF1">
        <w:t xml:space="preserve">. ul. </w:t>
      </w:r>
      <w:r>
        <w:t xml:space="preserve">8414, suvlasnički dio 2/1000, etažno vlasništvo E-174, </w:t>
      </w:r>
      <w:r w:rsidRPr="00103A86">
        <w:t>PARKIRNO MJESTO</w:t>
      </w:r>
      <w:r>
        <w:t xml:space="preserve"> - P 67</w:t>
      </w:r>
      <w:r w:rsidRPr="00103A86">
        <w:t xml:space="preserve"> u prizemlju koji se sastoji od parkirnog mjesta izvan objekta, ukupne </w:t>
      </w:r>
      <w:proofErr w:type="spellStart"/>
      <w:r w:rsidRPr="00103A86">
        <w:t>netto</w:t>
      </w:r>
      <w:proofErr w:type="spellEnd"/>
      <w:r w:rsidRPr="00103A86">
        <w:t xml:space="preserve"> korisne površine 12,50 m2, u Elaboratu </w:t>
      </w:r>
      <w:proofErr w:type="spellStart"/>
      <w:r w:rsidRPr="00103A86">
        <w:t>etažiranja</w:t>
      </w:r>
      <w:proofErr w:type="spellEnd"/>
      <w:r w:rsidRPr="00103A86">
        <w:t xml:space="preserve"> – diobe označen zelenom bojom</w:t>
      </w:r>
    </w:p>
    <w:p w:rsidRDefault="008F19F8" w:rsidP="00416E97" w:rsidR="008F19F8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20321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22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siječnja 2019</w:t>
      </w:r>
      <w:r w:rsidR="00FA674D">
        <w:rPr>
          <w:b/>
          <w:u w:val="single"/>
        </w:rPr>
        <w:t xml:space="preserve">. u </w:t>
      </w:r>
      <w:r w:rsidR="003A6993">
        <w:rPr>
          <w:b/>
          <w:u w:val="single"/>
        </w:rPr>
        <w:t>12</w:t>
      </w:r>
      <w:r w:rsidR="002C658E">
        <w:rPr>
          <w:b/>
          <w:u w:val="single"/>
        </w:rPr>
        <w:t>,</w:t>
      </w:r>
      <w:r w:rsidR="00D678E5">
        <w:rPr>
          <w:b/>
          <w:u w:val="single"/>
        </w:rPr>
        <w:t>1</w:t>
      </w:r>
      <w:r w:rsidR="00BF2B0C">
        <w:rPr>
          <w:b/>
          <w:u w:val="single"/>
        </w:rPr>
        <w:t>5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D678E5">
        <w:t>7</w:t>
      </w:r>
      <w:r w:rsidR="00FA674D">
        <w:t xml:space="preserve">. </w:t>
      </w:r>
      <w:r w:rsidR="003674D1">
        <w:t>siječnja 2019</w:t>
      </w:r>
      <w:r w:rsidR="00FA674D">
        <w:t xml:space="preserve">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1653DD" w:rsidP="00426019" w:rsidR="007C3A85" w:rsidRPr="007D37BA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1653DD" w:rsidP="00426019" w:rsidR="007C3A85" w:rsidRPr="007D37BA">
      <w:r>
        <w:t xml:space="preserve">Ante </w:t>
      </w:r>
      <w:proofErr w:type="spellStart"/>
      <w:r>
        <w:t>Rubelj</w:t>
      </w:r>
      <w:proofErr w:type="spellEnd"/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 xml:space="preserve">Ardena </w:t>
      </w:r>
      <w:proofErr w:type="spellStart"/>
      <w:r w:rsidR="007C3A85" w:rsidRPr="007D37BA">
        <w:t>Bajlo</w:t>
      </w:r>
      <w:proofErr w:type="spellEnd"/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</w:t>
      </w:r>
      <w:r w:rsidR="00416E97" w:rsidRPr="00EB0B75">
        <w:t xml:space="preserve">putem </w:t>
      </w:r>
      <w:r w:rsidR="00E20321" w:rsidRPr="00EB0B75">
        <w:t>e-oglasne ploče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0350BA"/>
    <w:multiLevelType w:val="hybridMultilevel"/>
    <w:tmpl w:val="877C1656"/>
    <w:lvl w:tplc="2816373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4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</w:num>
  <w:num w:numId="4">
    <w:abstractNumId w:val="8"/>
  </w:num>
  <w:num w:numId="5">
    <w:abstractNumId w:val="13"/>
  </w:num>
  <w:num w:numId="6">
    <w:abstractNumId w:val="27"/>
  </w:num>
  <w:num w:numId="7">
    <w:abstractNumId w:val="9"/>
  </w:num>
  <w:num w:numId="8">
    <w:abstractNumId w:val="10"/>
  </w:num>
  <w:num w:numId="9">
    <w:abstractNumId w:val="29"/>
  </w:num>
  <w:num w:numId="10">
    <w:abstractNumId w:val="7"/>
  </w:num>
  <w:num w:numId="11">
    <w:abstractNumId w:val="21"/>
  </w:num>
  <w:num w:numId="12">
    <w:abstractNumId w:val="28"/>
  </w:num>
  <w:num w:numId="13">
    <w:abstractNumId w:val="26"/>
  </w:num>
  <w:num w:numId="14">
    <w:abstractNumId w:val="25"/>
  </w:num>
  <w:num w:numId="15">
    <w:abstractNumId w:val="15"/>
  </w:num>
  <w:num w:numId="16">
    <w:abstractNumId w:val="4"/>
  </w:num>
  <w:num w:numId="17">
    <w:abstractNumId w:val="20"/>
  </w:num>
  <w:num w:numId="18">
    <w:abstractNumId w:val="11"/>
  </w:num>
  <w:num w:numId="19">
    <w:abstractNumId w:val="16"/>
  </w:num>
  <w:num w:numId="20">
    <w:abstractNumId w:val="6"/>
  </w:num>
  <w:num w:numId="21">
    <w:abstractNumId w:val="22"/>
  </w:num>
  <w:num w:numId="22">
    <w:abstractNumId w:val="5"/>
  </w:num>
  <w:num w:numId="23">
    <w:abstractNumId w:val="14"/>
  </w:num>
  <w:num w:numId="24">
    <w:abstractNumId w:val="0"/>
  </w:num>
  <w:num w:numId="25">
    <w:abstractNumId w:val="19"/>
  </w:num>
  <w:num w:numId="26">
    <w:abstractNumId w:val="2"/>
  </w:num>
  <w:num w:numId="27">
    <w:abstractNumId w:val="3"/>
  </w:num>
  <w:num w:numId="28">
    <w:abstractNumId w:val="17"/>
  </w:num>
  <w:num w:numId="29">
    <w:abstractNumId w:val="23"/>
  </w:num>
  <w:num w:numId="3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17224"/>
    <w:rsid w:val="00024210"/>
    <w:rsid w:val="0002422E"/>
    <w:rsid w:val="00031F76"/>
    <w:rsid w:val="00046AB6"/>
    <w:rsid w:val="00094CB1"/>
    <w:rsid w:val="000A0BEB"/>
    <w:rsid w:val="000A70B5"/>
    <w:rsid w:val="000B0697"/>
    <w:rsid w:val="000B1708"/>
    <w:rsid w:val="000B56A6"/>
    <w:rsid w:val="000D07E5"/>
    <w:rsid w:val="000E1FB1"/>
    <w:rsid w:val="001073C3"/>
    <w:rsid w:val="00107D00"/>
    <w:rsid w:val="00130BFB"/>
    <w:rsid w:val="00131E40"/>
    <w:rsid w:val="00147102"/>
    <w:rsid w:val="001653DD"/>
    <w:rsid w:val="00172436"/>
    <w:rsid w:val="0017396F"/>
    <w:rsid w:val="00181682"/>
    <w:rsid w:val="00182AA0"/>
    <w:rsid w:val="001F7388"/>
    <w:rsid w:val="00246FEA"/>
    <w:rsid w:val="00271D07"/>
    <w:rsid w:val="00282E78"/>
    <w:rsid w:val="00292860"/>
    <w:rsid w:val="002B2CB0"/>
    <w:rsid w:val="002B68B6"/>
    <w:rsid w:val="002C658E"/>
    <w:rsid w:val="002E3F6D"/>
    <w:rsid w:val="002E5E7A"/>
    <w:rsid w:val="00303FF2"/>
    <w:rsid w:val="00314C09"/>
    <w:rsid w:val="00316149"/>
    <w:rsid w:val="00320CCC"/>
    <w:rsid w:val="00350C80"/>
    <w:rsid w:val="003547F3"/>
    <w:rsid w:val="003549EB"/>
    <w:rsid w:val="0035517A"/>
    <w:rsid w:val="003674D1"/>
    <w:rsid w:val="00371FDE"/>
    <w:rsid w:val="00380924"/>
    <w:rsid w:val="003A2066"/>
    <w:rsid w:val="003A6993"/>
    <w:rsid w:val="003B7F17"/>
    <w:rsid w:val="003C5E26"/>
    <w:rsid w:val="003E3221"/>
    <w:rsid w:val="003F7DFC"/>
    <w:rsid w:val="00416E97"/>
    <w:rsid w:val="00426019"/>
    <w:rsid w:val="004362AC"/>
    <w:rsid w:val="0044511B"/>
    <w:rsid w:val="00450339"/>
    <w:rsid w:val="00471C89"/>
    <w:rsid w:val="0047406D"/>
    <w:rsid w:val="004968EB"/>
    <w:rsid w:val="004A5836"/>
    <w:rsid w:val="004A6F4F"/>
    <w:rsid w:val="004B0C6C"/>
    <w:rsid w:val="004F3DB7"/>
    <w:rsid w:val="00500779"/>
    <w:rsid w:val="00535482"/>
    <w:rsid w:val="005513B6"/>
    <w:rsid w:val="005615F3"/>
    <w:rsid w:val="005643F8"/>
    <w:rsid w:val="005678C9"/>
    <w:rsid w:val="005D3681"/>
    <w:rsid w:val="005E1C64"/>
    <w:rsid w:val="005F027D"/>
    <w:rsid w:val="005F30D6"/>
    <w:rsid w:val="005F52E7"/>
    <w:rsid w:val="00616543"/>
    <w:rsid w:val="00617AEF"/>
    <w:rsid w:val="00635636"/>
    <w:rsid w:val="00635F38"/>
    <w:rsid w:val="00685A91"/>
    <w:rsid w:val="00685C98"/>
    <w:rsid w:val="006A3B77"/>
    <w:rsid w:val="006C1EA4"/>
    <w:rsid w:val="006D2948"/>
    <w:rsid w:val="007035A9"/>
    <w:rsid w:val="00716B4C"/>
    <w:rsid w:val="007209B4"/>
    <w:rsid w:val="00725790"/>
    <w:rsid w:val="00751B9E"/>
    <w:rsid w:val="007539B7"/>
    <w:rsid w:val="0076194D"/>
    <w:rsid w:val="007847FA"/>
    <w:rsid w:val="007961BE"/>
    <w:rsid w:val="007B479A"/>
    <w:rsid w:val="007C3A85"/>
    <w:rsid w:val="007D005F"/>
    <w:rsid w:val="007D37BA"/>
    <w:rsid w:val="007E206A"/>
    <w:rsid w:val="007E4A12"/>
    <w:rsid w:val="008040CD"/>
    <w:rsid w:val="00810468"/>
    <w:rsid w:val="00833B90"/>
    <w:rsid w:val="00860C24"/>
    <w:rsid w:val="008670E6"/>
    <w:rsid w:val="008723DD"/>
    <w:rsid w:val="008842E7"/>
    <w:rsid w:val="00890AF8"/>
    <w:rsid w:val="00897088"/>
    <w:rsid w:val="008A2843"/>
    <w:rsid w:val="008A7BD4"/>
    <w:rsid w:val="008F19F8"/>
    <w:rsid w:val="008F5C16"/>
    <w:rsid w:val="00903E75"/>
    <w:rsid w:val="00913A50"/>
    <w:rsid w:val="00924688"/>
    <w:rsid w:val="00926224"/>
    <w:rsid w:val="00935B4A"/>
    <w:rsid w:val="0094118D"/>
    <w:rsid w:val="009468CE"/>
    <w:rsid w:val="00954AA8"/>
    <w:rsid w:val="00972B7B"/>
    <w:rsid w:val="009B3121"/>
    <w:rsid w:val="009C36BA"/>
    <w:rsid w:val="009D56F5"/>
    <w:rsid w:val="009E77C6"/>
    <w:rsid w:val="009E77E8"/>
    <w:rsid w:val="00A05A1F"/>
    <w:rsid w:val="00A46C9F"/>
    <w:rsid w:val="00A60C0F"/>
    <w:rsid w:val="00A90D64"/>
    <w:rsid w:val="00A9193B"/>
    <w:rsid w:val="00AA63DC"/>
    <w:rsid w:val="00AC640F"/>
    <w:rsid w:val="00AD59E4"/>
    <w:rsid w:val="00B01CEC"/>
    <w:rsid w:val="00B0518E"/>
    <w:rsid w:val="00B06C21"/>
    <w:rsid w:val="00B116CF"/>
    <w:rsid w:val="00B13DF8"/>
    <w:rsid w:val="00B15099"/>
    <w:rsid w:val="00B346B3"/>
    <w:rsid w:val="00B3534C"/>
    <w:rsid w:val="00B9709A"/>
    <w:rsid w:val="00BB3200"/>
    <w:rsid w:val="00BC22A4"/>
    <w:rsid w:val="00BC7E1F"/>
    <w:rsid w:val="00BF2B0C"/>
    <w:rsid w:val="00BF75F0"/>
    <w:rsid w:val="00C055E9"/>
    <w:rsid w:val="00C12769"/>
    <w:rsid w:val="00C176C1"/>
    <w:rsid w:val="00C37639"/>
    <w:rsid w:val="00C46DB5"/>
    <w:rsid w:val="00C631D2"/>
    <w:rsid w:val="00C715E7"/>
    <w:rsid w:val="00C71C24"/>
    <w:rsid w:val="00C80DB6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24055"/>
    <w:rsid w:val="00D32DA8"/>
    <w:rsid w:val="00D43242"/>
    <w:rsid w:val="00D6593C"/>
    <w:rsid w:val="00D678E5"/>
    <w:rsid w:val="00D802CF"/>
    <w:rsid w:val="00D94062"/>
    <w:rsid w:val="00DC4F3A"/>
    <w:rsid w:val="00DC7198"/>
    <w:rsid w:val="00DF04FF"/>
    <w:rsid w:val="00E046B5"/>
    <w:rsid w:val="00E14D6A"/>
    <w:rsid w:val="00E20321"/>
    <w:rsid w:val="00E41849"/>
    <w:rsid w:val="00E60365"/>
    <w:rsid w:val="00E7009E"/>
    <w:rsid w:val="00E82DF1"/>
    <w:rsid w:val="00E833DB"/>
    <w:rsid w:val="00EB0B75"/>
    <w:rsid w:val="00EB3505"/>
    <w:rsid w:val="00ED2B2D"/>
    <w:rsid w:val="00ED4CA0"/>
    <w:rsid w:val="00F053F4"/>
    <w:rsid w:val="00F1024E"/>
    <w:rsid w:val="00F336E7"/>
    <w:rsid w:val="00F455CE"/>
    <w:rsid w:val="00F71D8E"/>
    <w:rsid w:val="00F8597D"/>
    <w:rsid w:val="00F875E4"/>
    <w:rsid w:val="00F87ACC"/>
    <w:rsid w:val="00F90058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53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53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53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53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53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53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53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53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53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53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St-5/2018-162</izvorni_sadrzaj>
    <derivirana_varijabla naziv="DomainObject.PredzadnjaOdlukaIzPredmeta.Oznaka_1">St-5/2018-162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204</properties:Words>
  <properties:Characters>968</properties:Characters>
  <properties:Lines>46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2019-01-02T14:03:00Z</dcterms:created>
  <dc:creator>Korisnik</dc:creator>
  <cp:lastModifiedBy>Ante Rubelj</cp:lastModifiedBy>
  <cp:lastPrinted>2017-03-24T09:02:00Z</cp:lastPrinted>
  <dcterms:modified xmlns:xsi="http://www.w3.org/2001/XMLSchema-instance" xsi:type="dcterms:W3CDTF">2019-01-08T12:52:00Z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(1st-5-18-169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