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812BBB" w:rsidR="00CA2085" w:rsidRPr="006A1BF5">
        <w:tc>
          <w:tcPr>
            <w:tcW w:type="dxa" w:w="2829"/>
            <w:shd w:fill="auto" w:color="auto" w:val="clear"/>
          </w:tcPr>
          <w:p w:rsidRDefault="00043977" w:rsidP="00812BBB" w:rsidR="00CA2085" w:rsidRPr="006A1BF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7060" cx="475615"/>
                  <wp:effectExtent b="2540" r="635" t="0" l="0"/>
                  <wp:docPr descr="GRB-RH-png" name="Slika 3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5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A2085" w:rsidP="00812BBB" w:rsidR="00CA2085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CA2085" w:rsidP="00812BBB" w:rsidR="00CA2085" w:rsidRPr="006A1BF5">
            <w:pPr>
              <w:jc w:val="center"/>
            </w:pPr>
            <w:r>
              <w:t>Trgovački sud u Varaždinu</w:t>
            </w:r>
          </w:p>
          <w:p w:rsidRDefault="00CA2085" w:rsidP="00812BBB" w:rsidR="00CA2085" w:rsidRPr="006A1BF5">
            <w:pPr>
              <w:jc w:val="center"/>
            </w:pPr>
            <w:r>
              <w:t>Varaždin, Braće Radić 2</w:t>
            </w:r>
          </w:p>
        </w:tc>
      </w:tr>
    </w:tbl>
    <w:p w14:textId="4421d11" w14:paraId="4421d11" w:rsidRDefault="007332C9" w:rsidP="007332C9" w:rsidR="007332C9" w:rsidRPr="009D2B9C">
      <w:pPr>
        <w:jc w:val="both"/>
        <w15:collapsed w:val="false"/>
      </w:pPr>
      <w:r w:rsidRPr="009D2B9C">
        <w:tab/>
      </w:r>
      <w:r w:rsidRPr="009D2B9C">
        <w:tab/>
      </w:r>
      <w:r w:rsidRPr="009D2B9C">
        <w:tab/>
        <w:t xml:space="preserve">  </w:t>
      </w:r>
    </w:p>
    <w:p w:rsidRDefault="007332C9" w:rsidP="007332C9" w:rsidR="007332C9" w:rsidRPr="009D2B9C">
      <w:pPr>
        <w:jc w:val="both"/>
      </w:pPr>
    </w:p>
    <w:p w:rsidRDefault="007332C9" w:rsidP="007332C9" w:rsidR="007332C9" w:rsidRPr="009D2B9C">
      <w:pPr>
        <w:jc w:val="center"/>
      </w:pPr>
      <w:r w:rsidRPr="009D2B9C">
        <w:t>ZAKLJUČAK O PRODAJI</w:t>
      </w:r>
    </w:p>
    <w:p w:rsidRDefault="007332C9" w:rsidP="007332C9" w:rsidR="007332C9" w:rsidRPr="009D2B9C"/>
    <w:p w:rsidRDefault="007332C9" w:rsidP="007332C9" w:rsidR="007332C9" w:rsidRPr="009D2B9C">
      <w:pPr>
        <w:ind w:firstLine="720"/>
        <w:jc w:val="both"/>
      </w:pPr>
      <w:r w:rsidRPr="009D2B9C">
        <w:t xml:space="preserve"> Trgovački sud u Varaždinu, po stečajnom sucu Iris Hatvalić Nemec, u stečajnom postupku nad </w:t>
      </w:r>
      <w:r w:rsidR="00EF4EA2">
        <w:t xml:space="preserve">stečajnim dužnikom </w:t>
      </w:r>
      <w:r w:rsidR="005161D3" w:rsidRPr="00326A9E">
        <w:t>Gra-coop d.o.o. u stečaju, Mursko Središće, Martinska 165, OIB: 84181172006, zastupanom po stečajnom upravitelju Davoru Ivančiću</w:t>
      </w:r>
      <w:r w:rsidR="005161D3">
        <w:t xml:space="preserve">, </w:t>
      </w:r>
      <w:r w:rsidR="001E3971">
        <w:t>dana 7</w:t>
      </w:r>
      <w:r w:rsidRPr="009D2B9C">
        <w:t xml:space="preserve">. </w:t>
      </w:r>
      <w:r w:rsidR="008D3D46">
        <w:t>rujna</w:t>
      </w:r>
      <w:r w:rsidR="001E3971">
        <w:t xml:space="preserve"> 2018</w:t>
      </w:r>
      <w:r w:rsidRPr="009D2B9C">
        <w:t>.</w:t>
      </w:r>
    </w:p>
    <w:p w:rsidRDefault="00E8595B" w:rsidP="00E8595B" w:rsidR="00E8595B" w:rsidRPr="009D2B9C"/>
    <w:p w:rsidRDefault="007332C9" w:rsidP="00E8595B" w:rsidR="00E8595B" w:rsidRPr="009D2B9C">
      <w:pPr>
        <w:jc w:val="center"/>
      </w:pPr>
      <w:r w:rsidRPr="009D2B9C">
        <w:t>z a k l j u č i o   j e</w:t>
      </w:r>
    </w:p>
    <w:p w:rsidRDefault="00E8595B" w:rsidP="00E8595B" w:rsidR="00E8595B" w:rsidRPr="009D2B9C">
      <w:pPr>
        <w:jc w:val="center"/>
      </w:pPr>
    </w:p>
    <w:p w:rsidRDefault="005E44A1" w:rsidP="00622E84" w:rsidR="00622E84">
      <w:pPr>
        <w:widowControl w:val="false"/>
        <w:numPr>
          <w:ilvl w:val="0"/>
          <w:numId w:val="21"/>
        </w:numPr>
        <w:suppressAutoHyphens/>
        <w:ind w:hanging="349" w:left="709"/>
        <w:jc w:val="both"/>
      </w:pPr>
      <w:r w:rsidRPr="00E828F3">
        <w:rPr>
          <w:bCs/>
        </w:rPr>
        <w:t xml:space="preserve">Određuje se prodaja </w:t>
      </w:r>
      <w:r w:rsidRPr="00E828F3">
        <w:t>elektroničkom javnom dražbom</w:t>
      </w:r>
      <w:r w:rsidR="00B43F3B" w:rsidRPr="00E828F3">
        <w:rPr>
          <w:bCs/>
        </w:rPr>
        <w:t xml:space="preserve"> </w:t>
      </w:r>
      <w:r w:rsidRPr="00E828F3">
        <w:rPr>
          <w:bCs/>
        </w:rPr>
        <w:t>nekretnine</w:t>
      </w:r>
      <w:r w:rsidR="00622E84">
        <w:rPr>
          <w:bCs/>
        </w:rPr>
        <w:t xml:space="preserve"> u vlasništvu </w:t>
      </w:r>
      <w:r w:rsidR="00570D7C" w:rsidRPr="00E828F3">
        <w:t>stečajnog dužnika</w:t>
      </w:r>
      <w:r w:rsidR="00570D7C" w:rsidRPr="00E828F3">
        <w:rPr>
          <w:bCs/>
        </w:rPr>
        <w:t xml:space="preserve"> </w:t>
      </w:r>
      <w:r w:rsidR="00B25014" w:rsidRPr="00E828F3">
        <w:t>upisane</w:t>
      </w:r>
    </w:p>
    <w:p w:rsidRDefault="00EA78CC" w:rsidP="00622E84" w:rsidR="009C13DC">
      <w:pPr>
        <w:widowControl w:val="false"/>
        <w:suppressAutoHyphens/>
        <w:ind w:left="1065"/>
        <w:jc w:val="both"/>
      </w:pPr>
      <w:r w:rsidRPr="00E828F3">
        <w:t xml:space="preserve"> </w:t>
      </w:r>
      <w:r w:rsidR="00EF4EA2" w:rsidRPr="000A68A8">
        <w:t xml:space="preserve"> </w:t>
      </w:r>
    </w:p>
    <w:p w:rsidRDefault="00247220" w:rsidP="00247220" w:rsidR="00247220">
      <w:pPr>
        <w:pStyle w:val="Odlomakpopisa"/>
        <w:widowControl w:val="false"/>
        <w:numPr>
          <w:ilvl w:val="0"/>
          <w:numId w:val="20"/>
        </w:numPr>
        <w:tabs>
          <w:tab w:pos="851" w:val="left"/>
        </w:tabs>
        <w:suppressAutoHyphens/>
        <w:jc w:val="both"/>
      </w:pPr>
      <w:r>
        <w:t>u z.k. uložak 1014 k.o. Mursko Središće, čestica broj 475/2 pilana i dvorište od 1505 m2;</w:t>
      </w:r>
    </w:p>
    <w:p w:rsidRDefault="00247220" w:rsidP="00247220" w:rsidR="00247220">
      <w:pPr>
        <w:pStyle w:val="Odlomakpopisa"/>
        <w:widowControl w:val="false"/>
        <w:tabs>
          <w:tab w:pos="851" w:val="left"/>
        </w:tabs>
        <w:suppressAutoHyphens/>
        <w:ind w:left="1429"/>
        <w:jc w:val="both"/>
      </w:pPr>
      <w:r>
        <w:t xml:space="preserve"> </w:t>
      </w:r>
    </w:p>
    <w:p w:rsidRDefault="00247220" w:rsidP="00247220" w:rsidR="00247220">
      <w:pPr>
        <w:pStyle w:val="Odlomakpopisa"/>
        <w:widowControl w:val="false"/>
        <w:numPr>
          <w:ilvl w:val="0"/>
          <w:numId w:val="20"/>
        </w:numPr>
        <w:tabs>
          <w:tab w:pos="851" w:val="left"/>
        </w:tabs>
        <w:suppressAutoHyphens/>
        <w:jc w:val="both"/>
      </w:pPr>
      <w:r w:rsidRPr="008D71EB">
        <w:t xml:space="preserve">u z.k. ul. 2795, k.o. Mursko Središće, etažno vlasništvo s određenim omjerima, čestica broj 475/3 kuća i dvorište od 916 m2, </w:t>
      </w:r>
    </w:p>
    <w:p w:rsidRDefault="00247220" w:rsidP="00247220" w:rsidR="00247220">
      <w:pPr>
        <w:pStyle w:val="Odlomakpopisa"/>
      </w:pPr>
    </w:p>
    <w:p w:rsidRDefault="00247220" w:rsidP="00247220" w:rsidR="00247220" w:rsidRPr="008D71EB">
      <w:pPr>
        <w:widowControl w:val="false"/>
        <w:suppressAutoHyphens/>
        <w:ind w:firstLine="708" w:left="361"/>
        <w:jc w:val="both"/>
      </w:pPr>
      <w:r w:rsidRPr="008D71EB">
        <w:tab/>
        <w:t>2. suvlasnički dio: 20143/43915 etažno vlasništvo (E-2)</w:t>
      </w:r>
    </w:p>
    <w:p w:rsidRDefault="00247220" w:rsidP="00247220" w:rsidR="00247220" w:rsidRPr="008D71EB">
      <w:pPr>
        <w:widowControl w:val="false"/>
        <w:suppressAutoHyphens/>
        <w:ind w:left="1416"/>
        <w:jc w:val="both"/>
      </w:pPr>
      <w:r w:rsidRPr="008D71EB">
        <w:t>1. Stan 2, stan u prizemlju i potkrovlju sa pripadajućim spremištem i garažom u podrumu ukupne površine 201,43 m2 (u planu posebnih dijelova zgrade označeno naranđastom bojom).</w:t>
      </w:r>
    </w:p>
    <w:p w:rsidRDefault="00247220" w:rsidP="00247220" w:rsidR="00247220" w:rsidRPr="009D2B9C">
      <w:pPr>
        <w:widowControl w:val="false"/>
        <w:suppressAutoHyphens/>
        <w:jc w:val="both"/>
      </w:pPr>
    </w:p>
    <w:p w:rsidRDefault="00622E84" w:rsidP="007219E4" w:rsidR="009E298D" w:rsidRPr="009D2B9C">
      <w:pPr>
        <w:jc w:val="both"/>
      </w:pPr>
      <w:r>
        <w:t>Na navedenim nekretninama</w:t>
      </w:r>
      <w:r w:rsidR="009E298D" w:rsidRPr="009D2B9C">
        <w:t xml:space="preserve"> upisano je založno</w:t>
      </w:r>
      <w:r w:rsidR="008D3D46">
        <w:t xml:space="preserve">  pravo u korist razlučn</w:t>
      </w:r>
      <w:r>
        <w:t>og</w:t>
      </w:r>
      <w:r w:rsidR="009E298D" w:rsidRPr="009D2B9C">
        <w:t xml:space="preserve"> vjerovnika</w:t>
      </w:r>
      <w:r w:rsidR="007D1311" w:rsidRPr="009D2B9C">
        <w:t xml:space="preserve"> </w:t>
      </w:r>
      <w:r>
        <w:t>Međimurske banke d.d. čiji je pravni slijednik Privredna banka Zagreb d.d., te Republike Hrvatske – Porezne uprave.</w:t>
      </w:r>
    </w:p>
    <w:p w:rsidRDefault="009E298D" w:rsidP="009E298D" w:rsidR="009E298D" w:rsidRPr="009D2B9C"/>
    <w:p w:rsidRDefault="00E828F3" w:rsidP="009E298D" w:rsidR="009C13DC">
      <w:pPr>
        <w:jc w:val="both"/>
      </w:pPr>
      <w:r w:rsidRPr="00343DC9">
        <w:t>2.</w:t>
      </w:r>
      <w:r w:rsidR="009E298D" w:rsidRPr="00343DC9">
        <w:t xml:space="preserve"> </w:t>
      </w:r>
      <w:r w:rsidR="007219E4" w:rsidRPr="00343DC9">
        <w:t xml:space="preserve"> </w:t>
      </w:r>
      <w:r w:rsidR="00622E84">
        <w:t xml:space="preserve">a) </w:t>
      </w:r>
      <w:r w:rsidR="004258CD" w:rsidRPr="00343DC9">
        <w:t>U</w:t>
      </w:r>
      <w:r w:rsidR="004B07C9" w:rsidRPr="00343DC9">
        <w:t>tvrđuje se</w:t>
      </w:r>
      <w:r w:rsidR="009C13DC" w:rsidRPr="00343DC9">
        <w:t xml:space="preserve"> vrijednost nekretnine</w:t>
      </w:r>
      <w:r w:rsidR="004B07C9" w:rsidRPr="00343DC9">
        <w:t xml:space="preserve"> iz točke 1. </w:t>
      </w:r>
      <w:r w:rsidR="001E3971">
        <w:t xml:space="preserve">a) </w:t>
      </w:r>
      <w:r w:rsidR="004B07C9" w:rsidRPr="00343DC9">
        <w:t>izreke ovog zaključka</w:t>
      </w:r>
      <w:r w:rsidR="009C13DC" w:rsidRPr="00343DC9">
        <w:t xml:space="preserve"> </w:t>
      </w:r>
      <w:r w:rsidR="004B07C9" w:rsidRPr="00343DC9">
        <w:t>u iznosu od</w:t>
      </w:r>
      <w:r w:rsidR="009C13DC" w:rsidRPr="00343DC9">
        <w:t xml:space="preserve"> </w:t>
      </w:r>
      <w:r w:rsidR="001E3971">
        <w:t xml:space="preserve">340.000,00 </w:t>
      </w:r>
      <w:r w:rsidR="007219E4" w:rsidRPr="00343DC9">
        <w:t>kn.</w:t>
      </w:r>
    </w:p>
    <w:p w:rsidRDefault="001E3971" w:rsidP="009E298D" w:rsidR="001E3971">
      <w:pPr>
        <w:jc w:val="both"/>
      </w:pPr>
    </w:p>
    <w:p w:rsidRDefault="001E3971" w:rsidP="009E298D" w:rsidR="001E3971" w:rsidRPr="00343DC9">
      <w:pPr>
        <w:jc w:val="both"/>
      </w:pPr>
      <w:r>
        <w:t xml:space="preserve">      b) Utvrđuje se vrijednost nekretnine iz točke 1. b) izreke ovog zaključka u iznosu od 295.000,00 kn.</w:t>
      </w:r>
    </w:p>
    <w:p w:rsidRDefault="007219E4" w:rsidP="009E298D" w:rsidR="007219E4" w:rsidRPr="009D2B9C">
      <w:pPr>
        <w:jc w:val="both"/>
        <w:rPr>
          <w:color w:val="FF0000"/>
        </w:rPr>
      </w:pPr>
      <w:r w:rsidRPr="009D2B9C">
        <w:rPr>
          <w:color w:val="FF0000"/>
        </w:rPr>
        <w:t xml:space="preserve">     </w:t>
      </w:r>
    </w:p>
    <w:p w:rsidRDefault="005E44A1" w:rsidP="009E298D" w:rsidR="002B0B02" w:rsidRPr="009D2B9C">
      <w:pPr>
        <w:jc w:val="both"/>
      </w:pPr>
      <w:r w:rsidRPr="009D2B9C">
        <w:t>3</w:t>
      </w:r>
      <w:r w:rsidR="00E828F3">
        <w:t>.</w:t>
      </w:r>
      <w:r w:rsidR="009E298D" w:rsidRPr="009D2B9C">
        <w:t xml:space="preserve">    </w:t>
      </w:r>
      <w:r w:rsidR="00B62934" w:rsidRPr="009D2B9C">
        <w:t>NAČIN PRO</w:t>
      </w:r>
      <w:r w:rsidR="00E8595B" w:rsidRPr="009D2B9C">
        <w:t>DAJE:</w:t>
      </w:r>
    </w:p>
    <w:p w:rsidRDefault="00E8595B" w:rsidP="00E8595B" w:rsidR="00E8595B" w:rsidRPr="009D2B9C">
      <w:pPr>
        <w:ind w:left="360"/>
        <w:jc w:val="both"/>
      </w:pPr>
    </w:p>
    <w:p w:rsidRDefault="00B43F3B" w:rsidP="005E44A1" w:rsidR="00B43F3B" w:rsidRPr="009D2B9C">
      <w:pPr>
        <w:jc w:val="both"/>
        <w:rPr>
          <w:bCs/>
        </w:rPr>
      </w:pPr>
      <w:r w:rsidRPr="009D2B9C">
        <w:rPr>
          <w:bCs/>
        </w:rPr>
        <w:tab/>
      </w:r>
      <w:r w:rsidR="005E44A1" w:rsidRPr="009D2B9C">
        <w:rPr>
          <w:bCs/>
        </w:rPr>
        <w:t>Prodaju nekretnine iz točke 1. zaključka provest će Financijska agencija elektroničkom javnom dražbom.</w:t>
      </w:r>
    </w:p>
    <w:p w:rsidRDefault="005E44A1" w:rsidP="005E44A1" w:rsidR="005E44A1" w:rsidRPr="009D2B9C">
      <w:pPr>
        <w:jc w:val="both"/>
      </w:pPr>
    </w:p>
    <w:p w:rsidRDefault="00B62934" w:rsidP="00CA2085" w:rsidR="00B62934" w:rsidRPr="009D2B9C">
      <w:pPr>
        <w:ind w:firstLine="708"/>
        <w:jc w:val="both"/>
      </w:pPr>
      <w:r w:rsidRPr="009D2B9C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5E44A1" w:rsidP="009E298D" w:rsidR="00B62934" w:rsidRPr="009D2B9C">
      <w:pPr>
        <w:jc w:val="both"/>
      </w:pPr>
      <w:r w:rsidRPr="009D2B9C">
        <w:lastRenderedPageBreak/>
        <w:t>4</w:t>
      </w:r>
      <w:r w:rsidR="00E828F3">
        <w:t>.</w:t>
      </w:r>
      <w:r w:rsidR="009E298D" w:rsidRPr="009D2B9C">
        <w:t xml:space="preserve">      </w:t>
      </w:r>
      <w:r w:rsidR="00B62934" w:rsidRPr="009D2B9C">
        <w:t xml:space="preserve">UVJETI </w:t>
      </w:r>
      <w:r w:rsidR="009E298D" w:rsidRPr="009D2B9C">
        <w:t xml:space="preserve"> </w:t>
      </w:r>
      <w:r w:rsidR="00B62934" w:rsidRPr="009D2B9C">
        <w:t>PRODAJE:</w:t>
      </w:r>
    </w:p>
    <w:p w:rsidRDefault="00B62934" w:rsidP="00570D7C" w:rsidR="00B62934" w:rsidRPr="009D2B9C">
      <w:pPr>
        <w:jc w:val="both"/>
      </w:pPr>
    </w:p>
    <w:p w:rsidRDefault="004258CD" w:rsidP="00D723BC" w:rsidR="00D723BC" w:rsidRPr="001F6EFB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1F6EFB">
        <w:t xml:space="preserve">Nekretnina </w:t>
      </w:r>
      <w:r w:rsidR="00343DC9" w:rsidRPr="001F6EFB">
        <w:t>iz točke 1.</w:t>
      </w:r>
      <w:r w:rsidR="001E3971" w:rsidRPr="001F6EFB">
        <w:t>a)</w:t>
      </w:r>
      <w:r w:rsidR="007C0CC7" w:rsidRPr="001F6EFB">
        <w:t xml:space="preserve"> </w:t>
      </w:r>
      <w:r w:rsidRPr="001F6EFB">
        <w:t>u naravi predstavlj</w:t>
      </w:r>
      <w:r w:rsidR="00024FE0" w:rsidRPr="001F6EFB">
        <w:t>a</w:t>
      </w:r>
      <w:r w:rsidR="00D723BC" w:rsidRPr="001F6EFB">
        <w:t xml:space="preserve"> pilanu i dvorište. </w:t>
      </w:r>
    </w:p>
    <w:p w:rsidRDefault="00D723BC" w:rsidP="00D723BC" w:rsidR="00D723BC" w:rsidRPr="00C2698B">
      <w:pPr>
        <w:ind w:firstLine="708"/>
        <w:jc w:val="both"/>
      </w:pPr>
      <w:r w:rsidRPr="00C2698B">
        <w:t>Utvrđena vrijednost nekretnine iz točke 1</w:t>
      </w:r>
      <w:r>
        <w:t>.</w:t>
      </w:r>
      <w:r w:rsidRPr="00C2698B">
        <w:t xml:space="preserve">a) iznosi </w:t>
      </w:r>
      <w:r>
        <w:t>340</w:t>
      </w:r>
      <w:r w:rsidRPr="00C2698B">
        <w:t>.000,00 kn.</w:t>
      </w:r>
    </w:p>
    <w:p w:rsidRDefault="00D723BC" w:rsidP="00D723BC" w:rsidR="00D723BC">
      <w:pPr>
        <w:jc w:val="both"/>
      </w:pPr>
    </w:p>
    <w:p w:rsidRDefault="00D723BC" w:rsidP="00D723BC" w:rsidR="00D723BC" w:rsidRPr="00C2698B">
      <w:pPr>
        <w:ind w:firstLine="348" w:left="360"/>
        <w:jc w:val="both"/>
      </w:pPr>
      <w:r w:rsidRPr="00C2698B">
        <w:t xml:space="preserve">Nekretnina iz točke 1.a) se </w:t>
      </w:r>
      <w:r w:rsidRPr="00C2698B">
        <w:rPr>
          <w:b/>
        </w:rPr>
        <w:t>ne može</w:t>
      </w:r>
      <w:r w:rsidRPr="00C2698B">
        <w:t xml:space="preserve"> prodati:</w:t>
      </w:r>
    </w:p>
    <w:p w:rsidRDefault="00D723BC" w:rsidP="00D723BC" w:rsidR="00D723BC" w:rsidRPr="00C2698B"/>
    <w:p w:rsidRDefault="00D723BC" w:rsidP="00D723BC" w:rsidR="00D723BC" w:rsidRPr="00C2698B">
      <w:pPr>
        <w:numPr>
          <w:ilvl w:val="0"/>
          <w:numId w:val="17"/>
        </w:numPr>
        <w:jc w:val="both"/>
      </w:pPr>
      <w:r w:rsidRPr="00C2698B">
        <w:t xml:space="preserve">na prvoj dražbi ispod tri četvrtine (3/4) utvrđene vrijednosti, tj. ispod iznosa od </w:t>
      </w:r>
      <w:r>
        <w:t>255.000</w:t>
      </w:r>
      <w:r w:rsidRPr="00C2698B">
        <w:t>,00 kn;</w:t>
      </w:r>
    </w:p>
    <w:p w:rsidRDefault="00D723BC" w:rsidP="00D723BC" w:rsidR="00D723BC" w:rsidRPr="00C2698B">
      <w:pPr>
        <w:numPr>
          <w:ilvl w:val="0"/>
          <w:numId w:val="17"/>
        </w:numPr>
        <w:jc w:val="both"/>
      </w:pPr>
      <w:r w:rsidRPr="00C2698B">
        <w:t xml:space="preserve">na drugoj dražbi ispod jedne polovine (1/2) utvrđene vrijednosti tj. ispod iznosa od </w:t>
      </w:r>
      <w:r>
        <w:t>170</w:t>
      </w:r>
      <w:r w:rsidRPr="00C2698B">
        <w:t>.000,00 kn;</w:t>
      </w:r>
    </w:p>
    <w:p w:rsidRDefault="00D723BC" w:rsidP="00D723BC" w:rsidR="00D723BC" w:rsidRPr="00C2698B">
      <w:pPr>
        <w:numPr>
          <w:ilvl w:val="0"/>
          <w:numId w:val="17"/>
        </w:numPr>
        <w:jc w:val="both"/>
      </w:pPr>
      <w:r w:rsidRPr="00C2698B">
        <w:t xml:space="preserve">na trećoj dražbi ispod jedne četvrtine (1/4) utvrđene vrijednosti tj. ispod iznosa od </w:t>
      </w:r>
      <w:r>
        <w:t>85.000</w:t>
      </w:r>
      <w:r w:rsidRPr="00C2698B">
        <w:t>,00 kn;</w:t>
      </w:r>
    </w:p>
    <w:p w:rsidRDefault="00D723BC" w:rsidP="00D723BC" w:rsidR="00D723BC">
      <w:pPr>
        <w:numPr>
          <w:ilvl w:val="0"/>
          <w:numId w:val="17"/>
        </w:numPr>
        <w:jc w:val="both"/>
      </w:pPr>
      <w:r w:rsidRPr="00C2698B">
        <w:t>na četvrtoj dražbi nekretnina se prodaje po početnoj cijeni od 1,00 kn.</w:t>
      </w:r>
    </w:p>
    <w:p w:rsidRDefault="00D723BC" w:rsidP="00D723BC" w:rsidR="00D723BC">
      <w:pPr>
        <w:jc w:val="both"/>
      </w:pPr>
    </w:p>
    <w:p w:rsidRDefault="00D723BC" w:rsidP="00D723BC" w:rsidR="00D723BC" w:rsidRPr="009D2B9C">
      <w:pPr>
        <w:ind w:firstLine="708"/>
        <w:jc w:val="both"/>
      </w:pPr>
      <w:r>
        <w:t xml:space="preserve">U elektroničkoj javnoj dražbi, kao ponuditelji, mogu sudjelovati samo osobe koje su prethodno dale jamčevinu u iznosu od </w:t>
      </w:r>
      <w:r w:rsidR="001F6EFB">
        <w:t>12</w:t>
      </w:r>
      <w:r>
        <w:t>.000,00 kn i podnijele prijavu za sudjelovanje u elektroničkoj javnoj dražbi. Jamčevina se uplaćuje</w:t>
      </w:r>
      <w:r w:rsidRPr="009D2B9C">
        <w:t xml:space="preserve"> </w:t>
      </w:r>
      <w:r w:rsidRPr="009D2B9C">
        <w:rPr>
          <w:u w:val="single"/>
        </w:rPr>
        <w:t>na račun Financijske agencije otvoren kod Hrvatske poštanske banke broj: IBAN HR 33 2390 0011 3000 2877 9.</w:t>
      </w:r>
    </w:p>
    <w:p w:rsidRDefault="009E298D" w:rsidP="009E298D" w:rsidR="009E298D" w:rsidRPr="00126E4C">
      <w:pPr>
        <w:jc w:val="both"/>
        <w:rPr>
          <w:color w:val="FF0000"/>
        </w:rPr>
      </w:pPr>
    </w:p>
    <w:p w:rsidRDefault="00D723BC" w:rsidP="00C72855" w:rsidR="00D723BC" w:rsidRPr="001F6EFB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1F6EFB">
        <w:t>Nekretnina iz točke 1.</w:t>
      </w:r>
      <w:r w:rsidR="00C72855" w:rsidRPr="001F6EFB">
        <w:t>b</w:t>
      </w:r>
      <w:r w:rsidRPr="001F6EFB">
        <w:t xml:space="preserve">) u naravi predstavlja </w:t>
      </w:r>
      <w:r w:rsidR="001F6EFB" w:rsidRPr="001F6EFB">
        <w:t>stan u prizemlju i u potkrovlju s pripadajućim spremištem i garažom u podrumu, ukupne površine 201,43 kn</w:t>
      </w:r>
      <w:r w:rsidRPr="001F6EFB">
        <w:t xml:space="preserve">. </w:t>
      </w:r>
    </w:p>
    <w:p w:rsidRDefault="00D723BC" w:rsidP="00D723BC" w:rsidR="00D723BC" w:rsidRPr="00C2698B">
      <w:pPr>
        <w:ind w:firstLine="708"/>
        <w:jc w:val="both"/>
      </w:pPr>
      <w:r w:rsidRPr="00C2698B">
        <w:t>Utvrđena vrijednost nekretnine iz točke 1</w:t>
      </w:r>
      <w:r>
        <w:t>.</w:t>
      </w:r>
      <w:r w:rsidRPr="00C2698B">
        <w:t xml:space="preserve">a) iznosi </w:t>
      </w:r>
      <w:r w:rsidR="001F6EFB">
        <w:t>295</w:t>
      </w:r>
      <w:r w:rsidRPr="00C2698B">
        <w:t>.000,00 kn.</w:t>
      </w:r>
    </w:p>
    <w:p w:rsidRDefault="00D723BC" w:rsidP="00D723BC" w:rsidR="00D723BC">
      <w:pPr>
        <w:jc w:val="both"/>
      </w:pPr>
    </w:p>
    <w:p w:rsidRDefault="001F6EFB" w:rsidP="00D723BC" w:rsidR="00D723BC" w:rsidRPr="00C2698B">
      <w:pPr>
        <w:ind w:firstLine="348" w:left="360"/>
        <w:jc w:val="both"/>
      </w:pPr>
      <w:r>
        <w:t>Nekretnina iz točke 1.b</w:t>
      </w:r>
      <w:r w:rsidR="00D723BC" w:rsidRPr="00C2698B">
        <w:t xml:space="preserve">) se </w:t>
      </w:r>
      <w:r w:rsidR="00D723BC" w:rsidRPr="00C2698B">
        <w:rPr>
          <w:b/>
        </w:rPr>
        <w:t>ne može</w:t>
      </w:r>
      <w:r w:rsidR="00D723BC" w:rsidRPr="00C2698B">
        <w:t xml:space="preserve"> prodati:</w:t>
      </w:r>
    </w:p>
    <w:p w:rsidRDefault="00D723BC" w:rsidP="00D723BC" w:rsidR="00D723BC" w:rsidRPr="00C2698B"/>
    <w:p w:rsidRDefault="00D723BC" w:rsidP="00D723BC" w:rsidR="00D723BC" w:rsidRPr="00C2698B">
      <w:pPr>
        <w:numPr>
          <w:ilvl w:val="0"/>
          <w:numId w:val="17"/>
        </w:numPr>
        <w:jc w:val="both"/>
      </w:pPr>
      <w:r w:rsidRPr="00C2698B">
        <w:t xml:space="preserve">na prvoj dražbi ispod tri četvrtine (3/4) utvrđene vrijednosti, tj. ispod iznosa od </w:t>
      </w:r>
      <w:r w:rsidR="001F6EFB">
        <w:t>221.250</w:t>
      </w:r>
      <w:r w:rsidRPr="00C2698B">
        <w:t>,00 kn;</w:t>
      </w:r>
    </w:p>
    <w:p w:rsidRDefault="00D723BC" w:rsidP="00D723BC" w:rsidR="00D723BC" w:rsidRPr="00C2698B">
      <w:pPr>
        <w:numPr>
          <w:ilvl w:val="0"/>
          <w:numId w:val="17"/>
        </w:numPr>
        <w:jc w:val="both"/>
      </w:pPr>
      <w:r w:rsidRPr="00C2698B">
        <w:t xml:space="preserve">na drugoj dražbi ispod jedne polovine (1/2) utvrđene vrijednosti tj. ispod iznosa od </w:t>
      </w:r>
      <w:r w:rsidR="001F6EFB">
        <w:t>147.500</w:t>
      </w:r>
      <w:r w:rsidRPr="00C2698B">
        <w:t>,00 kn;</w:t>
      </w:r>
    </w:p>
    <w:p w:rsidRDefault="00D723BC" w:rsidP="00D723BC" w:rsidR="00D723BC" w:rsidRPr="00C2698B">
      <w:pPr>
        <w:numPr>
          <w:ilvl w:val="0"/>
          <w:numId w:val="17"/>
        </w:numPr>
        <w:jc w:val="both"/>
      </w:pPr>
      <w:r w:rsidRPr="00C2698B">
        <w:t xml:space="preserve">na trećoj dražbi ispod jedne četvrtine (1/4) utvrđene vrijednosti tj. ispod iznosa od </w:t>
      </w:r>
      <w:r w:rsidR="001F6EFB">
        <w:t>73.750</w:t>
      </w:r>
      <w:r w:rsidRPr="00C2698B">
        <w:t>,00 kn;</w:t>
      </w:r>
    </w:p>
    <w:p w:rsidRDefault="00D723BC" w:rsidP="00D723BC" w:rsidR="00D723BC">
      <w:pPr>
        <w:numPr>
          <w:ilvl w:val="0"/>
          <w:numId w:val="17"/>
        </w:numPr>
        <w:jc w:val="both"/>
      </w:pPr>
      <w:r w:rsidRPr="00C2698B">
        <w:t>na četvrtoj dražbi nekretnina se prodaje po početnoj cijeni od 1,00 kn.</w:t>
      </w:r>
    </w:p>
    <w:p w:rsidRDefault="00D723BC" w:rsidP="00D723BC" w:rsidR="00D723BC">
      <w:pPr>
        <w:jc w:val="both"/>
      </w:pPr>
    </w:p>
    <w:p w:rsidRDefault="00D723BC" w:rsidP="00D723BC" w:rsidR="00D723BC" w:rsidRPr="009D2B9C">
      <w:pPr>
        <w:ind w:firstLine="708"/>
        <w:jc w:val="both"/>
      </w:pPr>
      <w:r>
        <w:t xml:space="preserve">U elektroničkoj javnoj dražbi, kao ponuditelji, mogu sudjelovati samo osobe koje su prethodno dale jamčevinu u iznosu od </w:t>
      </w:r>
      <w:r w:rsidR="001F6EFB">
        <w:t>11</w:t>
      </w:r>
      <w:r>
        <w:t>.000,00 kn i podnijele prijavu za sudjelovanje u elektroničkoj javnoj dražbi. Jamčevina se uplaćuje</w:t>
      </w:r>
      <w:r w:rsidRPr="009D2B9C">
        <w:t xml:space="preserve"> </w:t>
      </w:r>
      <w:r w:rsidRPr="009D2B9C">
        <w:rPr>
          <w:u w:val="single"/>
        </w:rPr>
        <w:t>na račun Financijske agencije otvoren kod Hrvatske poštanske banke broj: IBAN HR 33 2390 0011 3000 2877 9.</w:t>
      </w:r>
    </w:p>
    <w:p w:rsidRDefault="008A6407" w:rsidP="008A6407" w:rsidR="008A6407" w:rsidRPr="00126E4C">
      <w:pPr>
        <w:jc w:val="both"/>
        <w:rPr>
          <w:color w:val="FF0000"/>
        </w:rPr>
      </w:pPr>
    </w:p>
    <w:p w:rsidRDefault="007B70EF" w:rsidP="00E84E28" w:rsidR="009E298D" w:rsidRPr="000C7ADB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0C7ADB">
        <w:t>Sve poreze i pristojbe u svezi s prodajom snosi kupac.</w:t>
      </w:r>
    </w:p>
    <w:p w:rsidRDefault="009E298D" w:rsidP="009E298D" w:rsidR="009E298D" w:rsidRPr="000C7ADB">
      <w:pPr>
        <w:pStyle w:val="Odlomakpopisa"/>
      </w:pPr>
    </w:p>
    <w:p w:rsidRDefault="003E54A8" w:rsidP="009E298D" w:rsidR="00B62934" w:rsidRPr="000C7ADB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0C7ADB">
        <w:t xml:space="preserve"> </w:t>
      </w:r>
      <w:r w:rsidR="00347FFD" w:rsidRPr="000C7ADB">
        <w:t xml:space="preserve">Prodajom nekretnina brišu se svi tereti na istima. </w:t>
      </w:r>
    </w:p>
    <w:p w:rsidRDefault="009E298D" w:rsidP="009E298D" w:rsidR="009E298D" w:rsidRPr="000C7ADB">
      <w:pPr>
        <w:pStyle w:val="Odlomakpopisa"/>
      </w:pPr>
    </w:p>
    <w:p w:rsidRDefault="00347FFD" w:rsidP="003E54A8" w:rsidR="00347FFD" w:rsidRPr="000C7ADB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0C7ADB">
        <w:t>Sudionik</w:t>
      </w:r>
      <w:r w:rsidR="001F6EFB" w:rsidRPr="000C7ADB">
        <w:t>u</w:t>
      </w:r>
      <w:r w:rsidRPr="000C7ADB">
        <w:t xml:space="preserve"> čija će ponuda biti prihvaćena, jamčevina će se uračunati u kupoprodajnu cijenu,  a ostalim sudionicima će biti vraćena.</w:t>
      </w:r>
    </w:p>
    <w:p w:rsidRDefault="009E298D" w:rsidP="009E298D" w:rsidR="009E298D" w:rsidRPr="000C7ADB">
      <w:pPr>
        <w:pStyle w:val="Odlomakpopisa"/>
      </w:pPr>
    </w:p>
    <w:p w:rsidRDefault="00347FFD" w:rsidP="003E54A8" w:rsidR="00D52E8D" w:rsidRPr="000C7ADB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  <w:rPr>
          <w:u w:val="single"/>
        </w:rPr>
      </w:pPr>
      <w:r w:rsidRPr="000C7ADB">
        <w:t xml:space="preserve">Kupac  je  dužan uplatiti razliku između uplaćene jamčevine i postignute kupoprodajne cijene u roku od </w:t>
      </w:r>
      <w:r w:rsidR="008D3D46" w:rsidRPr="000C7ADB">
        <w:t>30</w:t>
      </w:r>
      <w:r w:rsidRPr="000C7ADB">
        <w:t xml:space="preserve"> dana od dana </w:t>
      </w:r>
      <w:r w:rsidR="00DE4F00" w:rsidRPr="000C7ADB">
        <w:t>objave rješenja o dosudi na e-oglasnoj ploči suda,</w:t>
      </w:r>
      <w:r w:rsidR="00410682" w:rsidRPr="000C7ADB">
        <w:t xml:space="preserve"> </w:t>
      </w:r>
      <w:r w:rsidR="00410682" w:rsidRPr="000C7ADB">
        <w:rPr>
          <w:u w:val="single"/>
        </w:rPr>
        <w:t xml:space="preserve">na račun Financijske agencije otvoren kod Hrvatske poštanske banke broj: IBAN HR </w:t>
      </w:r>
      <w:r w:rsidR="00D52E8D" w:rsidRPr="000C7ADB">
        <w:rPr>
          <w:u w:val="single"/>
        </w:rPr>
        <w:t>11 2390 0011 3000 2878 7</w:t>
      </w:r>
      <w:r w:rsidRPr="000C7ADB">
        <w:rPr>
          <w:u w:val="single"/>
        </w:rPr>
        <w:t>.</w:t>
      </w:r>
      <w:r w:rsidR="009E298D" w:rsidRPr="000C7ADB">
        <w:rPr>
          <w:u w:val="single"/>
        </w:rPr>
        <w:t xml:space="preserve"> </w:t>
      </w:r>
    </w:p>
    <w:p w:rsidRDefault="00D52E8D" w:rsidP="00D52E8D" w:rsidR="00D52E8D" w:rsidRPr="000C7ADB">
      <w:pPr>
        <w:pStyle w:val="Odlomakpopisa"/>
      </w:pPr>
    </w:p>
    <w:p w:rsidRDefault="00347FFD" w:rsidP="00D52E8D" w:rsidR="00347FFD" w:rsidRPr="000C7ADB">
      <w:pPr>
        <w:ind w:firstLine="708"/>
        <w:jc w:val="both"/>
      </w:pPr>
      <w:r w:rsidRPr="000C7ADB">
        <w:lastRenderedPageBreak/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9E298D" w:rsidP="009E298D" w:rsidR="009E298D" w:rsidRPr="000C7ADB">
      <w:pPr>
        <w:pStyle w:val="Odlomakpopisa"/>
      </w:pPr>
    </w:p>
    <w:p w:rsidRDefault="00AD5C9D" w:rsidP="003E54A8" w:rsidR="00347FFD" w:rsidRPr="000C7ADB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0C7ADB">
        <w:t>Nekretnine</w:t>
      </w:r>
      <w:r w:rsidR="00347FFD" w:rsidRPr="000C7ADB">
        <w:t xml:space="preserve"> će se rješenjem o dosudi dosuditi kupcu koji ponudi najpovoljniju cijenu. Nekretnine će se dosuditi i kupcima koji su ponudili nižu cijenu prema veličini ponuđene cijene, ako kupci koji su ponudili veću cijenu ne pol</w:t>
      </w:r>
      <w:r w:rsidR="003E54A8" w:rsidRPr="000C7ADB">
        <w:t>ože kupovninu u roku iz  točke 5</w:t>
      </w:r>
      <w:r w:rsidR="001F6EFB" w:rsidRPr="000C7ADB">
        <w:t>.f</w:t>
      </w:r>
      <w:r w:rsidR="00347FFD" w:rsidRPr="000C7ADB">
        <w:t xml:space="preserve"> ovog zaključka.</w:t>
      </w:r>
    </w:p>
    <w:p w:rsidRDefault="007B70EF" w:rsidP="007B70EF" w:rsidR="007B70EF" w:rsidRPr="000C7ADB">
      <w:pPr>
        <w:pStyle w:val="Odlomakpopisa"/>
      </w:pPr>
    </w:p>
    <w:p w:rsidRDefault="00D52E8D" w:rsidP="00D52E8D" w:rsidR="00347FFD" w:rsidRPr="000C7ADB">
      <w:pPr>
        <w:jc w:val="both"/>
      </w:pPr>
      <w:r w:rsidRPr="000C7ADB">
        <w:t>5.)</w:t>
      </w:r>
      <w:r w:rsidRPr="000C7ADB">
        <w:tab/>
      </w:r>
      <w:r w:rsidR="00347FFD" w:rsidRPr="000C7ADB">
        <w:t>U rješenju o dosudi nekretnina sud će odrediti da će se nakon pravomoćnosti toga rješenja i nakon što kupac položi kupovninu</w:t>
      </w:r>
      <w:r w:rsidR="00AD5C9D" w:rsidRPr="000C7ADB">
        <w:t>,</w:t>
      </w:r>
      <w:r w:rsidR="00347FFD" w:rsidRPr="000C7ADB">
        <w:t xml:space="preserve"> u zemljišnim knjigama upisati u njegovu korist pravo vlasništva na dosuđenim nekretninama te</w:t>
      </w:r>
      <w:r w:rsidR="003E54A8" w:rsidRPr="000C7ADB">
        <w:t xml:space="preserve"> brisati terete na nekretnini</w:t>
      </w:r>
      <w:r w:rsidR="00347FFD" w:rsidRPr="000C7ADB">
        <w:t>.</w:t>
      </w:r>
    </w:p>
    <w:p w:rsidRDefault="007B70EF" w:rsidP="007B70EF" w:rsidR="007B70EF" w:rsidRPr="000C7ADB">
      <w:pPr>
        <w:pStyle w:val="Odlomakpopisa"/>
      </w:pPr>
    </w:p>
    <w:p w:rsidRDefault="00D52E8D" w:rsidP="00D52E8D" w:rsidR="00347FFD" w:rsidRPr="000C7ADB">
      <w:pPr>
        <w:jc w:val="both"/>
      </w:pPr>
      <w:r w:rsidRPr="000C7ADB">
        <w:t>6.)</w:t>
      </w:r>
      <w:r w:rsidRPr="000C7ADB">
        <w:tab/>
      </w:r>
      <w:r w:rsidR="00347FFD" w:rsidRPr="000C7ADB">
        <w:t xml:space="preserve">Nakon pravomoćnosti rješenja o dosudi i nakon što kupac položi kupovninu, sud će donijeti zaključak o predaji nekretnine </w:t>
      </w:r>
      <w:r w:rsidR="00364322" w:rsidRPr="000C7ADB">
        <w:t xml:space="preserve"> </w:t>
      </w:r>
      <w:r w:rsidR="00347FFD" w:rsidRPr="000C7ADB">
        <w:t>kupcu, čime kupac stupa u posjed istih.</w:t>
      </w:r>
    </w:p>
    <w:p w:rsidRDefault="007B70EF" w:rsidP="007B70EF" w:rsidR="007B70EF" w:rsidRPr="000C7ADB">
      <w:pPr>
        <w:pStyle w:val="Odlomakpopisa"/>
      </w:pPr>
    </w:p>
    <w:p w:rsidRDefault="00D52E8D" w:rsidP="00D52E8D" w:rsidR="00347FFD" w:rsidRPr="000C7ADB">
      <w:pPr>
        <w:jc w:val="both"/>
      </w:pPr>
      <w:r w:rsidRPr="000C7ADB">
        <w:t>7.)</w:t>
      </w:r>
      <w:r w:rsidRPr="000C7ADB">
        <w:tab/>
      </w:r>
      <w:r w:rsidR="00347FFD" w:rsidRPr="000C7ADB"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7B70EF" w:rsidP="007B70EF" w:rsidR="007B70EF" w:rsidRPr="000C7ADB">
      <w:pPr>
        <w:pStyle w:val="Odlomakpopisa"/>
      </w:pPr>
    </w:p>
    <w:p w:rsidRDefault="00D52E8D" w:rsidP="00D52E8D" w:rsidR="00347FFD" w:rsidRPr="000C7ADB">
      <w:pPr>
        <w:jc w:val="both"/>
      </w:pPr>
      <w:r w:rsidRPr="000C7ADB">
        <w:t>8.)</w:t>
      </w:r>
      <w:r w:rsidRPr="000C7ADB">
        <w:tab/>
      </w:r>
      <w:r w:rsidR="00347FFD" w:rsidRPr="000C7ADB">
        <w:t>Prodaja se provodi po načelu „viđeno – kupljeno“, što isključuje sve naknadne prigovore kupca.</w:t>
      </w:r>
      <w:r w:rsidR="0099290F" w:rsidRPr="000C7ADB">
        <w:t xml:space="preserve"> </w:t>
      </w:r>
    </w:p>
    <w:p w:rsidRDefault="007B70EF" w:rsidP="007B70EF" w:rsidR="007B70EF" w:rsidRPr="000C7ADB">
      <w:pPr>
        <w:pStyle w:val="Odlomakpopisa"/>
      </w:pPr>
    </w:p>
    <w:p w:rsidRDefault="00D52E8D" w:rsidP="00D52E8D" w:rsidR="00347FFD" w:rsidRPr="000C7ADB">
      <w:pPr>
        <w:jc w:val="both"/>
      </w:pPr>
      <w:r w:rsidRPr="000C7ADB">
        <w:t>9.)</w:t>
      </w:r>
      <w:r w:rsidRPr="000C7ADB">
        <w:tab/>
      </w:r>
      <w:r w:rsidR="00347FFD" w:rsidRPr="000C7ADB">
        <w:t xml:space="preserve">Zainteresirane osobe mogu razgledati </w:t>
      </w:r>
      <w:r w:rsidR="003E54A8" w:rsidRPr="000C7ADB">
        <w:t>nekretnine koje su predmet prodaje</w:t>
      </w:r>
      <w:r w:rsidR="00347FFD" w:rsidRPr="000C7ADB">
        <w:t>,  uz prethodni dogovor s</w:t>
      </w:r>
      <w:r w:rsidR="003E54A8" w:rsidRPr="000C7ADB">
        <w:t>a</w:t>
      </w:r>
      <w:r w:rsidR="006075D6" w:rsidRPr="000C7ADB">
        <w:t xml:space="preserve"> stečajni</w:t>
      </w:r>
      <w:r w:rsidR="00347FFD" w:rsidRPr="000C7ADB">
        <w:t>m upravitel</w:t>
      </w:r>
      <w:r w:rsidR="00D43F73" w:rsidRPr="000C7ADB">
        <w:t>j</w:t>
      </w:r>
      <w:r w:rsidR="006075D6" w:rsidRPr="000C7ADB">
        <w:t>em Davorom Ivančićem</w:t>
      </w:r>
      <w:r w:rsidR="008E555D" w:rsidRPr="000C7ADB">
        <w:t xml:space="preserve"> na broj telefona </w:t>
      </w:r>
      <w:r w:rsidR="00D72AF3">
        <w:t>099/6380-390</w:t>
      </w:r>
    </w:p>
    <w:p w:rsidRDefault="00347FFD" w:rsidP="003E54A8" w:rsidR="00347FFD" w:rsidRPr="000C7ADB">
      <w:pPr>
        <w:jc w:val="both"/>
      </w:pPr>
    </w:p>
    <w:p w:rsidRDefault="00AD5C9D" w:rsidP="00024FE0" w:rsidR="00024FE0" w:rsidRPr="000C7ADB">
      <w:pPr>
        <w:jc w:val="center"/>
      </w:pPr>
      <w:r w:rsidRPr="000C7ADB">
        <w:t xml:space="preserve">U Varaždinu </w:t>
      </w:r>
      <w:r w:rsidR="000C7ADB" w:rsidRPr="000C7ADB">
        <w:t>7</w:t>
      </w:r>
      <w:r w:rsidR="008D3D46" w:rsidRPr="000C7ADB">
        <w:t>. rujna</w:t>
      </w:r>
      <w:r w:rsidR="000C7ADB" w:rsidRPr="000C7ADB">
        <w:t xml:space="preserve"> 2018</w:t>
      </w:r>
      <w:r w:rsidR="00A6347C" w:rsidRPr="000C7ADB">
        <w:t>.</w:t>
      </w:r>
    </w:p>
    <w:p w:rsidRDefault="00024FE0" w:rsidP="00CA2085" w:rsidR="00024FE0" w:rsidRPr="009D2B9C"/>
    <w:p w:rsidRDefault="00024FE0" w:rsidP="00024FE0" w:rsidR="00024FE0" w:rsidRPr="009D2B9C">
      <w:pPr>
        <w:jc w:val="both"/>
      </w:pPr>
      <w:r w:rsidRPr="009D2B9C">
        <w:t xml:space="preserve">                                                                                     Stečajni sudac: </w:t>
      </w:r>
    </w:p>
    <w:p w:rsidRDefault="00024FE0" w:rsidP="00024FE0" w:rsidR="00024FE0" w:rsidRPr="009D2B9C">
      <w:pPr>
        <w:jc w:val="both"/>
      </w:pPr>
    </w:p>
    <w:p w:rsidRDefault="00024FE0" w:rsidP="000B09C3" w:rsidR="00CA2085" w:rsidRPr="009D2B9C">
      <w:pPr>
        <w:jc w:val="both"/>
      </w:pPr>
      <w:r w:rsidRPr="009D2B9C">
        <w:t xml:space="preserve">                                                                                 Iris Hatvalić Nemec</w:t>
      </w:r>
    </w:p>
    <w:p w:rsidRDefault="00024FE0" w:rsidP="00024FE0" w:rsidR="00024FE0" w:rsidRPr="009D2B9C">
      <w:pPr>
        <w:jc w:val="both"/>
      </w:pPr>
    </w:p>
    <w:p w:rsidRDefault="00CA2085" w:rsidP="00024FE0" w:rsidR="00CA2085">
      <w:pPr>
        <w:jc w:val="both"/>
      </w:pPr>
    </w:p>
    <w:p w:rsidRDefault="00CA2085" w:rsidP="00024FE0" w:rsidR="00024FE0" w:rsidRPr="009D2B9C">
      <w:pPr>
        <w:jc w:val="both"/>
      </w:pPr>
      <w:r>
        <w:t>Uputa</w:t>
      </w:r>
      <w:r w:rsidR="00024FE0" w:rsidRPr="009D2B9C">
        <w:t xml:space="preserve"> o pravnom lijeku:</w:t>
      </w:r>
    </w:p>
    <w:p w:rsidRDefault="00024FE0" w:rsidP="00024FE0" w:rsidR="00024FE0" w:rsidRPr="009D2B9C">
      <w:pPr>
        <w:jc w:val="both"/>
      </w:pPr>
      <w:r w:rsidRPr="009D2B9C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9D2B9C">
          <w:t>11. st</w:t>
        </w:r>
      </w:smartTag>
      <w:r w:rsidRPr="009D2B9C">
        <w:t>. 9. Stečajnog zakona).</w:t>
      </w:r>
    </w:p>
    <w:p w:rsidRDefault="00024FE0" w:rsidP="00024FE0" w:rsidR="00024FE0" w:rsidRPr="009D2B9C">
      <w:pPr>
        <w:jc w:val="both"/>
      </w:pPr>
    </w:p>
    <w:p w:rsidRDefault="00024FE0" w:rsidP="00024FE0" w:rsidR="009100B1">
      <w:pPr>
        <w:jc w:val="both"/>
      </w:pPr>
      <w:r w:rsidRPr="009D2B9C">
        <w:t xml:space="preserve">DNA: </w:t>
      </w:r>
    </w:p>
    <w:p w:rsidRDefault="000C7ADB" w:rsidP="001F4C55" w:rsidR="001F4C55">
      <w:pPr>
        <w:numPr>
          <w:ilvl w:val="0"/>
          <w:numId w:val="18"/>
        </w:numPr>
        <w:jc w:val="both"/>
      </w:pPr>
      <w:r>
        <w:t>Stečajni</w:t>
      </w:r>
      <w:r w:rsidR="001F4C55">
        <w:t xml:space="preserve"> upravitelj</w:t>
      </w:r>
      <w:r w:rsidR="00CA2085" w:rsidRPr="00CA2085">
        <w:t xml:space="preserve"> </w:t>
      </w:r>
      <w:r w:rsidR="00CA2085" w:rsidRPr="00694539">
        <w:t>Davor Ivančić, Čakovec, Ivana pl. Zajca 17</w:t>
      </w:r>
    </w:p>
    <w:p w:rsidRDefault="000C7ADB" w:rsidP="001F4C55" w:rsidR="001F4C55">
      <w:pPr>
        <w:numPr>
          <w:ilvl w:val="0"/>
          <w:numId w:val="18"/>
        </w:numPr>
        <w:jc w:val="both"/>
      </w:pPr>
      <w:r>
        <w:t>Razlučni vjerov</w:t>
      </w:r>
      <w:r w:rsidR="001F4C55">
        <w:t>nik Privredna banka Zagreb po punomoćnicima odvjetnicima OD Suić i Škunca iz Zagreba</w:t>
      </w:r>
    </w:p>
    <w:p w:rsidRDefault="009100B1" w:rsidP="009100B1" w:rsidR="00F275C9">
      <w:pPr>
        <w:numPr>
          <w:ilvl w:val="0"/>
          <w:numId w:val="18"/>
        </w:numPr>
        <w:jc w:val="both"/>
      </w:pPr>
      <w:r>
        <w:t>Razlučni</w:t>
      </w:r>
      <w:r w:rsidR="004D7147" w:rsidRPr="009D2B9C">
        <w:t xml:space="preserve"> vjerovni</w:t>
      </w:r>
      <w:r>
        <w:t xml:space="preserve">k </w:t>
      </w:r>
      <w:r w:rsidR="00C25BED" w:rsidRPr="009D2B9C">
        <w:t>Republika Hrvatska</w:t>
      </w:r>
      <w:r w:rsidR="004D7147" w:rsidRPr="009D2B9C">
        <w:t xml:space="preserve"> </w:t>
      </w:r>
      <w:r w:rsidR="00C25BED" w:rsidRPr="009D2B9C">
        <w:t>zastupana po ŽDO Varaždin, građansko upravni odjel</w:t>
      </w:r>
    </w:p>
    <w:p w:rsidRDefault="001F4C55" w:rsidP="00024FE0" w:rsidR="00D52E8D">
      <w:pPr>
        <w:numPr>
          <w:ilvl w:val="0"/>
          <w:numId w:val="18"/>
        </w:numPr>
        <w:jc w:val="both"/>
      </w:pPr>
      <w:r>
        <w:t>e-</w:t>
      </w:r>
      <w:r w:rsidR="00024FE0" w:rsidRPr="009D2B9C">
        <w:t>glasna ploča suda</w:t>
      </w:r>
    </w:p>
    <w:p w:rsidRDefault="00D52E8D" w:rsidP="00024FE0" w:rsidR="00024FE0" w:rsidRPr="009D2B9C">
      <w:pPr>
        <w:numPr>
          <w:ilvl w:val="0"/>
          <w:numId w:val="18"/>
        </w:numPr>
        <w:jc w:val="both"/>
      </w:pPr>
      <w:r w:rsidRPr="009D2B9C">
        <w:t>FINA Zagreb</w:t>
      </w:r>
      <w:r w:rsidR="00CA2085">
        <w:t>,</w:t>
      </w:r>
      <w:r w:rsidRPr="009D2B9C">
        <w:t xml:space="preserve"> Vrtni put 3</w:t>
      </w:r>
      <w:r w:rsidR="00CA2085">
        <w:t>,</w:t>
      </w:r>
      <w:r w:rsidR="009100B1">
        <w:t xml:space="preserve"> uz Zahtjev za prodaju nekretnine i </w:t>
      </w:r>
      <w:r w:rsidR="001F4C55">
        <w:t>izvornik</w:t>
      </w:r>
      <w:r w:rsidR="009100B1">
        <w:t xml:space="preserve"> izvatka iz zemljišne knjige </w:t>
      </w:r>
    </w:p>
    <w:p w:rsidRDefault="00570D7C" w:rsidR="00570D7C" w:rsidRPr="009D2B9C"/>
    <w:sectPr w:rsidSect="00E8595B" w:rsidR="00570D7C" w:rsidRPr="009D2B9C">
      <w:headerReference w:type="even" r:id="rId11"/>
      <w:headerReference w:type="default" r:id="rId12"/>
      <w:headerReference w:type="first" r:id="rId13"/>
      <w:pgSz w:h="16838" w:w="11906"/>
      <w:pgMar w:gutter="0" w:footer="709" w:header="709" w:left="1701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787F" w:rsidR="0075787F">
      <w:r>
        <w:separator/>
      </w:r>
    </w:p>
  </w:endnote>
  <w:endnote w:id="0" w:type="continuationSeparator">
    <w:p w:rsidRDefault="0075787F" w:rsidR="00757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787F" w:rsidR="0075787F">
      <w:r>
        <w:separator/>
      </w:r>
    </w:p>
  </w:footnote>
  <w:footnote w:id="0" w:type="continuationSeparator">
    <w:p w:rsidRDefault="0075787F" w:rsidR="007578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09C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D68D2" w:rsidP="00E8595B" w:rsidR="002D68D2">
    <w:pPr>
      <w:pStyle w:val="Zaglavlje"/>
      <w:jc w:val="right"/>
    </w:pPr>
  </w:p>
  <w:p w:rsidRDefault="000C7ADB" w:rsidP="00E8595B" w:rsidR="00BF7A0C">
    <w:pPr>
      <w:pStyle w:val="Zaglavlje"/>
      <w:jc w:val="right"/>
      <w:rPr>
        <w:rFonts w:cs="Arial" w:hAnsi="Arial" w:ascii="Arial"/>
        <w:sz w:val="22"/>
        <w:szCs w:val="22"/>
      </w:rPr>
    </w:pPr>
    <w:r>
      <w:t>Poslovni broj. 4 St-877</w:t>
    </w:r>
    <w:r w:rsidR="001F4C55">
      <w:t>/16-</w:t>
    </w:r>
    <w:r w:rsidR="00CA2085">
      <w:t>63</w:t>
    </w:r>
  </w:p>
  <w:p w:rsidRDefault="00BF7A0C" w:rsidP="00E8595B" w:rsidR="00BF7A0C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68D2" w:rsidR="002D68D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B09C3">
      <w:rPr>
        <w:noProof/>
      </w:rPr>
      <w:t>1</w:t>
    </w:r>
    <w:r>
      <w:fldChar w:fldCharType="end"/>
    </w:r>
  </w:p>
  <w:p w:rsidRDefault="005161D3" w:rsidR="002D68D2">
    <w:pPr>
      <w:pStyle w:val="Zaglavlje"/>
    </w:pPr>
    <w:r>
      <w:tab/>
    </w:r>
    <w:r>
      <w:tab/>
      <w:t>Poslovni broj. 4 St-877</w:t>
    </w:r>
    <w:r w:rsidR="001B5CF3">
      <w:t>/16-</w:t>
    </w:r>
    <w:r w:rsidR="00CA2085">
      <w:t>63</w:t>
    </w:r>
  </w:p>
  <w:p w:rsidRDefault="002D68D2" w:rsidR="002D68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2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34830CE"/>
    <w:multiLevelType w:val="hybridMultilevel"/>
    <w:tmpl w:val="818419BC"/>
    <w:lvl w:tplc="546C034A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7B744D7"/>
    <w:multiLevelType w:val="hybridMultilevel"/>
    <w:tmpl w:val="2716E9B0"/>
    <w:lvl w:tplc="99A61E84" w:ilvl="0">
      <w:numFmt w:val="bullet"/>
      <w:lvlText w:val="-"/>
      <w:lvlJc w:val="left"/>
      <w:pPr>
        <w:ind w:hanging="360" w:left="142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5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82570A"/>
    <w:multiLevelType w:val="hybridMultilevel"/>
    <w:tmpl w:val="668C82D0"/>
    <w:lvl w:tplc="74B490A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41E65AC6"/>
    <w:multiLevelType w:val="hybridMultilevel"/>
    <w:tmpl w:val="290069C4"/>
    <w:lvl w:tplc="041A0017" w:ilvl="0">
      <w:start w:val="1"/>
      <w:numFmt w:val="lowerLetter"/>
      <w:lvlText w:val="%1)"/>
      <w:lvlJc w:val="left"/>
      <w:pPr>
        <w:ind w:hanging="360" w:left="1429"/>
      </w:p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10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8F528D3"/>
    <w:multiLevelType w:val="hybridMultilevel"/>
    <w:tmpl w:val="CFAA41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5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8"/>
  </w:num>
  <w:num w:numId="2">
    <w:abstractNumId w:val="14"/>
  </w:num>
  <w:num w:numId="3">
    <w:abstractNumId w:val="20"/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6"/>
  </w:num>
  <w:num w:numId="7">
    <w:abstractNumId w:val="0"/>
  </w:num>
  <w:num w:numId="8">
    <w:abstractNumId w:val="12"/>
  </w:num>
  <w:num w:numId="9">
    <w:abstractNumId w:val="19"/>
  </w:num>
  <w:num w:numId="10">
    <w:abstractNumId w:val="17"/>
  </w:num>
  <w:num w:numId="11">
    <w:abstractNumId w:val="18"/>
  </w:num>
  <w:num w:numId="12">
    <w:abstractNumId w:val="2"/>
  </w:num>
  <w:num w:numId="13">
    <w:abstractNumId w:val="1"/>
  </w:num>
  <w:num w:numId="14">
    <w:abstractNumId w:val="10"/>
  </w:num>
  <w:num w:numId="15">
    <w:abstractNumId w:val="5"/>
  </w:num>
  <w:num w:numId="16">
    <w:abstractNumId w:val="6"/>
  </w:num>
  <w:num w:numId="17">
    <w:abstractNumId w:val="7"/>
  </w:num>
  <w:num w:numId="18">
    <w:abstractNumId w:val="11"/>
  </w:num>
  <w:num w:numId="19">
    <w:abstractNumId w:val="4"/>
  </w:num>
  <w:num w:numId="20">
    <w:abstractNumId w:val="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13CCF"/>
    <w:rsid w:val="00016EA6"/>
    <w:rsid w:val="00023D18"/>
    <w:rsid w:val="00024FE0"/>
    <w:rsid w:val="00043977"/>
    <w:rsid w:val="000563CC"/>
    <w:rsid w:val="0006453B"/>
    <w:rsid w:val="000A0A73"/>
    <w:rsid w:val="000A6BF1"/>
    <w:rsid w:val="000B039C"/>
    <w:rsid w:val="000B09C3"/>
    <w:rsid w:val="000B75B9"/>
    <w:rsid w:val="000C7ADB"/>
    <w:rsid w:val="000C7B5E"/>
    <w:rsid w:val="000D6D0E"/>
    <w:rsid w:val="001067F8"/>
    <w:rsid w:val="00126BDE"/>
    <w:rsid w:val="00126E4C"/>
    <w:rsid w:val="0013327B"/>
    <w:rsid w:val="00160421"/>
    <w:rsid w:val="001743D0"/>
    <w:rsid w:val="00180785"/>
    <w:rsid w:val="00183749"/>
    <w:rsid w:val="001A08A3"/>
    <w:rsid w:val="001B238E"/>
    <w:rsid w:val="001B5CF3"/>
    <w:rsid w:val="001E3971"/>
    <w:rsid w:val="001E5811"/>
    <w:rsid w:val="001F4C55"/>
    <w:rsid w:val="001F5111"/>
    <w:rsid w:val="001F6EFB"/>
    <w:rsid w:val="0022015C"/>
    <w:rsid w:val="0024053C"/>
    <w:rsid w:val="002447A6"/>
    <w:rsid w:val="00244F30"/>
    <w:rsid w:val="00247220"/>
    <w:rsid w:val="0026469B"/>
    <w:rsid w:val="002704E6"/>
    <w:rsid w:val="002B0B02"/>
    <w:rsid w:val="002B268B"/>
    <w:rsid w:val="002C50C5"/>
    <w:rsid w:val="002D5781"/>
    <w:rsid w:val="002D68D2"/>
    <w:rsid w:val="002E606B"/>
    <w:rsid w:val="002E6D66"/>
    <w:rsid w:val="002F37B4"/>
    <w:rsid w:val="002F542A"/>
    <w:rsid w:val="002F6A2B"/>
    <w:rsid w:val="00301E3B"/>
    <w:rsid w:val="0032076C"/>
    <w:rsid w:val="00341830"/>
    <w:rsid w:val="00343A63"/>
    <w:rsid w:val="00343DC9"/>
    <w:rsid w:val="00344C03"/>
    <w:rsid w:val="00347FFD"/>
    <w:rsid w:val="00353120"/>
    <w:rsid w:val="00364322"/>
    <w:rsid w:val="00367B09"/>
    <w:rsid w:val="00373843"/>
    <w:rsid w:val="00385CC1"/>
    <w:rsid w:val="00386CF9"/>
    <w:rsid w:val="00394721"/>
    <w:rsid w:val="00394779"/>
    <w:rsid w:val="003B7EC9"/>
    <w:rsid w:val="003C079D"/>
    <w:rsid w:val="003C3CDD"/>
    <w:rsid w:val="003D0532"/>
    <w:rsid w:val="003D0C0E"/>
    <w:rsid w:val="003D464B"/>
    <w:rsid w:val="003D63C1"/>
    <w:rsid w:val="003E54A8"/>
    <w:rsid w:val="00410682"/>
    <w:rsid w:val="0042265D"/>
    <w:rsid w:val="004229C0"/>
    <w:rsid w:val="004258CD"/>
    <w:rsid w:val="00434C3D"/>
    <w:rsid w:val="00434C72"/>
    <w:rsid w:val="00435B71"/>
    <w:rsid w:val="004367A4"/>
    <w:rsid w:val="0044538D"/>
    <w:rsid w:val="0045345E"/>
    <w:rsid w:val="0045621F"/>
    <w:rsid w:val="0047542B"/>
    <w:rsid w:val="00480A7D"/>
    <w:rsid w:val="004B07C9"/>
    <w:rsid w:val="004B292E"/>
    <w:rsid w:val="004B6695"/>
    <w:rsid w:val="004D7147"/>
    <w:rsid w:val="004F2823"/>
    <w:rsid w:val="004F40F6"/>
    <w:rsid w:val="004F506C"/>
    <w:rsid w:val="00500EAD"/>
    <w:rsid w:val="00502337"/>
    <w:rsid w:val="005161D3"/>
    <w:rsid w:val="00523052"/>
    <w:rsid w:val="00525B45"/>
    <w:rsid w:val="005439FB"/>
    <w:rsid w:val="005467B9"/>
    <w:rsid w:val="00550C57"/>
    <w:rsid w:val="00553F93"/>
    <w:rsid w:val="00554F5A"/>
    <w:rsid w:val="0055619A"/>
    <w:rsid w:val="00570D7C"/>
    <w:rsid w:val="00577C5A"/>
    <w:rsid w:val="00577ECF"/>
    <w:rsid w:val="00583AB8"/>
    <w:rsid w:val="0059693C"/>
    <w:rsid w:val="005C6E12"/>
    <w:rsid w:val="005D28F3"/>
    <w:rsid w:val="005D6709"/>
    <w:rsid w:val="005E44A1"/>
    <w:rsid w:val="005F6C1C"/>
    <w:rsid w:val="006075D6"/>
    <w:rsid w:val="006103B4"/>
    <w:rsid w:val="00620689"/>
    <w:rsid w:val="00620E5D"/>
    <w:rsid w:val="00622E84"/>
    <w:rsid w:val="006321EE"/>
    <w:rsid w:val="0065314B"/>
    <w:rsid w:val="006647D5"/>
    <w:rsid w:val="00683B97"/>
    <w:rsid w:val="00686522"/>
    <w:rsid w:val="006907B4"/>
    <w:rsid w:val="006976AD"/>
    <w:rsid w:val="006A07BD"/>
    <w:rsid w:val="006A1BF6"/>
    <w:rsid w:val="006C7A63"/>
    <w:rsid w:val="006C7F5D"/>
    <w:rsid w:val="006D5299"/>
    <w:rsid w:val="006D6B46"/>
    <w:rsid w:val="006E0079"/>
    <w:rsid w:val="007150E5"/>
    <w:rsid w:val="007219E4"/>
    <w:rsid w:val="007246DD"/>
    <w:rsid w:val="007332C9"/>
    <w:rsid w:val="00745C3A"/>
    <w:rsid w:val="0075787F"/>
    <w:rsid w:val="007773D5"/>
    <w:rsid w:val="00790F9F"/>
    <w:rsid w:val="007A3A73"/>
    <w:rsid w:val="007A5646"/>
    <w:rsid w:val="007B70EF"/>
    <w:rsid w:val="007C0CC7"/>
    <w:rsid w:val="007D1311"/>
    <w:rsid w:val="007F04B0"/>
    <w:rsid w:val="00806D26"/>
    <w:rsid w:val="00812BBB"/>
    <w:rsid w:val="00822FB9"/>
    <w:rsid w:val="00852DD7"/>
    <w:rsid w:val="008636B3"/>
    <w:rsid w:val="00863F2D"/>
    <w:rsid w:val="00882A92"/>
    <w:rsid w:val="008A6407"/>
    <w:rsid w:val="008D3D46"/>
    <w:rsid w:val="008E555D"/>
    <w:rsid w:val="008F6DCC"/>
    <w:rsid w:val="00901A56"/>
    <w:rsid w:val="009100B1"/>
    <w:rsid w:val="0091655F"/>
    <w:rsid w:val="00927498"/>
    <w:rsid w:val="009473EC"/>
    <w:rsid w:val="009512D0"/>
    <w:rsid w:val="009520BE"/>
    <w:rsid w:val="0096106F"/>
    <w:rsid w:val="00967F74"/>
    <w:rsid w:val="00984187"/>
    <w:rsid w:val="0099270D"/>
    <w:rsid w:val="0099290F"/>
    <w:rsid w:val="009C13DC"/>
    <w:rsid w:val="009C3874"/>
    <w:rsid w:val="009D06A1"/>
    <w:rsid w:val="009D2B9C"/>
    <w:rsid w:val="009E298D"/>
    <w:rsid w:val="009F0D13"/>
    <w:rsid w:val="009F3A1E"/>
    <w:rsid w:val="00A171B0"/>
    <w:rsid w:val="00A40153"/>
    <w:rsid w:val="00A4038A"/>
    <w:rsid w:val="00A6347C"/>
    <w:rsid w:val="00A64DEA"/>
    <w:rsid w:val="00A64E46"/>
    <w:rsid w:val="00A65332"/>
    <w:rsid w:val="00A84762"/>
    <w:rsid w:val="00A8538A"/>
    <w:rsid w:val="00A94CE7"/>
    <w:rsid w:val="00AA0C4A"/>
    <w:rsid w:val="00AA4627"/>
    <w:rsid w:val="00AA4929"/>
    <w:rsid w:val="00AD5C9D"/>
    <w:rsid w:val="00AE2250"/>
    <w:rsid w:val="00B07DDB"/>
    <w:rsid w:val="00B15A94"/>
    <w:rsid w:val="00B15FF5"/>
    <w:rsid w:val="00B24075"/>
    <w:rsid w:val="00B25014"/>
    <w:rsid w:val="00B43F3B"/>
    <w:rsid w:val="00B4418B"/>
    <w:rsid w:val="00B46EBC"/>
    <w:rsid w:val="00B62934"/>
    <w:rsid w:val="00B62D43"/>
    <w:rsid w:val="00B70D7F"/>
    <w:rsid w:val="00BA09D5"/>
    <w:rsid w:val="00BC32CC"/>
    <w:rsid w:val="00BD24EF"/>
    <w:rsid w:val="00BE1FF0"/>
    <w:rsid w:val="00BE7DD2"/>
    <w:rsid w:val="00BF0423"/>
    <w:rsid w:val="00BF7A0C"/>
    <w:rsid w:val="00BF7FEF"/>
    <w:rsid w:val="00C029FE"/>
    <w:rsid w:val="00C122B3"/>
    <w:rsid w:val="00C25BED"/>
    <w:rsid w:val="00C5733F"/>
    <w:rsid w:val="00C57DEE"/>
    <w:rsid w:val="00C72855"/>
    <w:rsid w:val="00C824D3"/>
    <w:rsid w:val="00CA2085"/>
    <w:rsid w:val="00CA4526"/>
    <w:rsid w:val="00CC4F27"/>
    <w:rsid w:val="00CE0E05"/>
    <w:rsid w:val="00D15E64"/>
    <w:rsid w:val="00D21B21"/>
    <w:rsid w:val="00D229CC"/>
    <w:rsid w:val="00D43F73"/>
    <w:rsid w:val="00D52E8D"/>
    <w:rsid w:val="00D665D7"/>
    <w:rsid w:val="00D723BC"/>
    <w:rsid w:val="00D72AF3"/>
    <w:rsid w:val="00D83CE4"/>
    <w:rsid w:val="00D86BAD"/>
    <w:rsid w:val="00D92727"/>
    <w:rsid w:val="00DE4F00"/>
    <w:rsid w:val="00DE6B08"/>
    <w:rsid w:val="00E04A7E"/>
    <w:rsid w:val="00E3008B"/>
    <w:rsid w:val="00E40795"/>
    <w:rsid w:val="00E413C1"/>
    <w:rsid w:val="00E41A7F"/>
    <w:rsid w:val="00E54391"/>
    <w:rsid w:val="00E65FAD"/>
    <w:rsid w:val="00E726C0"/>
    <w:rsid w:val="00E828F3"/>
    <w:rsid w:val="00E84E28"/>
    <w:rsid w:val="00E8595B"/>
    <w:rsid w:val="00E95E83"/>
    <w:rsid w:val="00EA33F5"/>
    <w:rsid w:val="00EA78CC"/>
    <w:rsid w:val="00EB2997"/>
    <w:rsid w:val="00EB5525"/>
    <w:rsid w:val="00EC626D"/>
    <w:rsid w:val="00EE67C0"/>
    <w:rsid w:val="00EE7363"/>
    <w:rsid w:val="00EE7ED3"/>
    <w:rsid w:val="00EF355F"/>
    <w:rsid w:val="00EF4EA2"/>
    <w:rsid w:val="00EF6E0E"/>
    <w:rsid w:val="00F00CB8"/>
    <w:rsid w:val="00F1437C"/>
    <w:rsid w:val="00F1624C"/>
    <w:rsid w:val="00F23FA1"/>
    <w:rsid w:val="00F24B85"/>
    <w:rsid w:val="00F275C9"/>
    <w:rsid w:val="00F318E3"/>
    <w:rsid w:val="00F61D11"/>
    <w:rsid w:val="00F640D4"/>
    <w:rsid w:val="00F8740B"/>
    <w:rsid w:val="00F925E6"/>
    <w:rsid w:val="00FA129A"/>
    <w:rsid w:val="00FB18DB"/>
    <w:rsid w:val="00FB3516"/>
    <w:rsid w:val="00FB6E8C"/>
    <w:rsid w:val="00FE26B5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E298D"/>
    <w:pPr>
      <w:ind w:left="708"/>
    </w:pPr>
  </w:style>
  <w:style w:styleId="StandardWeb" w:type="paragraph">
    <w:name w:val="Normal (Web)"/>
    <w:basedOn w:val="Normal"/>
    <w:rsid w:val="00B25014"/>
    <w:pPr>
      <w:spacing w:after="119" w:beforeAutospacing="true" w:before="100"/>
    </w:pPr>
  </w:style>
  <w:style w:customStyle="true" w:styleId="GrbRH" w:type="paragraph">
    <w:name w:val="GrbRH"/>
    <w:basedOn w:val="Normal"/>
    <w:rsid w:val="007332C9"/>
    <w:pPr>
      <w:spacing w:after="60"/>
    </w:pPr>
    <w:rPr>
      <w:rFonts w:eastAsia="Calibri"/>
      <w:noProof/>
      <w:sz w:val="16"/>
      <w:szCs w:val="16"/>
      <w:lang w:eastAsia="en-US"/>
    </w:rPr>
  </w:style>
  <w:style w:customStyle="true" w:styleId="ZaglavljeChar" w:type="character">
    <w:name w:val="Zaglavlje Char"/>
    <w:link w:val="Zaglavlje"/>
    <w:uiPriority w:val="99"/>
    <w:rsid w:val="002D68D2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24722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09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9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9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9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9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E298D"/>
    <w:pPr>
      <w:ind w:left="708"/>
    </w:pPr>
  </w:style>
  <w:style w:styleId="StandardWeb" w:type="paragraph">
    <w:name w:val="Normal (Web)"/>
    <w:basedOn w:val="Normal"/>
    <w:rsid w:val="00B25014"/>
    <w:pPr>
      <w:spacing w:after="119" w:before="100" w:beforeAutospacing="1"/>
    </w:pPr>
  </w:style>
  <w:style w:customStyle="1" w:styleId="GrbRH" w:type="paragraph">
    <w:name w:val="GrbRH"/>
    <w:basedOn w:val="Normal"/>
    <w:rsid w:val="007332C9"/>
    <w:pPr>
      <w:spacing w:after="60"/>
    </w:pPr>
    <w:rPr>
      <w:rFonts w:eastAsia="Calibri"/>
      <w:noProof/>
      <w:sz w:val="16"/>
      <w:szCs w:val="16"/>
      <w:lang w:eastAsia="en-US"/>
    </w:rPr>
  </w:style>
  <w:style w:customStyle="1" w:styleId="ZaglavljeChar" w:type="character">
    <w:name w:val="Zaglavlje Char"/>
    <w:link w:val="Zaglavlje"/>
    <w:uiPriority w:val="99"/>
    <w:rsid w:val="002D68D2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24722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09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9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9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9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9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Gra-coop, građevinarstvo, projektiranje, usluge u oblasti prometa, trgovina, ugostiteljstvo i turizam, d.o.o. u stečaju</izvorni_sadrzaj>
    <derivirana_varijabla naziv="DomainObject.Predmet.ProtustrankaFormated_1">  Gra-coop, građevinarstvo, projektiranje, usluge u oblasti prometa, trgovina, ugostiteljstvo i turizam, d.o.o. u stečaju</derivirana_varijabla>
  </DomainObject.Predmet.ProtustrankaFormated>
  <DomainObject.Predmet.ProtustrankaFormatedOIB>
    <izvorni_sadrzaj>  Gra-coop, građevinarstvo, projektiranje, usluge u oblasti prometa, trgovina, ugostiteljstvo i turizam, d.o.o. u stečaju, OIB 84181172006</izvorni_sadrzaj>
    <derivirana_varijabla naziv="DomainObject.Predmet.ProtustrankaFormatedOIB_1">  Gra-coop, građevinarstvo, projektiranje, usluge u oblasti prometa, trgovina, ugostiteljstvo i turizam, d.o.o. u stečaju, OIB 84181172006</derivirana_varijabla>
  </DomainObject.Predmet.ProtustrankaFormatedOIB>
  <DomainObject.Predmet.ProtustrankaFormatedWithAdress>
    <izvorni_sadrzaj> Gra-coop, građevinarstvo, projektiranje, usluge u oblasti prometa, trgovina, ugostiteljstvo i turizam, d.o.o. u stečaju, Martinska 165, 40315 Mursko Središće</izvorni_sadrzaj>
    <derivirana_varijabla naziv="DomainObject.Predmet.ProtustrankaFormatedWithAdress_1"> Gra-coop, građevinarstvo, projektiranje, usluge u oblasti prometa, trgovina, ugostiteljstvo i turizam, d.o.o. u stečaju, Martinska 165, 40315 Mursko Središće</derivirana_varijabla>
  </DomainObject.Predmet.ProtustrankaFormatedWithAdress>
  <DomainObject.Predmet.ProtustrankaFormatedWithAdressOIB>
    <izvorni_sadrzaj> Gra-coop, građevinarstvo, projektiranje, usluge u oblasti prometa, trgovina, ugostiteljstvo i turizam, d.o.o. u stečaju, OIB 84181172006, Martinska 165, 40315 Mursko Središće</izvorni_sadrzaj>
    <derivirana_varijabla naziv="DomainObject.Predmet.ProtustrankaFormatedWithAdressOIB_1"> Gra-coop, građevinarstvo, projektiranje, usluge u oblasti prometa, trgovina, ugostiteljstvo i turizam, d.o.o. u stečaju, OIB 84181172006, Martinska 165, 40315 Mursko Središće</derivirana_varijabla>
  </DomainObject.Predmet.ProtustrankaFormatedWithAdressOIB>
  <DomainObject.Predmet.ProtustrankaWithAdress>
    <izvorni_sadrzaj>Gra-coop, građevinarstvo, projektiranje, usluge u oblasti prometa, trgovina, ugostiteljstvo i turizam, d.o.o. u stečaju Martinska 165, 40315 Mursko Središće</izvorni_sadrzaj>
    <derivirana_varijabla naziv="DomainObject.Predmet.ProtustrankaWithAdress_1">Gra-coop, građevinarstvo, projektiranje, usluge u oblasti prometa, trgovina, ugostiteljstvo i turizam, d.o.o. u stečaju Martinska 165, 40315 Mursko Središće</derivirana_varijabla>
  </DomainObject.Predmet.ProtustrankaWithAdress>
  <DomainObject.Predmet.ProtustrankaWithAdressOIB>
    <izvorni_sadrzaj>Gra-coop, građevinarstvo, projektiranje, usluge u oblasti prometa, trgovina, ugostiteljstvo i turizam, d.o.o. u stečaju, OIB 84181172006, Martinska 165, 40315 Mursko Središće</izvorni_sadrzaj>
    <derivirana_varijabla naziv="DomainObject.Predmet.ProtustrankaWithAdressOIB_1">Gra-coop, građevinarstvo, projektiranje, usluge u oblasti prometa, trgovina, ugostiteljstvo i turizam, d.o.o. u stečaju, OIB 84181172006, Martinska 165, 40315 Mursko Središće</derivirana_varijabla>
  </DomainObject.Predmet.ProtustrankaWithAdressOIB>
  <DomainObject.Predmet.ProtustrankaNazivFormated>
    <izvorni_sadrzaj>Gra-coop, građevinarstvo, projektiranje, usluge u oblasti prometa, trgovina, ugostiteljstvo i turizam, d.o.o. u stečaju</izvorni_sadrzaj>
    <derivirana_varijabla naziv="DomainObject.Predmet.ProtustrankaNazivFormated_1">Gra-coop, građevinarstvo, projektiranje, usluge u oblasti prometa, trgovina, ugostiteljstvo i turizam, d.o.o. u stečaju</derivirana_varijabla>
  </DomainObject.Predmet.ProtustrankaNazivFormated>
  <DomainObject.Predmet.ProtustrankaNazivFormatedOIB>
    <izvorni_sadrzaj>Gra-coop, građevinarstvo, projektiranje, usluge u oblasti prometa, trgovina, ugostiteljstvo i turizam, d.o.o. u stečaju, OIB 84181172006</izvorni_sadrzaj>
    <derivirana_varijabla naziv="DomainObject.Predmet.ProtustrankaNazivFormatedOIB_1">Gra-coop, građevinarstvo, projektiranje, usluge u oblasti prometa, trgovina, ugostiteljstvo i turizam, d.o.o. u stečaju, OIB 84181172006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140484.02</izvorni_sadrzaj>
    <derivirana_varijabla naziv="DomainObject.Predmet.TrenutnaVrijednost_1">140484.02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Gra-coop, građevinarstvo, projektiranje, usluge u oblasti prometa, trgovina, ugostiteljstvo i turizam, d.o.o. u stečaju</item>
    </izvorni_sadrzaj>
    <derivirana_varijabla naziv="DomainObject.Predmet.ProtuStrankaListFormated_1">
      <item>Gra-coop, građevinarstvo, projektiranje, usluge u oblasti prometa, trgovina, ugostiteljstvo i turizam, d.o.o. u stečaju</item>
    </derivirana_varijabla>
  </DomainObject.Predmet.ProtuStrankaListFormated>
  <DomainObject.Predmet.ProtuStrankaListFormatedOIB>
    <izvorni_sadrzaj>
      <item>Gra-coop, građevinarstvo, projektiranje, usluge u oblasti prometa, trgovina, ugostiteljstvo i turizam, d.o.o. u stečaju, OIB 84181172006</item>
    </izvorni_sadrzaj>
    <derivirana_varijabla naziv="DomainObject.Predmet.ProtuStrankaListFormatedOIB_1">
      <item>Gra-coop, građevinarstvo, projektiranje, usluge u oblasti prometa, trgovina, ugostiteljstvo i turizam, d.o.o. u stečaju, OIB 84181172006</item>
    </derivirana_varijabla>
  </DomainObject.Predmet.ProtuStrankaListFormatedOIB>
  <DomainObject.Predmet.ProtuStrankaListFormatedWithAdress>
    <izvorni_sadrzaj>
      <item>Gra-coop, građevinarstvo, projektiranje, usluge u oblasti prometa, trgovina, ugostiteljstvo i turizam, d.o.o. u stečaju, Martinska 165, 40315 Mursko Središće</item>
    </izvorni_sadrzaj>
    <derivirana_varijabla naziv="DomainObject.Predmet.ProtuStrankaListFormatedWithAdress_1">
      <item>Gra-coop, građevinarstvo, projektiranje, usluge u oblasti prometa, trgovina, ugostiteljstvo i turizam, d.o.o. u stečaju, Martinska 165, 40315 Mursko Središće</item>
    </derivirana_varijabla>
  </DomainObject.Predmet.ProtuStrankaListFormatedWithAdress>
  <DomainObject.Predmet.ProtuStrankaListFormatedWithAdressOIB>
    <izvorni_sadrzaj>
      <item>Gra-coop, građevinarstvo, projektiranje, usluge u oblasti prometa, trgovina, ugostiteljstvo i turizam, d.o.o. u stečaju, OIB 84181172006, Martinska 165, 40315 Mursko Središće</item>
    </izvorni_sadrzaj>
    <derivirana_varijabla naziv="DomainObject.Predmet.ProtuStrankaListFormatedWithAdressOIB_1">
      <item>Gra-coop, građevinarstvo, projektiranje, usluge u oblasti prometa, trgovina, ugostiteljstvo i turizam, d.o.o. u stečaju, OIB 84181172006, Martinska 165, 40315 Mursko Središće</item>
    </derivirana_varijabla>
  </DomainObject.Predmet.ProtuStrankaListFormatedWithAdressOIB>
  <DomainObject.Predmet.ProtuStrankaListNazivFormated>
    <izvorni_sadrzaj>
      <item>Gra-coop, građevinarstvo, projektiranje, usluge u oblasti prometa, trgovina, ugostiteljstvo i turizam, d.o.o. u stečaju</item>
    </izvorni_sadrzaj>
    <derivirana_varijabla naziv="DomainObject.Predmet.ProtuStrankaListNazivFormated_1">
      <item>Gra-coop, građevinarstvo, projektiranje, usluge u oblasti prometa, trgovina, ugostiteljstvo i turizam, d.o.o. u stečaju</item>
    </derivirana_varijabla>
  </DomainObject.Predmet.ProtuStrankaListNazivFormated>
  <DomainObject.Predmet.ProtuStrankaListNazivFormatedOIB>
    <izvorni_sadrzaj>
      <item>Gra-coop, građevinarstvo, projektiranje, usluge u oblasti prometa, trgovina, ugostiteljstvo i turizam, d.o.o. u stečaju, OIB 84181172006</item>
    </izvorni_sadrzaj>
    <derivirana_varijabla naziv="DomainObject.Predmet.ProtuStrankaListNazivFormatedOIB_1">
      <item>Gra-coop, građevinarstvo, projektiranje, usluge u oblasti prometa, trgovina, ugostiteljstvo i turizam, d.o.o. u stečaju, OIB 84181172006</item>
    </derivirana_varijabla>
  </DomainObject.Predmet.ProtuStrankaListNazivFormatedOIB>
  <DomainObject.Predmet.OstaliListFormated>
    <izvorni_sadrzaj>
      <item>sudski registar</item>
      <item>Županijsko državno odvjetništvo u Varaždinu</item>
      <item>Christian Črešnjovec</item>
      <item>Privredna banka Zagreb</item>
      <item>Davor Ivančić</item>
      <item>GENERALI OSIGURANJE dioničko društvo</item>
      <item>Odvjetničko društvo KOŽUL I PETRINOVIĆ društvo s ograničenom odgovornošću</item>
      <item>Odvjetničko društvo SUIĆ &amp; ŠKUNCA društvo s ograničenom odgovornošću</item>
    </izvorni_sadrzaj>
    <derivirana_varijabla naziv="DomainObject.Predmet.OstaliListFormated_1">
      <item>sudski registar</item>
      <item>Županijsko državno odvjetništvo u Varaždinu</item>
      <item>Christian Črešnjovec</item>
      <item>Privredna banka Zagreb</item>
      <item>Davor Ivančić</item>
      <item>GENERALI OSIGURANJE dioničko društvo</item>
      <item>Odvjetničko društvo KOŽUL I PETRINOVIĆ društvo s ograničenom odgovornošću</item>
      <item>Odvjetničko društvo SUIĆ &amp; ŠKUNCA društvo s ograničenom odgovornošću</item>
    </derivirana_varijabla>
  </DomainObject.Predmet.OstaliListFormated>
  <DomainObject.Predmet.OstaliListFormatedOIB>
    <izvorni_sadrzaj>
      <item>sudski registar</item>
      <item>Županijsko državno odvjetništvo u Varaždinu</item>
      <item>Christian Črešnjovec, OIB 69253249826</item>
      <item>Privredna banka Zagreb</item>
      <item>Davor Ivančić, OIB 21146522885</item>
      <item>GENERALI OSIGURANJE dioničko društvo, OIB 10840749604</item>
      <item>Odvjetničko društvo KOŽUL I PETRINOVIĆ društvo s ograničenom odgovornošću, OIB 14478211640</item>
      <item>Odvjetničko društvo SUIĆ &amp; ŠKUNCA društvo s ograničenom odgovornošću, OIB 44213507122</item>
    </izvorni_sadrzaj>
    <derivirana_varijabla naziv="DomainObject.Predmet.OstaliListFormatedOIB_1">
      <item>sudski registar</item>
      <item>Županijsko državno odvjetništvo u Varaždinu</item>
      <item>Christian Črešnjovec, OIB 69253249826</item>
      <item>Privredna banka Zagreb</item>
      <item>Davor Ivančić, OIB 21146522885</item>
      <item>GENERALI OSIGURANJE dioničko društvo, OIB 10840749604</item>
      <item>Odvjetničko društvo KOŽUL I PETRINOVIĆ društvo s ograničenom odgovornošću, OIB 14478211640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sudski registar</item>
      <item>Županijsko državno odvjetništvo u Varaždinu</item>
      <item>Christian Črešnjovec, Martinska 165, 40315 Mursko Središće</item>
      <item>Privredna banka Zagreb, Radnička cesta 50, 10000 Zagreb</item>
      <item>Davor Ivančić, Ivana Plemenitog Zajca 17, 40000 Čakovec</item>
      <item>GENERALI OSIGURANJE dioničko društvo, Ulica grada Vukovara 284, 10000 Zagreb</item>
      <item>Odvjetničko društvo KOŽUL I PETRINOVIĆ društvo s ograničenom odgovornošću, Bužanova 4, 10000 Zagreb</item>
      <item>Odvjetničko društvo SUIĆ &amp; ŠKUNCA društvo s ograničenom odgovornošću, Domagojeva 14, 10000 Zagreb</item>
    </izvorni_sadrzaj>
    <derivirana_varijabla naziv="DomainObject.Predmet.OstaliListFormatedWithAdress_1">
      <item>sudski registar</item>
      <item>Županijsko državno odvjetništvo u Varaždinu</item>
      <item>Christian Črešnjovec, Martinska 165, 40315 Mursko Središće</item>
      <item>Privredna banka Zagreb, Radnička cesta 50, 10000 Zagreb</item>
      <item>Davor Ivančić, Ivana Plemenitog Zajca 17, 40000 Čakovec</item>
      <item>GENERALI OSIGURANJE dioničko društvo, Ulica grada Vukovara 284, 10000 Zagreb</item>
      <item>Odvjetničko društvo KOŽUL I PETRINOVIĆ društvo s ograničenom odgovornošću, Bužanova 4, 10000 Zagreb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Christian Črešnjovec, OIB 69253249826, Martinska 165, 40315 Mursko Središće</item>
      <item>Privredna banka Zagreb, Radnička cesta 50, 10000 Zagreb</item>
      <item>Davor Ivančić, OIB 21146522885, Ivana Plemenitog Zajca 17, 40000 Čakovec</item>
      <item>GENERALI OSIGURANJE dioničko društvo, OIB 10840749604, Ulica grada Vukovara 284, 10000 Zagreb</item>
      <item>Odvjetničko društvo KOŽUL I PETRINOVIĆ društvo s ograničenom odgovornošću, OIB 14478211640, Bužanova 4, 10000 Zagreb</item>
      <item>Odvjetničko društvo SUIĆ &amp; ŠKUNCA društvo s ograničenom odgovornošću, OIB 44213507122, Domagojeva 14, 10000 Zagreb</item>
    </izvorni_sadrzaj>
    <derivirana_varijabla naziv="DomainObject.Predmet.OstaliListFormatedWithAdressOIB_1">
      <item>sudski registar</item>
      <item>Županijsko državno odvjetništvo u Varaždinu</item>
      <item>Christian Črešnjovec, OIB 69253249826, Martinska 165, 40315 Mursko Središće</item>
      <item>Privredna banka Zagreb, Radnička cesta 50, 10000 Zagreb</item>
      <item>Davor Ivančić, OIB 21146522885, Ivana Plemenitog Zajca 17, 40000 Čakovec</item>
      <item>GENERALI OSIGURANJE dioničko društvo, OIB 10840749604, Ulica grada Vukovara 284, 10000 Zagreb</item>
      <item>Odvjetničko društvo KOŽUL I PETRINOVIĆ društvo s ograničenom odgovornošću, OIB 14478211640, Bužanova 4, 10000 Zagreb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sudski registar</item>
      <item>Županijsko državno odvjetništvo u Varaždinu</item>
      <item>Christian Črešnjovec</item>
      <item>Privredna banka Zagreb</item>
      <item>Davor Ivančić</item>
      <item>GENERALI OSIGURANJE dioničko društvo</item>
      <item>Odvjetničko društvo KOŽUL I PETRINOVIĆ društvo s ograničenom odgovornošću</item>
      <item>Odvjetničko društvo SUIĆ &amp; ŠKUNCA društvo s ograničenom odgovornošću</item>
    </izvorni_sadrzaj>
    <derivirana_varijabla naziv="DomainObject.Predmet.OstaliListNazivFormated_1">
      <item>sudski registar</item>
      <item>Županijsko državno odvjetništvo u Varaždinu</item>
      <item>Christian Črešnjovec</item>
      <item>Privredna banka Zagreb</item>
      <item>Davor Ivančić</item>
      <item>GENERALI OSIGURANJE dioničko društvo</item>
      <item>Odvjetničko društvo KOŽUL I PETRINOVIĆ društvo s ograničenom odgovornošću</item>
      <item>Odvjetničko društvo SUIĆ &amp; ŠKUNCA društvo s ograničenom odgovornošću</item>
    </derivirana_varijabla>
  </DomainObject.Predmet.OstaliListNazivFormated>
  <DomainObject.Predmet.OstaliListNazivFormatedOIB>
    <izvorni_sadrzaj>
      <item>sudski registar</item>
      <item>Županijsko državno odvjetništvo u Varaždinu</item>
      <item>Christian Črešnjovec, OIB 69253249826</item>
      <item>Privredna banka Zagreb</item>
      <item>Davor Ivančić, OIB 21146522885</item>
      <item>GENERALI OSIGURANJE dioničko društvo, OIB 10840749604</item>
      <item>Odvjetničko društvo KOŽUL I PETRINOVIĆ društvo s ograničenom odgovornošću, OIB 14478211640</item>
      <item>Odvjetničko društvo SUIĆ &amp; ŠKUNCA društvo s ograničenom odgovornošću, OIB 44213507122</item>
    </izvorni_sadrzaj>
    <derivirana_varijabla naziv="DomainObject.Predmet.OstaliListNazivFormatedOIB_1">
      <item>sudski registar</item>
      <item>Županijsko državno odvjetništvo u Varaždinu</item>
      <item>Christian Črešnjovec, OIB 69253249826</item>
      <item>Privredna banka Zagreb</item>
      <item>Davor Ivančić, OIB 21146522885</item>
      <item>GENERALI OSIGURANJE dioničko društvo, OIB 10840749604</item>
      <item>Odvjetničko društvo KOŽUL I PETRINOVIĆ društvo s ograničenom odgovornošću, OIB 14478211640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Gra-coop, građevinarstvo, projektiranje, usluge u oblasti prometa, trgovina, ugostiteljstvo i turizam, d.o.o. u stečaju</izvorni_sadrzaj>
    <derivirana_varijabla naziv="DomainObject.Predmet.ProtustrankaIDrugi_1">Gra-coop, građevinarstvo, projektiranje, usluge u oblasti prometa, trgovina, ugostiteljstvo i turizam, d.o.o.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Gra-coop, građevinarstvo, projektiranje, usluge u oblasti prometa, trgovina, ugostiteljstvo i turizam, d.o.o. u stečaju, OIB 84181172006, Martinska 165, 40315 Mursko Središće</izvorni_sadrzaj>
    <derivirana_varijabla naziv="DomainObject.Predmet.ProtustrankaIDrugiAdressOIB_1">Gra-coop, građevinarstvo, projektiranje, usluge u oblasti prometa, trgovina, ugostiteljstvo i turizam, d.o.o. u stečaju, OIB 84181172006, Martinska 165,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Gra-coop, građevinarstvo, projektiranje, usluge u oblasti prometa, trgovina, ugostiteljstvo i turizam, d.o.o. u stečaju</item>
      <item>sudski registar</item>
      <item>Županijsko državno odvjetništvo u Varaždinu</item>
      <item>Christian Črešnjovec</item>
      <item>Privredna banka Zagreb</item>
      <item>Davor Ivančić</item>
      <item>GENERALI OSIGURANJE dioničko društvo</item>
      <item>Odvjetničko društvo KOŽUL I PETRINOVIĆ društvo s ograničenom odgovornošću</item>
      <item>Odvjetničko društvo SUIĆ &amp; ŠKUNCA društvo s ograničenom odgovornošću</item>
    </izvorni_sadrzaj>
    <derivirana_varijabla naziv="DomainObject.Predmet.SudioniciListNaziv_1">
      <item>Financijska agencija</item>
      <item>Gra-coop, građevinarstvo, projektiranje, usluge u oblasti prometa, trgovina, ugostiteljstvo i turizam, d.o.o. u stečaju</item>
      <item>sudski registar</item>
      <item>Županijsko državno odvjetništvo u Varaždinu</item>
      <item>Christian Črešnjovec</item>
      <item>Privredna banka Zagreb</item>
      <item>Davor Ivančić</item>
      <item>GENERALI OSIGURANJE dioničko društvo</item>
      <item>Odvjetničko društvo KOŽUL I PETRINOVIĆ društvo s ograničenom odgovornošću</item>
      <item>Odvjetničko društvo SUIĆ &amp; ŠKUNCA društvo s ograničenom odgovornošću</item>
    </derivirana_varijabla>
  </DomainObject.Predmet.SudioniciListNaziv>
  <DomainObject.Predmet.SudioniciListAdressOIB>
    <izvorni_sadrzaj>
      <item>Financijska agencija, OIB 85821130368</item>
      <item>Gra-coop, građevinarstvo, projektiranje, usluge u oblasti prometa, trgovina, ugostiteljstvo i turizam, d.o.o. u stečaju, OIB 84181172006, Martinska 165,40315 Mursko Središće</item>
      <item>sudski registar</item>
      <item>Županijsko državno odvjetništvo u Varaždinu</item>
      <item>Christian Črešnjovec, OIB 69253249826, Martinska 165,40315 Mursko Središće</item>
      <item>Privredna banka Zagreb, Radnička cesta 50,10000 Zagreb</item>
      <item>Davor Ivančić, OIB 21146522885, Ivana Plemenitog Zajca 17,40000 Čakovec</item>
      <item>GENERALI OSIGURANJE dioničko društvo, OIB 10840749604, Ulica grada Vukovara 284,10000 Zagreb</item>
      <item>Odvjetničko društvo KOŽUL I PETRINOVIĆ društvo s ograničenom odgovornošću, OIB 14478211640, Bužanova 4,10000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Financijska agencija, OIB 85821130368</item>
      <item>Gra-coop, građevinarstvo, projektiranje, usluge u oblasti prometa, trgovina, ugostiteljstvo i turizam, d.o.o. u stečaju, OIB 84181172006, Martinska 165,40315 Mursko Središće</item>
      <item>sudski registar</item>
      <item>Županijsko državno odvjetništvo u Varaždinu</item>
      <item>Christian Črešnjovec, OIB 69253249826, Martinska 165,40315 Mursko Središće</item>
      <item>Privredna banka Zagreb, Radnička cesta 50,10000 Zagreb</item>
      <item>Davor Ivančić, OIB 21146522885, Ivana Plemenitog Zajca 17,40000 Čakovec</item>
      <item>GENERALI OSIGURANJE dioničko društvo, OIB 10840749604, Ulica grada Vukovara 284,10000 Zagreb</item>
      <item>Odvjetničko društvo KOŽUL I PETRINOVIĆ društvo s ograničenom odgovornošću, OIB 14478211640, Bužanova 4,10000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84181172006</item>
      <item>, OIB null</item>
      <item>, OIB null</item>
      <item>, OIB 69253249826</item>
      <item>, OIB null</item>
      <item>, OIB 21146522885</item>
      <item>, OIB 10840749604</item>
      <item>, OIB 14478211640</item>
      <item>, OIB 44213507122</item>
    </izvorni_sadrzaj>
    <derivirana_varijabla naziv="DomainObject.Predmet.SudioniciListNazivOIB_1">
      <item>, OIB 85821130368</item>
      <item>, OIB 84181172006</item>
      <item>, OIB null</item>
      <item>, OIB null</item>
      <item>, OIB 69253249826</item>
      <item>, OIB null</item>
      <item>, OIB 21146522885</item>
      <item>, OIB 10840749604</item>
      <item>, OIB 14478211640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E60FA7-6C14-4DA0-B133-26CA742349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3</properties:Pages>
  <properties:Words>997</properties:Words>
  <properties:Characters>5424</properties:Characters>
  <properties:Lines>148</properties:Lines>
  <properties:Paragraphs>56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«Trgovački sud u Varaždinu, u stečajnom postupku nad stečajnim dužnikom IGM CIGLANA CERJE TUŽNO d</vt:lpstr>
    </vt:vector>
  </properties:TitlesOfParts>
  <properties:LinksUpToDate>false</properties:LinksUpToDate>
  <properties:CharactersWithSpaces>6590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2018-09-10T13:13:00Z</dcterms:created>
  <dc:creator>Ursulin</dc:creator>
  <cp:lastModifiedBy>Tihana Martinez</cp:lastModifiedBy>
  <cp:lastPrinted>2018-09-10T13:12:00Z</cp:lastPrinted>
  <dcterms:modified xmlns:xsi="http://www.w3.org/2001/XMLSchema-instance" xsi:type="dcterms:W3CDTF">2018-09-10T13:13:00Z</dcterms:modified>
  <cp:revision>3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(St-877-16-63-Zaključak o prodaji elektroničkom javnom dražbom-7.9.18..docx)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