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72e3" w14:paraId="07d72e3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FF0AD9">
        <w:t>7089</w:t>
      </w:r>
      <w:r w:rsidR="00F46093">
        <w:t>/2016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F0AD9" w:rsidP="00D677F7" w:rsidR="00D677F7">
      <w:pPr>
        <w:jc w:val="both"/>
      </w:pPr>
      <w:r w:rsidRPr="005E3310">
        <w:t>Trgovački sud u Zagrebu, po sucu Maji Jurovicki, u stečajnom postupku u povodu prijedloga predlagatelja FINANCIJSKE AGENCIJE, Zagreb, Ulica grada Vukovara 70, OIB: 85821130368, za otvaranje stečajnog postupka nad dužnikom NAZARET d.o.o., OIB: 32527366953,Velika Gorica, Plepelićeva 22</w:t>
      </w:r>
      <w:r w:rsidR="00891FE4">
        <w:t xml:space="preserve">, dana </w:t>
      </w:r>
      <w:r w:rsidR="0078576F">
        <w:t>22.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F0AD9" w:rsidRPr="005E3310">
        <w:t>NAZARET d.o.o., OIB: 32527366953,Velika Gorica, Plepelićeva 22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F0AD9">
        <w:t>7089</w:t>
      </w:r>
      <w:r w:rsidR="00D02CD7">
        <w:t xml:space="preserve"> 16.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 </w:t>
      </w:r>
      <w:r w:rsidR="00FF0AD9" w:rsidRPr="005E3310">
        <w:t>NAZARET d.o.o., OIB: 32527366953,Velika Gorica, Plepelićeva 22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8557B6">
        <w:t>2</w:t>
      </w:r>
      <w:r w:rsidR="00FF0AD9">
        <w:t>2</w:t>
      </w:r>
      <w:r w:rsidR="008557B6">
        <w:t>.12.2016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FF0AD9">
        <w:t>143.791,92</w:t>
      </w:r>
      <w:r w:rsidRPr="00E83415">
        <w:t xml:space="preserve"> kn, kao i da dužnik ima </w:t>
      </w:r>
      <w:r w:rsidR="00F351AC" w:rsidRPr="00E83415">
        <w:t>1</w:t>
      </w:r>
      <w:r w:rsidRPr="00E83415">
        <w:t xml:space="preserve"> </w:t>
      </w:r>
      <w:r w:rsidR="007710AE" w:rsidRPr="00E83415">
        <w:t>zaposlen</w:t>
      </w:r>
      <w:r w:rsidR="00F351AC" w:rsidRPr="00E83415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C85800" w:rsidR="00C85800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E83415">
        <w:t>27. ožujka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83415">
        <w:t>22.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C85800">
        <w:t>Zakonski zastupnik dužnika j</w:t>
      </w:r>
      <w:r w:rsidR="00C85800">
        <w:t xml:space="preserve">e pristupio na navedeno ročište i </w:t>
      </w:r>
      <w:r w:rsidR="00C85800">
        <w:rPr>
          <w:lang w:val="pl-PL"/>
        </w:rPr>
        <w:t>izjavio kako dužnik ima strojeve koji su plaćeni 250.000,00 Eura i koji su sveukupno radili cca 20 sati i protivi se otvaranju stečajnog postupka jer smatra kako može podmiriti sva dugovanja u roku od 30 dana.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FF0AD9">
        <w:t>03. travnja</w:t>
      </w:r>
      <w:r w:rsidR="00E83415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83415">
        <w:t>22.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2210D2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2210D2" w:rsidP="004F5146" w:rsidR="002210D2">
      <w:pPr>
        <w:jc w:val="right"/>
      </w:pPr>
      <w:r>
        <w:t>za točnost otpravka-ovlašteni službenik</w:t>
      </w:r>
    </w:p>
    <w:p w:rsidRDefault="002210D2" w:rsidP="004F5146" w:rsidR="002210D2">
      <w:pPr>
        <w:jc w:val="right"/>
      </w:pPr>
      <w:r>
        <w:t xml:space="preserve">Mirjana Gašparić </w:t>
      </w:r>
    </w:p>
    <w:p w:rsidRDefault="00065B42" w:rsidP="002210D2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2210D2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8557B6">
          <w:rPr>
            <w:sz w:val="24"/>
            <w:szCs w:val="24"/>
          </w:rPr>
          <w:t>70</w:t>
        </w:r>
        <w:r w:rsidR="00FF0AD9">
          <w:rPr>
            <w:sz w:val="24"/>
            <w:szCs w:val="24"/>
          </w:rPr>
          <w:t>89</w:t>
        </w:r>
        <w:r w:rsidR="00D02CD7" w:rsidRPr="00D02CD7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50A6E"/>
    <w:rsid w:val="00182459"/>
    <w:rsid w:val="001861A1"/>
    <w:rsid w:val="00195759"/>
    <w:rsid w:val="001A762F"/>
    <w:rsid w:val="001C0947"/>
    <w:rsid w:val="001C1B4B"/>
    <w:rsid w:val="001C2347"/>
    <w:rsid w:val="0021298E"/>
    <w:rsid w:val="002210D2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C2375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F2E27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557B6"/>
    <w:rsid w:val="00863038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69F1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3ADD"/>
    <w:rsid w:val="00C40A44"/>
    <w:rsid w:val="00C47AA8"/>
    <w:rsid w:val="00C81D19"/>
    <w:rsid w:val="00C85800"/>
    <w:rsid w:val="00CA7DB8"/>
    <w:rsid w:val="00CB256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3415"/>
    <w:rsid w:val="00E84110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1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0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0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0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0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1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0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0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0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0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7089</izvorni_sadrzaj>
    <derivirana_varijabla naziv="DomainObject.Predmet.Broj_1">7089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St-7089/2016</izvorni_sadrzaj>
    <derivirana_varijabla naziv="DomainObject.Predmet.OznakaBroj_1">St-7089/2016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NAZARET d.o.o.</izvorni_sadrzaj>
    <derivirana_varijabla naziv="DomainObject.Predmet.ProtustrankaFormated_1">  NAZARET d.o.o.</derivirana_varijabla>
  </DomainObject.Predmet.ProtustrankaFormated>
  <DomainObject.Predmet.ProtustrankaFormatedOIB>
    <izvorni_sadrzaj>  NAZARET d.o.o., OIB 32527366953</izvorni_sadrzaj>
    <derivirana_varijabla naziv="DomainObject.Predmet.ProtustrankaFormatedOIB_1">  NAZARET d.o.o., OIB 32527366953</derivirana_varijabla>
  </DomainObject.Predmet.ProtustrankaFormatedOIB>
  <DomainObject.Predmet.ProtustrankaFormatedWithAdress>
    <izvorni_sadrzaj> NAZARET d.o.o., Plepelićeva 22, 10410 Velika Gorica</izvorni_sadrzaj>
    <derivirana_varijabla naziv="DomainObject.Predmet.ProtustrankaFormatedWithAdress_1"> NAZARET d.o.o., Plepelićeva 22, 10410 Velika Gorica</derivirana_varijabla>
  </DomainObject.Predmet.ProtustrankaFormatedWithAdress>
  <DomainObject.Predmet.ProtustrankaFormatedWithAdressOIB>
    <izvorni_sadrzaj> NAZARET d.o.o., OIB 32527366953, Plepelićeva 22, 10410 Velika Gorica</izvorni_sadrzaj>
    <derivirana_varijabla naziv="DomainObject.Predmet.ProtustrankaFormatedWithAdressOIB_1"> NAZARET d.o.o., OIB 32527366953, Plepelićeva 22, 10410 Velika Gorica</derivirana_varijabla>
  </DomainObject.Predmet.ProtustrankaFormatedWithAdressOIB>
  <DomainObject.Predmet.ProtustrankaWithAdress>
    <izvorni_sadrzaj>NAZARET d.o.o. Plepelićeva 22, 10410 Velika Gorica</izvorni_sadrzaj>
    <derivirana_varijabla naziv="DomainObject.Predmet.ProtustrankaWithAdress_1">NAZARET d.o.o. Plepelićeva 22, 10410 Velika Gorica</derivirana_varijabla>
  </DomainObject.Predmet.ProtustrankaWithAdress>
  <DomainObject.Predmet.ProtustrankaWithAdressOIB>
    <izvorni_sadrzaj>NAZARET d.o.o., OIB 32527366953, Plepelićeva 22, 10410 Velika Gorica</izvorni_sadrzaj>
    <derivirana_varijabla naziv="DomainObject.Predmet.ProtustrankaWithAdressOIB_1">NAZARET d.o.o., OIB 32527366953, Plepelićeva 22, 10410 Velika Gorica</derivirana_varijabla>
  </DomainObject.Predmet.ProtustrankaWithAdressOIB>
  <DomainObject.Predmet.ProtustrankaNazivFormated>
    <izvorni_sadrzaj>NAZARET d.o.o.</izvorni_sadrzaj>
    <derivirana_varijabla naziv="DomainObject.Predmet.ProtustrankaNazivFormated_1">NAZARET d.o.o.</derivirana_varijabla>
  </DomainObject.Predmet.ProtustrankaNazivFormated>
  <DomainObject.Predmet.ProtustrankaNazivFormatedOIB>
    <izvorni_sadrzaj>NAZARET d.o.o., OIB 32527366953</izvorni_sadrzaj>
    <derivirana_varijabla naziv="DomainObject.Predmet.ProtustrankaNazivFormatedOIB_1">NAZARET d.o.o., OIB 32527366953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Matić; Vinko Matić</izvorni_sadrzaj>
    <derivirana_varijabla naziv="DomainObject.Predmet.StrankaFormated_1">  FINA Regionalni centar Zagreb; Ana Matić; Vinko Matić</derivirana_varijabla>
  </DomainObject.Predmet.StrankaFormated>
  <DomainObject.Predmet.StrankaFormatedOIB>
    <izvorni_sadrzaj>  FINA Regionalni centar Zagreb, OIB 85821130368; Ana Matić, OIB 28176516162; Vinko Matić, OIB 93952876278</izvorni_sadrzaj>
    <derivirana_varijabla naziv="DomainObject.Predmet.StrankaFormatedOIB_1">  FINA Regionalni centar Zagreb, OIB 85821130368; Ana Matić, OIB 28176516162; Vinko Matić, OIB 93952876278</derivirana_varijabla>
  </DomainObject.Predmet.StrankaFormatedOIB>
  <DomainObject.Predmet.StrankaFormatedWithAdress>
    <izvorni_sadrzaj> FINA Regionalni centar Zagreb, Trg svibanjskih žrtava 1995. br. 1, 10000 Zagreb; Ana Matić, Kurilovečka 52, 10410 Velika Gorica; Vinko Matić, Kurilovečka 52, 10410 Velika Gorica</izvorni_sadrzaj>
    <derivirana_varijabla naziv="DomainObject.Predmet.StrankaFormatedWithAdress_1"> FINA Regionalni centar Zagreb, Trg svibanjskih žrtava 1995. br. 1, 10000 Zagreb; Ana Matić, Kurilovečka 52, 10410 Velika Gorica; Vinko Matić, Kurilovečka 52, 10410 Velika Gorica</derivirana_varijabla>
  </DomainObject.Predmet.StrankaFormatedWithAdress>
  <DomainObject.Predmet.StrankaFormatedWithAdressOIB>
    <izvorni_sadrzaj> FINA Regionalni centar Zagreb, OIB 85821130368, Trg svibanjskih žrtava 1995. br. 1, 10000 Zagreb; Ana Matić, OIB 28176516162, Kurilovečka 52, 10410 Velika Gorica; Vinko Matić, OIB 93952876278, Kurilovečka 52, 10410 Velika Gorica</izvorni_sadrzaj>
    <derivirana_varijabla naziv="DomainObject.Predmet.StrankaFormatedWithAdressOIB_1"> FINA Regionalni centar Zagreb, OIB 85821130368, Trg svibanjskih žrtava 1995. br. 1, 10000 Zagreb; Ana Matić, OIB 28176516162, Kurilovečka 52, 10410 Velika Gorica; Vinko Matić, OIB 93952876278, Kurilovečka 52, 10410 Velika Gorica</derivirana_varijabla>
  </DomainObject.Predmet.StrankaFormatedWithAdressOIB>
  <DomainObject.Predmet.StrankaWithAdress>
    <izvorni_sadrzaj>FINA Regionalni centar Zagreb Trg svibanjskih žrtava 1995. br. 1,10000 Zagreb,Ana Matić Kurilovečka 52,10410 Velika Gorica,Vinko Matić Kurilovečka 52,10410 Velika Gorica</izvorni_sadrzaj>
    <derivirana_varijabla naziv="DomainObject.Predmet.StrankaWithAdress_1">FINA Regionalni centar Zagreb Trg svibanjskih žrtava 1995. br. 1,10000 Zagreb,Ana Matić Kurilovečka 52,10410 Velika Gorica,Vinko Matić Kurilovečka 52,10410 Velika Gorica</derivirana_varijabla>
  </DomainObject.Predmet.StrankaWithAdress>
  <DomainObject.Predmet.StrankaWithAdressOIB>
    <izvorni_sadrzaj>FINA Regionalni centar Zagreb, OIB 85821130368, Trg svibanjskih žrtava 1995. br. 1,10000 Zagreb,Ana Matić, OIB 28176516162, Kurilovečka 52,10410 Velika Gorica,Vinko Matić, OIB 93952876278, Kurilovečka 52,10410 Velika Gorica</izvorni_sadrzaj>
    <derivirana_varijabla naziv="DomainObject.Predmet.StrankaWithAdressOIB_1">FINA Regionalni centar Zagreb, OIB 85821130368, Trg svibanjskih žrtava 1995. br. 1,10000 Zagreb,Ana Matić, OIB 28176516162, Kurilovečka 52,10410 Velika Gorica,Vinko Matić, OIB 93952876278, Kurilovečka 52,10410 Velika Gorica</derivirana_varijabla>
  </DomainObject.Predmet.StrankaWithAdressOIB>
  <DomainObject.Predmet.StrankaNazivFormated>
    <izvorni_sadrzaj>FINA Regionalni centar Zagreb,Ana Matić,Vinko Matić</izvorni_sadrzaj>
    <derivirana_varijabla naziv="DomainObject.Predmet.StrankaNazivFormated_1">FINA Regionalni centar Zagreb,Ana Matić,Vinko Matić</derivirana_varijabla>
  </DomainObject.Predmet.StrankaNazivFormated>
  <DomainObject.Predmet.StrankaNazivFormatedOIB>
    <izvorni_sadrzaj>FINA Regionalni centar Zagreb, OIB 85821130368,Ana Matić, OIB 28176516162,Vinko Matić, OIB 93952876278</izvorni_sadrzaj>
    <derivirana_varijabla naziv="DomainObject.Predmet.StrankaNazivFormatedOIB_1">FINA Regionalni centar Zagreb, OIB 85821130368,Ana Matić, OIB 28176516162,Vinko Matić, OIB 93952876278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Ana Matić</item>
      <item>Vinko Matić</item>
    </izvorni_sadrzaj>
    <derivirana_varijabla naziv="DomainObject.Predmet.StrankaListFormated_1">
      <item>FINA Regionalni centar Zagreb</item>
      <item>Ana Matić</item>
      <item>Vinko Matić</item>
    </derivirana_varijabla>
  </DomainObject.Predmet.StrankaListFormated>
  <DomainObject.Predmet.StrankaListFormatedOIB>
    <izvorni_sadrzaj>
      <item>FINA Regionalni centar Zagreb, OIB 85821130368</item>
      <item>Ana Matić, OIB 28176516162</item>
      <item>Vinko Matić, OIB 93952876278</item>
    </izvorni_sadrzaj>
    <derivirana_varijabla naziv="DomainObject.Predmet.StrankaListFormatedOIB_1">
      <item>FINA Regionalni centar Zagreb, OIB 85821130368</item>
      <item>Ana Matić, OIB 28176516162</item>
      <item>Vinko Matić, OIB 93952876278</item>
    </derivirana_varijabla>
  </DomainObject.Predmet.StrankaListFormatedOIB>
  <DomainObject.Predmet.StrankaListFormatedWithAdress>
    <izvorni_sadrzaj>
      <item>FINA Regionalni centar Zagreb, Trg svibanjskih žrtava 1995. br. 1, 10000 Zagreb</item>
      <item>Ana Matić, Kurilovečka 52, 10410 Velika Gorica</item>
      <item>Vinko Matić, Kurilovečka 52, 10410 Velika Gorica</item>
    </izvorni_sadrzaj>
    <derivirana_varijabla naziv="DomainObject.Predmet.StrankaListFormatedWithAdress_1">
      <item>FINA Regionalni centar Zagreb, Trg svibanjskih žrtava 1995. br. 1, 10000 Zagreb</item>
      <item>Ana Matić, Kurilovečka 52, 10410 Velika Gorica</item>
      <item>Vinko Matić, Kurilovečka 52,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Matić, OIB 28176516162, Kurilovečka 52, 10410 Velika Gorica</item>
      <item>Vinko Matić, OIB 93952876278, Kurilovečka 52, 10410 Velika Gorica</item>
    </izvorni_sadrzaj>
    <derivirana_varijabla naziv="DomainObject.Predmet.StrankaListFormatedWithAdressOIB_1">
      <item>FINA Regionalni centar Zagreb, OIB 85821130368, Trg svibanjskih žrtava 1995. br. 1, 10000 Zagreb</item>
      <item>Ana Matić, OIB 28176516162, Kurilovečka 52, 10410 Velika Gorica</item>
      <item>Vinko Matić, OIB 93952876278, Kurilovečka 52, 10410 Velika Gorica</item>
    </derivirana_varijabla>
  </DomainObject.Predmet.StrankaListFormatedWithAdressOIB>
  <DomainObject.Predmet.StrankaListNazivFormated>
    <izvorni_sadrzaj>
      <item>FINA Regionalni centar Zagreb</item>
      <item>Ana Matić</item>
      <item>Vinko Matić</item>
    </izvorni_sadrzaj>
    <derivirana_varijabla naziv="DomainObject.Predmet.StrankaListNazivFormated_1">
      <item>FINA Regionalni centar Zagreb</item>
      <item>Ana Matić</item>
      <item>Vinko Matić</item>
    </derivirana_varijabla>
  </DomainObject.Predmet.StrankaListNazivFormated>
  <DomainObject.Predmet.StrankaListNazivFormatedOIB>
    <izvorni_sadrzaj>
      <item>FINA Regionalni centar Zagreb, OIB 85821130368</item>
      <item>Ana Matić, OIB 28176516162</item>
      <item>Vinko Matić, OIB 93952876278</item>
    </izvorni_sadrzaj>
    <derivirana_varijabla naziv="DomainObject.Predmet.StrankaListNazivFormatedOIB_1">
      <item>FINA Regionalni centar Zagreb, OIB 85821130368</item>
      <item>Ana Matić, OIB 28176516162</item>
      <item>Vinko Matić, OIB 93952876278</item>
    </derivirana_varijabla>
  </DomainObject.Predmet.StrankaListNazivFormatedOIB>
  <DomainObject.Predmet.ProtuStrankaListFormated>
    <izvorni_sadrzaj>
      <item>NAZARET d.o.o.</item>
    </izvorni_sadrzaj>
    <derivirana_varijabla naziv="DomainObject.Predmet.ProtuStrankaListFormated_1">
      <item>NAZARET d.o.o.</item>
    </derivirana_varijabla>
  </DomainObject.Predmet.ProtuStrankaListFormated>
  <DomainObject.Predmet.ProtuStrankaListFormatedOIB>
    <izvorni_sadrzaj>
      <item>NAZARET d.o.o., OIB 32527366953</item>
    </izvorni_sadrzaj>
    <derivirana_varijabla naziv="DomainObject.Predmet.ProtuStrankaListFormatedOIB_1">
      <item>NAZARET d.o.o., OIB 32527366953</item>
    </derivirana_varijabla>
  </DomainObject.Predmet.ProtuStrankaListFormatedOIB>
  <DomainObject.Predmet.ProtuStrankaListFormatedWithAdress>
    <izvorni_sadrzaj>
      <item>NAZARET d.o.o., Plepelićeva 22, 10410 Velika Gorica</item>
    </izvorni_sadrzaj>
    <derivirana_varijabla naziv="DomainObject.Predmet.ProtuStrankaListFormatedWithAdress_1">
      <item>NAZARET d.o.o., Plepelićeva 22, 10410 Velika Gorica</item>
    </derivirana_varijabla>
  </DomainObject.Predmet.ProtuStrankaListFormatedWithAdress>
  <DomainObject.Predmet.ProtuStrankaListFormatedWithAdressOIB>
    <izvorni_sadrzaj>
      <item>NAZARET d.o.o., OIB 32527366953, Plepelićeva 22, 10410 Velika Gorica</item>
    </izvorni_sadrzaj>
    <derivirana_varijabla naziv="DomainObject.Predmet.ProtuStrankaListFormatedWithAdressOIB_1">
      <item>NAZARET d.o.o., OIB 32527366953, Plepelićeva 22, 10410 Velika Gorica</item>
    </derivirana_varijabla>
  </DomainObject.Predmet.ProtuStrankaListFormatedWithAdressOIB>
  <DomainObject.Predmet.ProtuStrankaListNazivFormated>
    <izvorni_sadrzaj>
      <item>NAZARET d.o.o.</item>
    </izvorni_sadrzaj>
    <derivirana_varijabla naziv="DomainObject.Predmet.ProtuStrankaListNazivFormated_1">
      <item>NAZARET d.o.o.</item>
    </derivirana_varijabla>
  </DomainObject.Predmet.ProtuStrankaListNazivFormated>
  <DomainObject.Predmet.ProtuStrankaListNazivFormatedOIB>
    <izvorni_sadrzaj>
      <item>NAZARET d.o.o., OIB 32527366953</item>
    </izvorni_sadrzaj>
    <derivirana_varijabla naziv="DomainObject.Predmet.ProtuStrankaListNazivFormatedOIB_1">
      <item>NAZARET d.o.o., OIB 32527366953</item>
    </derivirana_varijabla>
  </DomainObject.Predmet.ProtuStrankaListNazivFormatedOIB>
  <DomainObject.Predmet.OstaliListFormated>
    <izvorni_sadrzaj>
      <item>Ana Matić</item>
      <item>Vinko Matić</item>
    </izvorni_sadrzaj>
    <derivirana_varijabla naziv="DomainObject.Predmet.OstaliListFormated_1">
      <item>Ana Matić</item>
      <item>Vinko Matić</item>
    </derivirana_varijabla>
  </DomainObject.Predmet.OstaliListFormated>
  <DomainObject.Predmet.OstaliListFormatedOIB>
    <izvorni_sadrzaj>
      <item>Ana Matić, OIB 28176516162</item>
      <item>Vinko Matić, OIB 93952876278</item>
    </izvorni_sadrzaj>
    <derivirana_varijabla naziv="DomainObject.Predmet.OstaliListFormatedOIB_1">
      <item>Ana Matić, OIB 28176516162</item>
      <item>Vinko Matić, OIB 93952876278</item>
    </derivirana_varijabla>
  </DomainObject.Predmet.OstaliListFormatedOIB>
  <DomainObject.Predmet.OstaliListFormatedWithAdress>
    <izvorni_sadrzaj>
      <item>Ana Matić, Kurilovečka 52, 10410 Velika Gorica</item>
      <item>Vinko Matić, Kurilovečka 52, 10410 Velika Gorica</item>
    </izvorni_sadrzaj>
    <derivirana_varijabla naziv="DomainObject.Predmet.OstaliListFormatedWithAdress_1">
      <item>Ana Matić, Kurilovečka 52, 10410 Velika Gorica</item>
      <item>Vinko Matić, Kurilovečka 52, 10410 Velika Gorica</item>
    </derivirana_varijabla>
  </DomainObject.Predmet.OstaliListFormatedWithAdress>
  <DomainObject.Predmet.OstaliListFormatedWithAdressOIB>
    <izvorni_sadrzaj>
      <item>Ana Matić, OIB 28176516162, Kurilovečka 52, 10410 Velika Gorica</item>
      <item>Vinko Matić, OIB 93952876278, Kurilovečka 52, 10410 Velika Gorica</item>
    </izvorni_sadrzaj>
    <derivirana_varijabla naziv="DomainObject.Predmet.OstaliListFormatedWithAdressOIB_1">
      <item>Ana Matić, OIB 28176516162, Kurilovečka 52, 10410 Velika Gorica</item>
      <item>Vinko Matić, OIB 93952876278, Kurilovečka 52, 10410 Velika Gorica</item>
    </derivirana_varijabla>
  </DomainObject.Predmet.OstaliListFormatedWithAdressOIB>
  <DomainObject.Predmet.OstaliListNazivFormated>
    <izvorni_sadrzaj>
      <item>Ana Matić</item>
      <item>Vinko Matić</item>
    </izvorni_sadrzaj>
    <derivirana_varijabla naziv="DomainObject.Predmet.OstaliListNazivFormated_1">
      <item>Ana Matić</item>
      <item>Vinko Matić</item>
    </derivirana_varijabla>
  </DomainObject.Predmet.OstaliListNazivFormated>
  <DomainObject.Predmet.OstaliListNazivFormatedOIB>
    <izvorni_sadrzaj>
      <item>Ana Matić, OIB 28176516162</item>
      <item>Vinko Matić, OIB 93952876278</item>
    </izvorni_sadrzaj>
    <derivirana_varijabla naziv="DomainObject.Predmet.OstaliListNazivFormatedOIB_1">
      <item>Ana Matić, OIB 28176516162</item>
      <item>Vinko Matić, OIB 93952876278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NAZARET d.o.o.</izvorni_sadrzaj>
    <derivirana_varijabla naziv="DomainObject.Predmet.ProtustrankaIDrugi_1">NAZARET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NAZARET d.o.o., OIB 32527366953, Plepelićeva 22, 10410 Velika Gorica</izvorni_sadrzaj>
    <derivirana_varijabla naziv="DomainObject.Predmet.ProtustrankaIDrugiAdressOIB_1">NAZARET d.o.o., OIB 32527366953, Plepelićeva 22,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NAZARET d.o.o.</item>
      <item>Ana Matić</item>
      <item>Vinko Matić</item>
      <item>Ana Matić</item>
      <item>Vinko Matić</item>
    </izvorni_sadrzaj>
    <derivirana_varijabla naziv="DomainObject.Predmet.SudioniciListNaziv_1">
      <item>FINA Regionalni centar Zagreb</item>
      <item>NAZARET d.o.o.</item>
      <item>Ana Matić</item>
      <item>Vinko Matić</item>
      <item>Ana Matić</item>
      <item>Vinko Matić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NAZARET d.o.o., OIB 32527366953, Plepelićeva 22,10410 Velika Gorica</item>
      <item>Ana Matić, OIB 28176516162, Kurilovečka 52,10410 Velika Gorica</item>
      <item>Vinko Matić, OIB 93952876278, Kurilovečka 52,10410 Velika Gorica</item>
      <item>Ana Matić, OIB 28176516162, Kurilovečka 52,10410 Velika Gorica</item>
      <item>Vinko Matić, OIB 93952876278, Kurilovečka 52,10410 Velika Gorica</item>
    </izvorni_sadrzaj>
    <derivirana_varijabla naziv="DomainObject.Predmet.SudioniciListAdressOIB_1">
      <item>FINA Regionalni centar Zagreb, OIB 85821130368, Trg svibanjskih žrtava 1995. br. 1,10000 Zagreb</item>
      <item>NAZARET d.o.o., OIB 32527366953, Plepelićeva 22,10410 Velika Gorica</item>
      <item>Ana Matić, OIB 28176516162, Kurilovečka 52,10410 Velika Gorica</item>
      <item>Vinko Matić, OIB 93952876278, Kurilovečka 52,10410 Velika Gorica</item>
      <item>Ana Matić, OIB 28176516162, Kurilovečka 52,10410 Velika Gorica</item>
      <item>Vinko Matić, OIB 93952876278, Kurilovečka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32527366953</item>
      <item>, OIB 28176516162</item>
      <item>, OIB 93952876278</item>
      <item>, OIB 28176516162</item>
      <item>, OIB 93952876278</item>
    </izvorni_sadrzaj>
    <derivirana_varijabla naziv="DomainObject.Predmet.SudioniciListNazivOIB_1">
      <item>, OIB 85821130368</item>
      <item>, OIB 32527366953</item>
      <item>, OIB 28176516162</item>
      <item>, OIB 93952876278</item>
      <item>, OIB 28176516162</item>
      <item>, OIB 93952876278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9A1289-5AF6-4553-8C9C-DA1046D532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740</properties:Words>
  <properties:Characters>4064</properties:Characters>
  <properties:Lines>84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2018-05-22T05:52:00Z</dcterms:created>
  <dc:creator>gzubak</dc:creator>
  <cp:lastModifiedBy>Mirjana Gašparić</cp:lastModifiedBy>
  <cp:lastPrinted>2018-05-22T08:15:00Z</cp:lastPrinted>
  <dcterms:modified xmlns:xsi="http://www.w3.org/2001/XMLSchema-instance" xsi:type="dcterms:W3CDTF">2018-05-22T08:15:00Z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(St-7089-2016-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