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d77105f" w14:paraId="d77105f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B808EE">
        <w:rPr>
          <w:sz w:val="24"/>
          <w:szCs w:val="24"/>
        </w:rPr>
        <w:t>3808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B808EE">
        <w:rPr>
          <w:sz w:val="24"/>
          <w:szCs w:val="24"/>
        </w:rPr>
        <w:t>LABORIO X d.o.o.</w:t>
      </w:r>
      <w:r w:rsidR="002B3887">
        <w:rPr>
          <w:sz w:val="24"/>
          <w:szCs w:val="24"/>
        </w:rPr>
        <w:t>,</w:t>
      </w:r>
      <w:r w:rsidR="00B808EE">
        <w:rPr>
          <w:sz w:val="24"/>
          <w:szCs w:val="24"/>
        </w:rPr>
        <w:t xml:space="preserve"> Palmotićeva 43A, 10000 Zagreb,</w:t>
      </w:r>
      <w:r w:rsidR="00006B7E">
        <w:rPr>
          <w:sz w:val="24"/>
          <w:szCs w:val="24"/>
        </w:rPr>
        <w:t xml:space="preserve"> O</w:t>
      </w:r>
      <w:r w:rsidR="00B5242F">
        <w:rPr>
          <w:sz w:val="24"/>
          <w:szCs w:val="24"/>
        </w:rPr>
        <w:t>IB:</w:t>
      </w:r>
      <w:r w:rsidR="00B808EE">
        <w:rPr>
          <w:sz w:val="24"/>
          <w:szCs w:val="24"/>
        </w:rPr>
        <w:t>43358630161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315FE2">
        <w:rPr>
          <w:sz w:val="24"/>
          <w:szCs w:val="24"/>
        </w:rPr>
        <w:t>26. veljače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315FE2">
        <w:rPr>
          <w:sz w:val="24"/>
          <w:szCs w:val="24"/>
        </w:rPr>
        <w:t>26. veljače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315FE2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50273"/>
    <w:rsid w:val="00057D03"/>
    <w:rsid w:val="00066D49"/>
    <w:rsid w:val="00074BFB"/>
    <w:rsid w:val="00083DA0"/>
    <w:rsid w:val="00086FC8"/>
    <w:rsid w:val="000E29D2"/>
    <w:rsid w:val="000E47EB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2B3887"/>
    <w:rsid w:val="00315FE2"/>
    <w:rsid w:val="00323904"/>
    <w:rsid w:val="003710D5"/>
    <w:rsid w:val="003F74F6"/>
    <w:rsid w:val="004C3207"/>
    <w:rsid w:val="004E2E7B"/>
    <w:rsid w:val="004E6BD2"/>
    <w:rsid w:val="004F5BC5"/>
    <w:rsid w:val="00546EB8"/>
    <w:rsid w:val="00575347"/>
    <w:rsid w:val="005F5DCF"/>
    <w:rsid w:val="00654E47"/>
    <w:rsid w:val="006A7324"/>
    <w:rsid w:val="006F3B72"/>
    <w:rsid w:val="00777D62"/>
    <w:rsid w:val="007857FF"/>
    <w:rsid w:val="007B24FD"/>
    <w:rsid w:val="007F10B5"/>
    <w:rsid w:val="008647C3"/>
    <w:rsid w:val="008E11C9"/>
    <w:rsid w:val="009160D8"/>
    <w:rsid w:val="009C0A59"/>
    <w:rsid w:val="009C2FDC"/>
    <w:rsid w:val="009E25F6"/>
    <w:rsid w:val="009E68B4"/>
    <w:rsid w:val="00A07225"/>
    <w:rsid w:val="00A415DC"/>
    <w:rsid w:val="00A41D5F"/>
    <w:rsid w:val="00A42F30"/>
    <w:rsid w:val="00A54BFA"/>
    <w:rsid w:val="00A844A2"/>
    <w:rsid w:val="00A850B2"/>
    <w:rsid w:val="00AE5592"/>
    <w:rsid w:val="00B13CBE"/>
    <w:rsid w:val="00B22416"/>
    <w:rsid w:val="00B5242F"/>
    <w:rsid w:val="00B808EE"/>
    <w:rsid w:val="00B82DDD"/>
    <w:rsid w:val="00B91C3E"/>
    <w:rsid w:val="00C07C55"/>
    <w:rsid w:val="00C54B01"/>
    <w:rsid w:val="00C5586C"/>
    <w:rsid w:val="00C83484"/>
    <w:rsid w:val="00CC60F6"/>
    <w:rsid w:val="00CD4F6C"/>
    <w:rsid w:val="00D11843"/>
    <w:rsid w:val="00D23E70"/>
    <w:rsid w:val="00D73E0A"/>
    <w:rsid w:val="00DA6ADD"/>
    <w:rsid w:val="00DD277E"/>
    <w:rsid w:val="00DF7AEF"/>
    <w:rsid w:val="00E23CA7"/>
    <w:rsid w:val="00E3131D"/>
    <w:rsid w:val="00E9380C"/>
    <w:rsid w:val="00EF0F9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1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C3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C3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C3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C3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1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C3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C3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C3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C3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3808</izvorni_sadrzaj>
    <derivirana_varijabla naziv="DomainObject.Predmet.Broj_1">3808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St-3808/2015</izvorni_sadrzaj>
    <derivirana_varijabla naziv="DomainObject.Predmet.OznakaBroj_1">St-3808/2015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LABORIO X d.o.o.</izvorni_sadrzaj>
    <derivirana_varijabla naziv="DomainObject.Predmet.ProtustrankaFormated_1">  LABORIO X d.o.o.</derivirana_varijabla>
  </DomainObject.Predmet.ProtustrankaFormated>
  <DomainObject.Predmet.ProtustrankaFormatedOIB>
    <izvorni_sadrzaj>  LABORIO X d.o.o., OIB 43358630161</izvorni_sadrzaj>
    <derivirana_varijabla naziv="DomainObject.Predmet.ProtustrankaFormatedOIB_1">  LABORIO X d.o.o., OIB 43358630161</derivirana_varijabla>
  </DomainObject.Predmet.ProtustrankaFormatedOIB>
  <DomainObject.Predmet.ProtustrankaFormatedWithAdress>
    <izvorni_sadrzaj> LABORIO X d.o.o., Palmotićeva 43/A, 10000 Zagreb</izvorni_sadrzaj>
    <derivirana_varijabla naziv="DomainObject.Predmet.ProtustrankaFormatedWithAdress_1"> LABORIO X d.o.o., Palmotićeva 43/A, 10000 Zagreb</derivirana_varijabla>
  </DomainObject.Predmet.ProtustrankaFormatedWithAdress>
  <DomainObject.Predmet.ProtustrankaFormatedWithAdressOIB>
    <izvorni_sadrzaj> LABORIO X d.o.o., OIB 43358630161, Palmotićeva 43/A, 10000 Zagreb</izvorni_sadrzaj>
    <derivirana_varijabla naziv="DomainObject.Predmet.ProtustrankaFormatedWithAdressOIB_1"> LABORIO X d.o.o., OIB 43358630161, Palmotićeva 43/A, 10000 Zagreb</derivirana_varijabla>
  </DomainObject.Predmet.ProtustrankaFormatedWithAdressOIB>
  <DomainObject.Predmet.ProtustrankaWithAdress>
    <izvorni_sadrzaj>LABORIO X d.o.o. Palmotićeva 43/A, 10000 Zagreb</izvorni_sadrzaj>
    <derivirana_varijabla naziv="DomainObject.Predmet.ProtustrankaWithAdress_1">LABORIO X d.o.o. Palmotićeva 43/A, 10000 Zagreb</derivirana_varijabla>
  </DomainObject.Predmet.ProtustrankaWithAdress>
  <DomainObject.Predmet.ProtustrankaWithAdressOIB>
    <izvorni_sadrzaj>LABORIO X d.o.o., OIB 43358630161, Palmotićeva 43/A, 10000 Zagreb</izvorni_sadrzaj>
    <derivirana_varijabla naziv="DomainObject.Predmet.ProtustrankaWithAdressOIB_1">LABORIO X d.o.o., OIB 43358630161, Palmotićeva 43/A, 10000 Zagreb</derivirana_varijabla>
  </DomainObject.Predmet.ProtustrankaWithAdressOIB>
  <DomainObject.Predmet.ProtustrankaNazivFormated>
    <izvorni_sadrzaj>LABORIO X d.o.o.</izvorni_sadrzaj>
    <derivirana_varijabla naziv="DomainObject.Predmet.ProtustrankaNazivFormated_1">LABORIO X d.o.o.</derivirana_varijabla>
  </DomainObject.Predmet.ProtustrankaNazivFormated>
  <DomainObject.Predmet.ProtustrankaNazivFormatedOIB>
    <izvorni_sadrzaj>LABORIO X d.o.o., OIB 43358630161</izvorni_sadrzaj>
    <derivirana_varijabla naziv="DomainObject.Predmet.ProtustrankaNazivFormatedOIB_1">LABORIO X d.o.o., OIB 43358630161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LABORIO X d.o.o.</item>
    </izvorni_sadrzaj>
    <derivirana_varijabla naziv="DomainObject.Predmet.ProtuStrankaListFormated_1">
      <item>LABORIO X d.o.o.</item>
    </derivirana_varijabla>
  </DomainObject.Predmet.ProtuStrankaListFormated>
  <DomainObject.Predmet.ProtuStrankaListFormatedOIB>
    <izvorni_sadrzaj>
      <item>LABORIO X d.o.o., OIB 43358630161</item>
    </izvorni_sadrzaj>
    <derivirana_varijabla naziv="DomainObject.Predmet.ProtuStrankaListFormatedOIB_1">
      <item>LABORIO X d.o.o., OIB 43358630161</item>
    </derivirana_varijabla>
  </DomainObject.Predmet.ProtuStrankaListFormatedOIB>
  <DomainObject.Predmet.ProtuStrankaListFormatedWithAdress>
    <izvorni_sadrzaj>
      <item>LABORIO X d.o.o., Palmotićeva 43/A, 10000 Zagreb</item>
    </izvorni_sadrzaj>
    <derivirana_varijabla naziv="DomainObject.Predmet.ProtuStrankaListFormatedWithAdress_1">
      <item>LABORIO X d.o.o., Palmotićeva 43/A, 10000 Zagreb</item>
    </derivirana_varijabla>
  </DomainObject.Predmet.ProtuStrankaListFormatedWithAdress>
  <DomainObject.Predmet.ProtuStrankaListFormatedWithAdressOIB>
    <izvorni_sadrzaj>
      <item>LABORIO X d.o.o., OIB 43358630161, Palmotićeva 43/A, 10000 Zagreb</item>
    </izvorni_sadrzaj>
    <derivirana_varijabla naziv="DomainObject.Predmet.ProtuStrankaListFormatedWithAdressOIB_1">
      <item>LABORIO X d.o.o., OIB 43358630161, Palmotićeva 43/A, 10000 Zagreb</item>
    </derivirana_varijabla>
  </DomainObject.Predmet.ProtuStrankaListFormatedWithAdressOIB>
  <DomainObject.Predmet.ProtuStrankaListNazivFormated>
    <izvorni_sadrzaj>
      <item>LABORIO X d.o.o.</item>
    </izvorni_sadrzaj>
    <derivirana_varijabla naziv="DomainObject.Predmet.ProtuStrankaListNazivFormated_1">
      <item>LABORIO X d.o.o.</item>
    </derivirana_varijabla>
  </DomainObject.Predmet.ProtuStrankaListNazivFormated>
  <DomainObject.Predmet.ProtuStrankaListNazivFormatedOIB>
    <izvorni_sadrzaj>
      <item>LABORIO X d.o.o., OIB 43358630161</item>
    </izvorni_sadrzaj>
    <derivirana_varijabla naziv="DomainObject.Predmet.ProtuStrankaListNazivFormatedOIB_1">
      <item>LABORIO X d.o.o., OIB 43358630161</item>
    </derivirana_varijabla>
  </DomainObject.Predmet.ProtuStrankaListNazivFormatedOIB>
  <DomainObject.Predmet.OstaliListFormated>
    <izvorni_sadrzaj>
      <item>Ksenija Selimović</item>
    </izvorni_sadrzaj>
    <derivirana_varijabla naziv="DomainObject.Predmet.OstaliListFormated_1">
      <item>Ksenija Selimović</item>
    </derivirana_varijabla>
  </DomainObject.Predmet.OstaliListFormated>
  <DomainObject.Predmet.OstaliListFormatedOIB>
    <izvorni_sadrzaj>
      <item>Ksenija Selimović, OIB 98479970551</item>
    </izvorni_sadrzaj>
    <derivirana_varijabla naziv="DomainObject.Predmet.OstaliListFormatedOIB_1">
      <item>Ksenija Selimović, OIB 98479970551</item>
    </derivirana_varijabla>
  </DomainObject.Predmet.OstaliListFormatedOIB>
  <DomainObject.Predmet.OstaliListFormatedWithAdress>
    <izvorni_sadrzaj>
      <item>Ksenija Selimović, Palmotićeva 43/A, 10000 Zagreb</item>
    </izvorni_sadrzaj>
    <derivirana_varijabla naziv="DomainObject.Predmet.OstaliListFormatedWithAdress_1">
      <item>Ksenija Selimović, Palmotićeva 43/A, 10000 Zagreb</item>
    </derivirana_varijabla>
  </DomainObject.Predmet.OstaliListFormatedWithAdress>
  <DomainObject.Predmet.OstaliListFormatedWithAdressOIB>
    <izvorni_sadrzaj>
      <item>Ksenija Selimović, OIB 98479970551, Palmotićeva 43/A, 10000 Zagreb</item>
    </izvorni_sadrzaj>
    <derivirana_varijabla naziv="DomainObject.Predmet.OstaliListFormatedWithAdressOIB_1">
      <item>Ksenija Selimović, OIB 98479970551, Palmotićeva 43/A, 10000 Zagreb</item>
    </derivirana_varijabla>
  </DomainObject.Predmet.OstaliListFormatedWithAdressOIB>
  <DomainObject.Predmet.OstaliListNazivFormated>
    <izvorni_sadrzaj>
      <item>Ksenija Selimović</item>
    </izvorni_sadrzaj>
    <derivirana_varijabla naziv="DomainObject.Predmet.OstaliListNazivFormated_1">
      <item>Ksenija Selimović</item>
    </derivirana_varijabla>
  </DomainObject.Predmet.OstaliListNazivFormated>
  <DomainObject.Predmet.OstaliListNazivFormatedOIB>
    <izvorni_sadrzaj>
      <item>Ksenija Selimović, OIB 98479970551</item>
    </izvorni_sadrzaj>
    <derivirana_varijabla naziv="DomainObject.Predmet.OstaliListNazivFormatedOIB_1">
      <item>Ksenija Selimović, OIB 98479970551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LABORIO X d.o.o.</izvorni_sadrzaj>
    <derivirana_varijabla naziv="DomainObject.Predmet.ProtustrankaIDrugi_1">LABORIO X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LABORIO X d.o.o., OIB 43358630161, Palmotićeva 43/A, 10000 Zagreb</izvorni_sadrzaj>
    <derivirana_varijabla naziv="DomainObject.Predmet.ProtustrankaIDrugiAdressOIB_1">LABORIO X d.o.o., OIB 43358630161, Palmotićeva 43/A,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LABORIO X d.o.o.</item>
      <item>FINA Regionalni centar Zagreb</item>
      <item>Ksenija Selimović</item>
    </izvorni_sadrzaj>
    <derivirana_varijabla naziv="DomainObject.Predmet.SudioniciListNaziv_1">
      <item>LABORIO X d.o.o.</item>
      <item>FINA Regionalni centar Zagreb</item>
      <item>Ksenija Selimović</item>
    </derivirana_varijabla>
  </DomainObject.Predmet.SudioniciListNaziv>
  <DomainObject.Predmet.SudioniciListAdressOIB>
    <izvorni_sadrzaj>
      <item>LABORIO X d.o.o., OIB 43358630161, Palmotićeva 43/A,10000 Zagreb</item>
      <item>FINA Regionalni centar Zagreb, OIB 85821130368, Trg svibanjskih žrtava 1995 br. 1,10000 Zagreb</item>
      <item>Ksenija Selimović, OIB 98479970551, Palmotićeva 43/A,10000 Zagreb</item>
    </izvorni_sadrzaj>
    <derivirana_varijabla naziv="DomainObject.Predmet.SudioniciListAdressOIB_1">
      <item>LABORIO X d.o.o., OIB 43358630161, Palmotićeva 43/A,10000 Zagreb</item>
      <item>FINA Regionalni centar Zagreb, OIB 85821130368, Trg svibanjskih žrtava 1995 br. 1,10000 Zagreb</item>
      <item>Ksenija Selimović, OIB 98479970551, Palmotićeva 43/A,10000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43358630161</item>
      <item>, OIB 85821130368</item>
      <item>, OIB 98479970551</item>
    </izvorni_sadrzaj>
    <derivirana_varijabla naziv="DomainObject.Predmet.SudioniciListNazivOIB_1">
      <item>, OIB 43358630161</item>
      <item>, OIB 85821130368</item>
      <item>, OIB 98479970551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1634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2015-12-09T07:46:00Z</dcterms:created>
  <dc:creator>Iva Buljan</dc:creator>
  <cp:lastModifiedBy>Željka Kordić</cp:lastModifiedBy>
  <cp:lastPrinted>2016-02-26T13:27:00Z</cp:lastPrinted>
  <dcterms:modified xmlns:xsi="http://www.w3.org/2001/XMLSchema-instance" xsi:type="dcterms:W3CDTF">2016-02-26T13:28:00Z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