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6098" w14:paraId="d9f609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E95365" w:rsidRPr="00E95365">
        <w:rPr>
          <w:rFonts w:hAnsi="Times New Roman" w:ascii="Times New Roman"/>
        </w:rPr>
        <w:t>MAJA NAKIT-SUVENIRI d.o.o., Samobor, Šmidhenova 6, OIB:97912174455</w:t>
      </w:r>
      <w:r w:rsidR="00002A2F" w:rsidRPr="00002A2F">
        <w:rPr>
          <w:rFonts w:hAnsi="Times New Roman" w:ascii="Times New Roman"/>
        </w:rPr>
        <w:t xml:space="preserve">, </w:t>
      </w:r>
      <w:r w:rsidR="00E95365">
        <w:rPr>
          <w:rFonts w:hAnsi="Times New Roman" w:ascii="Times New Roman"/>
        </w:rPr>
        <w:t>9</w:t>
      </w:r>
      <w:r w:rsidR="00002A2F" w:rsidRPr="00002A2F">
        <w:rPr>
          <w:rFonts w:hAnsi="Times New Roman" w:ascii="Times New Roman"/>
        </w:rPr>
        <w:t>.</w:t>
      </w:r>
      <w:r w:rsidR="0094347D">
        <w:rPr>
          <w:rFonts w:hAnsi="Times New Roman" w:ascii="Times New Roman"/>
        </w:rPr>
        <w:t xml:space="preserve"> lipnja</w:t>
      </w:r>
      <w:r w:rsidR="00002A2F" w:rsidRPr="00002A2F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E95365">
        <w:rPr>
          <w:rFonts w:hAnsi="Times New Roman" w:ascii="Times New Roman"/>
        </w:rPr>
        <w:t>113,75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E95365">
        <w:rPr>
          <w:rFonts w:hAnsi="Times New Roman" w:ascii="Times New Roman"/>
        </w:rPr>
        <w:t xml:space="preserve">Tomislav Orehovec, Zagreb, Smičiklasova 18, OIB: </w:t>
      </w:r>
      <w:r w:rsidR="00E95365" w:rsidRPr="00E95365">
        <w:rPr>
          <w:rFonts w:hAnsi="Times New Roman" w:ascii="Times New Roman"/>
        </w:rPr>
        <w:t>02009648274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E95365">
        <w:rPr>
          <w:rFonts w:hAnsi="Times New Roman" w:ascii="Times New Roman"/>
        </w:rPr>
        <w:t>0423400093104105305, otvoren kod Privredne banke 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95365">
        <w:rPr>
          <w:rFonts w:hAnsi="Times New Roman" w:ascii="Times New Roman"/>
        </w:rPr>
        <w:t>5169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E95365">
        <w:rPr>
          <w:rFonts w:hAnsi="Times New Roman" w:ascii="Times New Roman"/>
        </w:rPr>
        <w:t>15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E95365" w:rsidRPr="00E95365">
        <w:rPr>
          <w:rFonts w:hAnsi="Times New Roman" w:ascii="Times New Roman"/>
        </w:rPr>
        <w:t>MAJA NAKIT-SUVENIRI d.o.o., Samobor, Šmidhenova 6, OIB:97912174455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E95365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E95365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95365">
        <w:rPr>
          <w:rFonts w:hAnsi="Times New Roman" w:ascii="Times New Roman"/>
        </w:rPr>
        <w:t>17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</w:t>
      </w:r>
      <w:r w:rsidR="00002A2F">
        <w:rPr>
          <w:rFonts w:hAnsi="Times New Roman" w:ascii="Times New Roman"/>
        </w:rPr>
        <w:t>vibnja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E95365">
        <w:rPr>
          <w:rFonts w:hAnsi="Times New Roman" w:ascii="Times New Roman"/>
        </w:rPr>
        <w:t>31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E95365">
        <w:rPr>
          <w:rFonts w:hAnsi="Times New Roman" w:ascii="Times New Roman"/>
        </w:rPr>
        <w:t>svibnja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E95365">
        <w:rPr>
          <w:rFonts w:hAnsi="Times New Roman" w:ascii="Times New Roman"/>
        </w:rPr>
        <w:t>Tomislav Orehovec</w:t>
      </w:r>
      <w:r w:rsidR="0094347D" w:rsidRPr="0094347D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94347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postupka, te naknad</w:t>
      </w:r>
      <w:r w:rsidR="00CD6C10">
        <w:rPr>
          <w:rFonts w:hAnsi="Times New Roman" w:ascii="Times New Roman"/>
        </w:rPr>
        <w:t>a stvarnih</w:t>
      </w:r>
      <w:r w:rsidR="00002A2F">
        <w:rPr>
          <w:rFonts w:hAnsi="Times New Roman" w:ascii="Times New Roman"/>
        </w:rPr>
        <w:t xml:space="preserve"> trošk</w:t>
      </w:r>
      <w:r w:rsidR="00CD6C10">
        <w:rPr>
          <w:rFonts w:hAnsi="Times New Roman" w:ascii="Times New Roman"/>
        </w:rPr>
        <w:t>ova</w:t>
      </w:r>
      <w:r w:rsidR="00F32434">
        <w:rPr>
          <w:rFonts w:hAnsi="Times New Roman" w:ascii="Times New Roman"/>
        </w:rPr>
        <w:t xml:space="preserve"> u iznosu od </w:t>
      </w:r>
      <w:r w:rsidR="00E95365">
        <w:rPr>
          <w:rFonts w:hAnsi="Times New Roman" w:ascii="Times New Roman"/>
        </w:rPr>
        <w:t>113,75</w:t>
      </w:r>
      <w:r w:rsidR="00F32434">
        <w:rPr>
          <w:rFonts w:hAnsi="Times New Roman" w:ascii="Times New Roman"/>
        </w:rPr>
        <w:t xml:space="preserve"> kn</w:t>
      </w:r>
      <w:r w:rsidR="00E95365">
        <w:rPr>
          <w:rFonts w:hAnsi="Times New Roman" w:ascii="Times New Roman"/>
        </w:rPr>
        <w:t>, a koja se odnosi na troškove izdavanja potvrde FINA-e o blokadi računa u iznosu 53,75 kn, te troškove upravnih biljega u ukupnom iznosu od 60,00 kn.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51092D">
        <w:rPr>
          <w:rFonts w:hAnsi="Times New Roman" w:ascii="Times New Roman"/>
        </w:rPr>
        <w:t>2</w:t>
      </w:r>
      <w:r w:rsidR="00E95365">
        <w:rPr>
          <w:rFonts w:hAnsi="Times New Roman" w:ascii="Times New Roman"/>
        </w:rPr>
        <w:t>8</w:t>
      </w:r>
      <w:r w:rsidR="0051092D" w:rsidRPr="0051092D">
        <w:rPr>
          <w:rFonts w:hAnsi="Times New Roman" w:ascii="Times New Roman"/>
        </w:rPr>
        <w:t xml:space="preserve">. </w:t>
      </w:r>
      <w:r w:rsidR="00E95365">
        <w:rPr>
          <w:rFonts w:hAnsi="Times New Roman" w:ascii="Times New Roman"/>
        </w:rPr>
        <w:t>veljače</w:t>
      </w:r>
      <w:r w:rsidR="0051092D" w:rsidRPr="0051092D">
        <w:rPr>
          <w:rFonts w:hAnsi="Times New Roman" w:ascii="Times New Roman"/>
        </w:rPr>
        <w:t xml:space="preserve"> 2017. naložio </w:t>
      </w:r>
      <w:r w:rsidR="00E95365">
        <w:rPr>
          <w:rFonts w:hAnsi="Times New Roman" w:ascii="Times New Roman"/>
        </w:rPr>
        <w:t>Maji Macukić i Rolandu Macukiću</w:t>
      </w:r>
      <w:r w:rsidR="0051092D" w:rsidRPr="0051092D">
        <w:rPr>
          <w:rFonts w:hAnsi="Times New Roman" w:ascii="Times New Roman"/>
        </w:rPr>
        <w:t xml:space="preserve">  kao zakonsk</w:t>
      </w:r>
      <w:r w:rsidR="00E95365">
        <w:rPr>
          <w:rFonts w:hAnsi="Times New Roman" w:ascii="Times New Roman"/>
        </w:rPr>
        <w:t>im</w:t>
      </w:r>
      <w:r w:rsidR="0051092D" w:rsidRPr="0051092D">
        <w:rPr>
          <w:rFonts w:hAnsi="Times New Roman" w:ascii="Times New Roman"/>
        </w:rPr>
        <w:t xml:space="preserve"> zastupni</w:t>
      </w:r>
      <w:r w:rsidR="00E95365">
        <w:rPr>
          <w:rFonts w:hAnsi="Times New Roman" w:ascii="Times New Roman"/>
        </w:rPr>
        <w:t>cima</w:t>
      </w:r>
      <w:r w:rsidR="0051092D" w:rsidRPr="0051092D">
        <w:rPr>
          <w:rFonts w:hAnsi="Times New Roman" w:ascii="Times New Roman"/>
        </w:rPr>
        <w:t xml:space="preserve"> dužnika da uplat</w:t>
      </w:r>
      <w:r w:rsidR="00E95365">
        <w:rPr>
          <w:rFonts w:hAnsi="Times New Roman" w:ascii="Times New Roman"/>
        </w:rPr>
        <w:t>e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51092D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E95365">
        <w:rPr>
          <w:rFonts w:hAnsi="Times New Roman" w:ascii="Times New Roman"/>
        </w:rPr>
        <w:t>su</w:t>
      </w:r>
      <w:r w:rsidR="0051092D" w:rsidRPr="0051092D">
        <w:rPr>
          <w:rFonts w:hAnsi="Times New Roman" w:ascii="Times New Roman"/>
        </w:rPr>
        <w:t xml:space="preserve"> postupi</w:t>
      </w:r>
      <w:r w:rsidR="00E95365">
        <w:rPr>
          <w:rFonts w:hAnsi="Times New Roman" w:ascii="Times New Roman"/>
        </w:rPr>
        <w:t>li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</w:t>
      </w:r>
      <w:r w:rsidR="00EB0158">
        <w:rPr>
          <w:rFonts w:hAnsi="Times New Roman" w:ascii="Times New Roman"/>
        </w:rPr>
        <w:t xml:space="preserve">i naknada </w:t>
      </w:r>
      <w:r w:rsidRPr="0051092D">
        <w:rPr>
          <w:rFonts w:hAnsi="Times New Roman" w:ascii="Times New Roman"/>
        </w:rPr>
        <w:t xml:space="preserve">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95365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C60F3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93CD6">
        <w:rPr>
          <w:rFonts w:hAnsi="Times New Roman" w:ascii="Times New Roman"/>
        </w:rPr>
        <w:t>, v.r.</w:t>
      </w:r>
    </w:p>
    <w:p w:rsidRDefault="00493CD6" w:rsidP="005808FA" w:rsidR="00493CD6">
      <w:pPr>
        <w:jc w:val="right"/>
        <w:rPr>
          <w:rFonts w:hAnsi="Times New Roman" w:ascii="Times New Roman"/>
        </w:rPr>
      </w:pPr>
    </w:p>
    <w:p w:rsidRDefault="00493CD6" w:rsidP="005808FA" w:rsidR="00493C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93CD6" w:rsidP="005808FA" w:rsidR="00493C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93CD6" w:rsidP="005808FA" w:rsidR="00493C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493CD6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CD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E95365" w:rsidRPr="00E95365">
          <w:rPr>
            <w:rFonts w:hAnsi="Times New Roman" w:ascii="Times New Roman"/>
          </w:rPr>
          <w:t>5169/16-25</w:t>
        </w:r>
      </w:p>
      <w:p w:rsidRDefault="00493CD6" w:rsidR="0060670C">
        <w:pPr>
          <w:pStyle w:val="Zaglavlje"/>
          <w:jc w:val="center"/>
        </w:pPr>
      </w:p>
    </w:sdtContent>
  </w:sdt>
  <w:p w:rsidRDefault="00493CD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E95365">
      <w:rPr>
        <w:rFonts w:hAnsi="Times New Roman" w:ascii="Times New Roman"/>
      </w:rPr>
      <w:t>5169/16-25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93CD6"/>
    <w:rsid w:val="004C0D94"/>
    <w:rsid w:val="004C28B3"/>
    <w:rsid w:val="0050375D"/>
    <w:rsid w:val="0051092D"/>
    <w:rsid w:val="00514B96"/>
    <w:rsid w:val="0052756B"/>
    <w:rsid w:val="00547FD2"/>
    <w:rsid w:val="005808FA"/>
    <w:rsid w:val="005813BC"/>
    <w:rsid w:val="005A22E1"/>
    <w:rsid w:val="005C1FAA"/>
    <w:rsid w:val="005C3DA6"/>
    <w:rsid w:val="005C60F3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5F6D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4F7"/>
    <w:rsid w:val="00E208A7"/>
    <w:rsid w:val="00E35DA4"/>
    <w:rsid w:val="00E56607"/>
    <w:rsid w:val="00E5782A"/>
    <w:rsid w:val="00E64B06"/>
    <w:rsid w:val="00E65224"/>
    <w:rsid w:val="00E95365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2017.</izvorni_sadrzaj>
    <derivirana_varijabla naziv="DomainObject.Predmet.DatumRjesavanja_1">18.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St-5169/2016</izvorni_sadrzaj>
    <derivirana_varijabla naziv="DomainObject.Predmet.OznakaBroj_1">St-5169/2016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NAKIT-SUVENIRI d.o.o. zastupanog po punomoćniku Maja Macukić; Roland Macukić</izvorni_sadrzaj>
    <derivirana_varijabla naziv="DomainObject.Predmet.ProtustrankaFormated_1">  MAJA NAKIT-SUVENIRI d.o.o. zastupanog po punomoćniku Maja Macukić; Roland Macukić</derivirana_varijabla>
  </DomainObject.Predmet.ProtustrankaFormated>
  <DomainObject.Predmet.ProtustrankaFormatedOIB>
    <izvorni_sadrzaj>  MAJA NAKIT-SUVENIRI d.o.o., OIB 97912174455 zastupanog po punomoćniku Maja Macukić; Roland Macukić</izvorni_sadrzaj>
    <derivirana_varijabla naziv="DomainObject.Predmet.ProtustrankaFormatedOIB_1">  MAJA NAKIT-SUVENIRI d.o.o., OIB 97912174455 zastupanog po punomoćniku Maja Macukić; Roland Macukić</derivirana_varijabla>
  </DomainObject.Predmet.ProtustrankaFormatedOIB>
  <DomainObject.Predmet.ProtustrankaFormatedWithAdress>
    <izvorni_sadrzaj> MAJA NAKIT-SUVENIRI d.o.o., Šmidhenova 6, 10430 Samobor zastupanog po punomoćniku Maja Macukić; Roland Macukić</izvorni_sadrzaj>
    <derivirana_varijabla naziv="DomainObject.Predmet.ProtustrankaFormatedWithAdress_1"> MAJA NAKIT-SUVENIRI d.o.o., Šmidhenova 6, 10430 Samobor zastupanog po punomoćniku Maja Macukić; Roland Macukić</derivirana_varijabla>
  </DomainObject.Predmet.ProtustrankaFormatedWithAdress>
  <DomainObject.Predmet.ProtustrankaFormatedWithAdressOIB>
    <izvorni_sadrzaj> MAJA NAKIT-SUVENIRI d.o.o., OIB 97912174455, Šmidhenova 6, 10430 Samobor zastupanog po punomoćniku Maja Macukić; Roland Macukić</izvorni_sadrzaj>
    <derivirana_varijabla naziv="DomainObject.Predmet.ProtustrankaFormatedWithAdressOIB_1"> MAJA NAKIT-SUVENIRI d.o.o., OIB 97912174455, Šmidhenova 6, 10430 Samobor zastupanog po punomoćniku Maja Macukić; Roland Macukić</derivirana_varijabla>
  </DomainObject.Predmet.ProtustrankaFormatedWithAdressOIB>
  <DomainObject.Predmet.ProtustrankaWithAdress>
    <izvorni_sadrzaj>MAJA NAKIT-SUVENIRI d.o.o. Šmidhenova 6, 10430 Samobor</izvorni_sadrzaj>
    <derivirana_varijabla naziv="DomainObject.Predmet.ProtustrankaWithAdress_1">MAJA NAKIT-SUVENIRI d.o.o. Šmidhenova 6, 10430 Samobor</derivirana_varijabla>
  </DomainObject.Predmet.ProtustrankaWithAdress>
  <DomainObject.Predmet.ProtustrankaWithAdressOIB>
    <izvorni_sadrzaj>MAJA NAKIT-SUVENIRI d.o.o., OIB 97912174455, Šmidhenova 6, 10430 Samobor</izvorni_sadrzaj>
    <derivirana_varijabla naziv="DomainObject.Predmet.ProtustrankaWithAdressOIB_1">MAJA NAKIT-SUVENIRI d.o.o., OIB 97912174455, Šmidhenova 6, 10430 Samobor</derivirana_varijabla>
  </DomainObject.Predmet.ProtustrankaWithAdressOIB>
  <DomainObject.Predmet.ProtustrankaNazivFormated>
    <izvorni_sadrzaj>MAJA NAKIT-SUVENIRI d.o.o.</izvorni_sadrzaj>
    <derivirana_varijabla naziv="DomainObject.Predmet.ProtustrankaNazivFormated_1">MAJA NAKIT-SUVENIRI d.o.o.</derivirana_varijabla>
  </DomainObject.Predmet.ProtustrankaNazivFormated>
  <DomainObject.Predmet.ProtustrankaNazivFormatedOIB>
    <izvorni_sadrzaj>MAJA NAKIT-SUVENIRI d.o.o., OIB 97912174455</izvorni_sadrzaj>
    <derivirana_varijabla naziv="DomainObject.Predmet.ProtustrankaNazivFormatedOIB_1">MAJA NAKIT-SUVENIRI d.o.o., OIB 97912174455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NAKIT-SUVENIRI d.o.o. zastupanog po punomoćniku Maja Macukić; Roland Macukić</item>
    </izvorni_sadrzaj>
    <derivirana_varijabla naziv="DomainObject.Predmet.ProtuStrankaListFormated_1">
      <item>MAJA NAKIT-SUVENIRI d.o.o. zastupanog po punomoćniku Maja Macukić; Roland Macukić</item>
    </derivirana_varijabla>
  </DomainObject.Predmet.ProtuStrankaListFormated>
  <DomainObject.Predmet.ProtuStrankaListFormatedOIB>
    <izvorni_sadrzaj>
      <item>MAJA NAKIT-SUVENIRI d.o.o., OIB 97912174455 zastupanog po punomoćniku Maja Macukić; Roland Macukić</item>
    </izvorni_sadrzaj>
    <derivirana_varijabla naziv="DomainObject.Predmet.ProtuStrankaListFormatedOIB_1">
      <item>MAJA NAKIT-SUVENIRI d.o.o., OIB 97912174455 zastupanog po punomoćniku Maja Macukić; Roland Macukić</item>
    </derivirana_varijabla>
  </DomainObject.Predmet.ProtuStrankaListFormatedOIB>
  <DomainObject.Predmet.ProtuStrankaListFormatedWithAdress>
    <izvorni_sadrzaj>
      <item>MAJA NAKIT-SUVENIRI d.o.o., Šmidhenova 6, 10430 Samobor zastupanog po punomoćniku Maja Macukić; Roland Macukić</item>
    </izvorni_sadrzaj>
    <derivirana_varijabla naziv="DomainObject.Predmet.ProtuStrankaListFormatedWithAdress_1">
      <item>MAJA NAKIT-SUVENIRI d.o.o., Šmidhenova 6, 10430 Samobor zastupanog po punomoćniku Maja Macukić; Roland Macukić</item>
    </derivirana_varijabla>
  </DomainObject.Predmet.ProtuStrankaListFormatedWithAdress>
  <DomainObject.Predmet.ProtuStrankaListFormatedWithAdressOIB>
    <izvorni_sadrzaj>
      <item>MAJA NAKIT-SUVENIRI d.o.o., OIB 97912174455, Šmidhenova 6, 10430 Samobor zastupanog po punomoćniku Maja Macukić; Roland Macukić</item>
    </izvorni_sadrzaj>
    <derivirana_varijabla naziv="DomainObject.Predmet.ProtuStrankaListFormatedWithAdressOIB_1">
      <item>MAJA NAKIT-SUVENIRI d.o.o., OIB 97912174455, Šmidhenova 6, 10430 Samobor zastupanog po punomoćniku Maja Macukić; Roland Macukić</item>
    </derivirana_varijabla>
  </DomainObject.Predmet.ProtuStrankaListFormatedWithAdressOIB>
  <DomainObject.Predmet.ProtuStrankaListNazivFormated>
    <izvorni_sadrzaj>
      <item>MAJA NAKIT-SUVENIRI d.o.o.</item>
    </izvorni_sadrzaj>
    <derivirana_varijabla naziv="DomainObject.Predmet.ProtuStrankaListNazivFormated_1">
      <item>MAJA NAKIT-SUVENIRI d.o.o.</item>
    </derivirana_varijabla>
  </DomainObject.Predmet.ProtuStrankaListNazivFormated>
  <DomainObject.Predmet.ProtuStrankaListNazivFormatedOIB>
    <izvorni_sadrzaj>
      <item>MAJA NAKIT-SUVENIRI d.o.o., OIB 97912174455</item>
    </izvorni_sadrzaj>
    <derivirana_varijabla naziv="DomainObject.Predmet.ProtuStrankaListNazivFormatedOIB_1">
      <item>MAJA NAKIT-SUVENIRI d.o.o., OIB 97912174455</item>
    </derivirana_varijabla>
  </DomainObject.Predmet.ProtuStrankaListNazivFormatedOIB>
  <DomainObject.Predmet.OstaliListFormated>
    <izvorni_sadrzaj>
      <item>Maja Macukić punomoćnik sudionika u postupku MAJA NAKIT-SUVENIRI d.o.o.</item>
      <item>Roland Macukić punomoćnik sudionika u postupku MAJA NAKIT-SUVENIRI d.o.o.</item>
    </izvorni_sadrzaj>
    <derivirana_varijabla naziv="DomainObject.Predmet.OstaliListFormated_1">
      <item>Maja Macukić punomoćnik sudionika u postupku MAJA NAKIT-SUVENIRI d.o.o.</item>
      <item>Roland Macukić punomoćnik sudionika u postupku MAJA NAKIT-SUVENIRI d.o.o.</item>
    </derivirana_varijabla>
  </DomainObject.Predmet.OstaliListFormated>
  <DomainObject.Predmet.OstaliListFormatedOIB>
    <izvorni_sadrzaj>
      <item>Maja Macukić, OIB 24444524274 punomoćnik sudionika u postupku MAJA NAKIT-SUVENIRI d.o.o.</item>
      <item>Roland Macukić, OIB 47258960427 punomoćnik sudionika u postupku MAJA NAKIT-SUVENIRI d.o.o.</item>
    </izvorni_sadrzaj>
    <derivirana_varijabla naziv="DomainObject.Predmet.OstaliListFormatedOIB_1">
      <item>Maja Macukić, OIB 24444524274 punomoćnik sudionika u postupku MAJA NAKIT-SUVENIRI d.o.o.</item>
      <item>Roland Macukić, OIB 47258960427 punomoćnik sudionika u postupku MAJA NAKIT-SUVENIRI d.o.o.</item>
    </derivirana_varijabla>
  </DomainObject.Predmet.OstaliListFormatedOIB>
  <DomainObject.Predmet.OstaliListFormatedWithAdress>
    <izvorni_sadrzaj>
      <item>Maja Macukić, Majcenov Put 61, 10000 Zagreb punomoćnik sudionika u postupku MAJA NAKIT-SUVENIRI d.o.o.</item>
      <item>Roland Macukić, Majcenov Put 61, 10000 Zagreb punomoćnik sudionika u postupku MAJA NAKIT-SUVENIRI d.o.o.</item>
    </izvorni_sadrzaj>
    <derivirana_varijabla naziv="DomainObject.Predmet.OstaliListFormatedWithAdress_1">
      <item>Maja Macukić, Majcenov Put 61, 10000 Zagreb punomoćnik sudionika u postupku MAJA NAKIT-SUVENIRI d.o.o.</item>
      <item>Roland Macukić, Majcenov Put 61, 10000 Zagreb punomoćnik sudionika u postupku MAJA NAKIT-SUVENIRI d.o.o.</item>
    </derivirana_varijabla>
  </DomainObject.Predmet.OstaliListFormatedWithAdress>
  <DomainObject.Predmet.OstaliListFormatedWithAdressOIB>
    <izvorni_sadrzaj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izvorni_sadrzaj>
    <derivirana_varijabla naziv="DomainObject.Predmet.OstaliListFormatedWithAdressOIB_1"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derivirana_varijabla>
  </DomainObject.Predmet.OstaliListFormatedWithAdressOIB>
  <DomainObject.Predmet.OstaliListNazivFormated>
    <izvorni_sadrzaj>
      <item>Maja Macukić</item>
      <item>Roland Macukić</item>
    </izvorni_sadrzaj>
    <derivirana_varijabla naziv="DomainObject.Predmet.OstaliListNazivFormated_1">
      <item>Maja Macukić</item>
      <item>Roland Macukić</item>
    </derivirana_varijabla>
  </DomainObject.Predmet.OstaliListNazivFormated>
  <DomainObject.Predmet.OstaliListNazivFormatedOIB>
    <izvorni_sadrzaj>
      <item>Maja Macukić, OIB 24444524274</item>
      <item>Roland Macukić, OIB 47258960427</item>
    </izvorni_sadrzaj>
    <derivirana_varijabla naziv="DomainObject.Predmet.OstaliListNazivFormatedOIB_1">
      <item>Maja Macukić, OIB 24444524274</item>
      <item>Roland Macukić, OIB 47258960427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NAKIT-SUVENIRI d.o.o.</izvorni_sadrzaj>
    <derivirana_varijabla naziv="DomainObject.Predmet.ProtustrankaIDrugi_1">MAJA NAKIT-SUVENIRI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NAKIT-SUVENIRI d.o.o., OIB 97912174455, Šmidhenova 6, 10430 Samobor</izvorni_sadrzaj>
    <derivirana_varijabla naziv="DomainObject.Predmet.ProtustrankaIDrugiAdressOIB_1">MAJA NAKIT-SUVENIRI d.o.o., OIB 97912174455, Šmidhenova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St-5169/2016-19</izvorni_sadrzaj>
    <derivirana_varijabla naziv="DomainObject.Predmet.OdlukaRjesenje.Oznaka_1">St-5169/2016-19</derivirana_varijabla>
  </DomainObject.Predmet.OdlukaRjesenje.Oznaka>
  <DomainObject.Predmet.SudioniciListNaziv>
    <izvorni_sadrzaj>
      <item>FINA Regionalni centar Zagreb</item>
      <item>MAJA NAKIT-SUVENIRI d.o.o.</item>
      <item>Maja Macukić</item>
      <item>Roland Macukić</item>
    </izvorni_sadrzaj>
    <derivirana_varijabla naziv="DomainObject.Predmet.SudioniciListNaziv_1">
      <item>FINA Regionalni centar Zagreb</item>
      <item>MAJA NAKIT-SUVENIRI d.o.o.</item>
      <item>Maja Macukić</item>
      <item>Roland Macukić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izvorni_sadrzaj>
    <derivirana_varijabla naziv="DomainObject.Predmet.SudioniciListAdressOIB_1"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97912174455</item>
      <item>, OIB 24444524274</item>
      <item>, OIB 47258960427</item>
    </izvorni_sadrzaj>
    <derivirana_varijabla naziv="DomainObject.Predmet.SudioniciListNazivOIB_1">
      <item>, OIB 85821130368</item>
      <item>, OIB 97912174455</item>
      <item>, OIB 24444524274</item>
      <item>, OIB 47258960427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F77B8-E221-4FAB-8035-D59BE3879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3591</properties:Characters>
  <properties:Lines>89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2017-06-09T07:25:00Z</dcterms:created>
  <dc:creator>Gordana Grčić</dc:creator>
  <cp:lastModifiedBy>Žana Livaja</cp:lastModifiedBy>
  <cp:lastPrinted>2017-06-09T07:33:00Z</cp:lastPrinted>
  <dcterms:modified xmlns:xsi="http://www.w3.org/2001/XMLSchema-instance" xsi:type="dcterms:W3CDTF">2017-06-09T07:34:00Z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