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3032" w14:paraId="9c53032" w:rsidRDefault="00470F8D" w:rsidP="00470F8D" w:rsidR="00470F8D" w:rsidRPr="00470F8D">
      <w:pPr>
        <w:pStyle w:val="SudNaziv"/>
        <w:tabs>
          <w:tab w:pos="3424" w:val="left"/>
        </w:tabs>
        <w15:collapsed w:val="false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70F8D">
        <w:rPr>
          <w:rFonts w:cs="Times New Roman" w:eastAsia="Times New Roman"/>
          <w:lang w:eastAsia="hr-HR"/>
        </w:rPr>
        <w:t xml:space="preserve">   </w:t>
      </w:r>
      <w:r w:rsidRPr="00470F8D">
        <w:rPr>
          <w:rFonts w:cs="Times New Roman" w:eastAsia="Times New Roman"/>
          <w:b w:val="false"/>
          <w:lang w:eastAsia="hr-HR"/>
        </w:rPr>
        <w:t>REPUBLIKA HRVATSKA</w:t>
      </w:r>
      <w:r w:rsidRPr="00470F8D">
        <w:rPr>
          <w:rFonts w:cs="Times New Roman" w:eastAsia="Times New Roman"/>
          <w:b w:val="false"/>
          <w:lang w:eastAsia="hr-HR"/>
        </w:rPr>
        <w:tab/>
      </w:r>
    </w:p>
    <w:p w:rsidRDefault="00470F8D" w:rsidP="00470F8D" w:rsidR="00470F8D" w:rsidRPr="00470F8D">
      <w:pPr>
        <w:spacing w:after="0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 TRGOVAČKI SUD U ZAGREBU</w:t>
      </w:r>
    </w:p>
    <w:p w:rsidRDefault="00470F8D" w:rsidP="00470F8D" w:rsidR="00470F8D" w:rsidRPr="00470F8D">
      <w:pPr>
        <w:spacing w:after="0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           STALNA SLUŽBA </w:t>
      </w:r>
      <w:r w:rsidRPr="00470F8D"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 xml:space="preserve">   </w:t>
      </w:r>
      <w:r w:rsidRPr="00470F8D">
        <w:rPr>
          <w:rFonts w:cs="Times New Roman" w:eastAsia="Times New Roman"/>
          <w:lang w:eastAsia="hr-HR"/>
        </w:rPr>
        <w:t>Karlovac, Ljudevita Šestića 4</w:t>
      </w:r>
    </w:p>
    <w:p w:rsidRDefault="00470F8D" w:rsidP="00470F8D" w:rsidR="00470F8D" w:rsidRPr="00470F8D">
      <w:pPr>
        <w:spacing w:after="0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jc w:val="center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R E P U B L I K A   H R V A T S K A</w:t>
      </w:r>
    </w:p>
    <w:p w:rsidRDefault="00470F8D" w:rsidP="00470F8D" w:rsidR="00470F8D" w:rsidRPr="00470F8D">
      <w:pPr>
        <w:spacing w:after="0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R J E Š E N J E</w:t>
      </w:r>
    </w:p>
    <w:p w:rsidRDefault="00470F8D" w:rsidP="00470F8D" w:rsidR="00470F8D" w:rsidRPr="00470F8D">
      <w:pPr>
        <w:spacing w:after="0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ab/>
        <w:t>TRGOVAČKI SUD U ZAGREBU, Stalna služba</w:t>
      </w:r>
      <w:r w:rsidRPr="00470F8D">
        <w:rPr>
          <w:rFonts w:cs="Times New Roman" w:eastAsia="Times New Roman"/>
          <w:b/>
          <w:lang w:eastAsia="hr-HR"/>
        </w:rPr>
        <w:t>,</w:t>
      </w:r>
      <w:r w:rsidRPr="00470F8D">
        <w:rPr>
          <w:rFonts w:cs="Times New Roman" w:eastAsia="Times New Roman"/>
          <w:lang w:eastAsia="hr-HR"/>
        </w:rPr>
        <w:t xml:space="preserve"> po sucu Jadranki Mađeruh, kao stečajnom sucu, u stečajnom postupku nad dužnikom BIROSTROJ COMPUTERS d.o.o. u stečaju, Zagreb, Vincenta iz Kastva 10-12, OIB: 49799363762,  8. srpnja 2016.</w:t>
      </w:r>
    </w:p>
    <w:p w:rsidRDefault="00470F8D" w:rsidP="00470F8D" w:rsidR="00470F8D" w:rsidRPr="00470F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jc w:val="center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r i j e š i o   j e</w:t>
      </w:r>
    </w:p>
    <w:p w:rsidRDefault="00470F8D" w:rsidP="00470F8D" w:rsidR="00470F8D" w:rsidRPr="00470F8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70F8D" w:rsidP="00470F8D" w:rsidR="00470F8D" w:rsidRPr="00470F8D">
      <w:pPr>
        <w:spacing w:after="0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Utvrđene su slijedeće tražbine:</w:t>
      </w:r>
    </w:p>
    <w:p w:rsidRDefault="00470F8D" w:rsidP="00470F8D" w:rsidR="00470F8D" w:rsidRPr="00470F8D">
      <w:pPr>
        <w:spacing w:after="0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Drugi viši isplatni red     </w:t>
      </w:r>
    </w:p>
    <w:p w:rsidRDefault="00470F8D" w:rsidP="00470F8D" w:rsidR="00470F8D" w:rsidRPr="00470F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REPUBLIKA HRVATSKA, OIB: 52634238587, </w:t>
      </w:r>
    </w:p>
    <w:p w:rsidRDefault="00470F8D" w:rsidP="00470F8D" w:rsidR="00470F8D" w:rsidRPr="00470F8D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       u iznosu od                                                                                          250.600,00 kn</w:t>
      </w:r>
    </w:p>
    <w:p w:rsidRDefault="00470F8D" w:rsidP="00470F8D" w:rsidR="00470F8D" w:rsidRPr="00470F8D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FINANCIJSKA AGENCIJA, Zagreb, Ulica grada Vukovara 70,</w:t>
      </w:r>
    </w:p>
    <w:p w:rsidRDefault="00470F8D" w:rsidP="00470F8D" w:rsidR="00470F8D" w:rsidRPr="00470F8D">
      <w:pPr>
        <w:spacing w:after="0"/>
        <w:ind w:left="1068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 OIB: 85821130368, u iznosu od                                                             1.822,58 kn</w:t>
      </w:r>
    </w:p>
    <w:p w:rsidRDefault="00470F8D" w:rsidP="00470F8D" w:rsidR="00470F8D" w:rsidRPr="00470F8D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SUVLASNICI ZGRADE U ZAGREBU, Zagreb, Ozaljska 43,</w:t>
      </w:r>
    </w:p>
    <w:p w:rsidRDefault="00470F8D" w:rsidP="00470F8D" w:rsidR="00470F8D" w:rsidRPr="00470F8D">
      <w:pPr>
        <w:spacing w:after="0"/>
        <w:ind w:left="1068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 OIB: 03744272526, u iznosu od                                                             3.269,50 kn</w:t>
      </w:r>
    </w:p>
    <w:p w:rsidRDefault="00470F8D" w:rsidP="00470F8D" w:rsidR="00470F8D" w:rsidRPr="00470F8D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HRVATSKE VODE, Vodnogospodarski odjel za Gornju Savu,</w:t>
      </w:r>
    </w:p>
    <w:p w:rsidRDefault="00470F8D" w:rsidP="00470F8D" w:rsidR="00470F8D" w:rsidRPr="00470F8D">
      <w:pPr>
        <w:spacing w:after="0"/>
        <w:ind w:left="1068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 Zagreb, Ulica grada Vukovara 220, OIB: 28921383001, u iznosu od  57.594,71 kn</w:t>
      </w:r>
    </w:p>
    <w:p w:rsidRDefault="00470F8D" w:rsidP="00470F8D" w:rsidR="00470F8D" w:rsidRPr="00470F8D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GRAD ZAGREB, Zagreb, Trg Stjepana Radića 1, </w:t>
      </w:r>
    </w:p>
    <w:p w:rsidRDefault="00470F8D" w:rsidP="00470F8D" w:rsidR="00470F8D" w:rsidRPr="00470F8D">
      <w:pPr>
        <w:spacing w:after="0"/>
        <w:ind w:left="1068"/>
        <w:jc w:val="right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 OIB: 61817894937, u iznosu od                                                         523.262,45 kn</w:t>
      </w:r>
    </w:p>
    <w:p w:rsidRDefault="00470F8D" w:rsidP="00470F8D" w:rsidR="00470F8D" w:rsidRPr="00470F8D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REPUBLIKA HRVATSKA, Ministarstvo financija,</w:t>
      </w:r>
    </w:p>
    <w:p w:rsidRDefault="00470F8D" w:rsidP="00470F8D" w:rsidR="00470F8D" w:rsidRPr="00470F8D">
      <w:pPr>
        <w:spacing w:after="0"/>
        <w:ind w:left="1068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 Porezna uprava, OIB: 18683136487, u iznosu od                               206.595,13 kn</w:t>
      </w:r>
    </w:p>
    <w:p w:rsidRDefault="00470F8D" w:rsidP="00470F8D" w:rsidR="00470F8D" w:rsidRPr="00470F8D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ZAGREBAČKI HOLDING d.o.o. Podružnica Čistoća</w:t>
      </w:r>
    </w:p>
    <w:p w:rsidRDefault="00470F8D" w:rsidP="00470F8D" w:rsidR="00470F8D" w:rsidRPr="00470F8D">
      <w:pPr>
        <w:spacing w:after="0"/>
        <w:ind w:left="1068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 Zagreb, Ulica grada Vukovara 41, OIB: 8554865987, u iznosu od      43.479,82 kn</w:t>
      </w:r>
    </w:p>
    <w:p w:rsidRDefault="00470F8D" w:rsidP="00470F8D" w:rsidR="00470F8D" w:rsidRPr="00470F8D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HEP-TOPLINARSRTVO d.o.o., Zagreb, Miševečka 15a, </w:t>
      </w:r>
    </w:p>
    <w:p w:rsidRDefault="00470F8D" w:rsidP="00470F8D" w:rsidR="00470F8D" w:rsidRPr="00470F8D">
      <w:pPr>
        <w:spacing w:after="0"/>
        <w:ind w:left="1069"/>
        <w:contextualSpacing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 OIB: 15907062900, utvrđena u iznosu od                                           34.744,93 kn.</w:t>
      </w:r>
    </w:p>
    <w:p w:rsidRDefault="00470F8D" w:rsidP="00470F8D" w:rsidR="00470F8D" w:rsidRPr="00470F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Osporene tražbine</w:t>
      </w:r>
    </w:p>
    <w:p w:rsidRDefault="00470F8D" w:rsidP="00470F8D" w:rsidR="00470F8D" w:rsidRPr="00470F8D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HEP TOPLINARSTVO d.o.o. Zagreb, Miševečka 15a, </w:t>
      </w:r>
    </w:p>
    <w:p w:rsidRDefault="00470F8D" w:rsidP="00470F8D" w:rsidR="00470F8D" w:rsidRPr="00470F8D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      OIB: 15907062900, za iznos od                                                                  39.769,93 kn</w:t>
      </w:r>
    </w:p>
    <w:p w:rsidRDefault="00470F8D" w:rsidP="00470F8D" w:rsidR="00470F8D" w:rsidRPr="00470F8D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MELCOMP d.o.o. Varaždin, Ivana Severa 15, </w:t>
      </w:r>
    </w:p>
    <w:p w:rsidRDefault="00470F8D" w:rsidP="00470F8D" w:rsidR="00470F8D" w:rsidRPr="00470F8D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OIB: 75848171530, za iznos od                                                                531.543,56 kn.</w:t>
      </w:r>
    </w:p>
    <w:p w:rsidRDefault="00470F8D" w:rsidP="00470F8D" w:rsidR="00470F8D" w:rsidRPr="00470F8D">
      <w:pPr>
        <w:spacing w:after="0"/>
        <w:ind w:left="720"/>
        <w:jc w:val="both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70F8D" w:rsidP="00470F8D" w:rsidR="00470F8D" w:rsidRPr="00470F8D">
      <w:pPr>
        <w:spacing w:after="0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ind w:left="1430"/>
        <w:jc w:val="both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Stečajni vjerovnici čije su tražbine osporene upućuju se radi utvrđivanja osporene tražbine kao tražbine drugog višeg isplatnog reda pokrenuti parnicu u roku 8 dana od dana dostave izvatka iz ovog rješenja, inače će se smatrati da su odustali od prava na vođenje parnice.</w:t>
      </w:r>
    </w:p>
    <w:p w:rsidRDefault="00470F8D" w:rsidP="00470F8D" w:rsidR="00470F8D" w:rsidRPr="00470F8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Obrazloženje</w:t>
      </w:r>
    </w:p>
    <w:p w:rsidRDefault="00470F8D" w:rsidP="00470F8D" w:rsidR="00470F8D" w:rsidRPr="00470F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ab/>
      </w:r>
    </w:p>
    <w:p w:rsidRDefault="00470F8D" w:rsidP="00470F8D" w:rsidR="00470F8D" w:rsidRPr="00470F8D">
      <w:pPr>
        <w:spacing w:after="0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ab/>
        <w:t xml:space="preserve">Na ispitnom ročištu koje je održano 8. srpnja 2016. ispitane su sve prijavljene tražbine prema svojim iznosima i redu. Tražbine navedene u točki I. 1. izreke stečajni upravitelj je priznao, a nije ih osporio niti jedan od nazočnih stečajnih vjerovnika, te se iste u smislu čl. </w:t>
      </w:r>
      <w:smartTag w:element="metricconverter" w:uri="urn:schemas-microsoft-com:office:smarttags">
        <w:smartTagPr>
          <w:attr w:val="177. st" w:name="ProductID"/>
        </w:smartTagPr>
        <w:r w:rsidRPr="00470F8D">
          <w:rPr>
            <w:rFonts w:cs="Times New Roman" w:eastAsia="Times New Roman"/>
            <w:lang w:eastAsia="hr-HR"/>
          </w:rPr>
          <w:t>177. st</w:t>
        </w:r>
      </w:smartTag>
      <w:r w:rsidRPr="00470F8D">
        <w:rPr>
          <w:rFonts w:cs="Times New Roman" w:eastAsia="Times New Roman"/>
          <w:lang w:eastAsia="hr-HR"/>
        </w:rPr>
        <w:t xml:space="preserve">. 1. Stečajnog zakona (Narodne novine broj 44/96, 29/99, 129/00, 123/03, 82/06, 116/10, 125/12, 113/12, dalje:SZ) smatraju utvrđenima, pa je riješeno kao u točki I. 1. izreke rješenja. </w:t>
      </w:r>
    </w:p>
    <w:p w:rsidRDefault="00470F8D" w:rsidP="00470F8D" w:rsidR="00470F8D" w:rsidRPr="00470F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Osporene tražbine na ispitnom ročištu posebno su raspravljane, ali osporavanje nije otklonjeno. Stečajni upravitelj osporio je tražbinu drugog višeg isplatnog reda vjerovnika:</w:t>
      </w:r>
    </w:p>
    <w:p w:rsidRDefault="00470F8D" w:rsidP="00470F8D" w:rsidR="00470F8D" w:rsidRPr="00470F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HEP-TOPLINARSTVO d.o.o. Zagreb, Miševečka 15a, OIB: 15907062900, za iznos od 39.769,93 kn zbog zastare potraživanja. </w:t>
      </w:r>
    </w:p>
    <w:p w:rsidRDefault="00470F8D" w:rsidP="00470F8D" w:rsidR="00470F8D" w:rsidRPr="00470F8D">
      <w:pPr>
        <w:spacing w:after="0"/>
        <w:ind w:left="1788"/>
        <w:jc w:val="both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MELCOMP d.o.o. Varaždin, Ivana Severa 15, OIB: 75848171530, za iznos od 531.543,56 kn, zbog zastare potraživanja.  </w:t>
      </w:r>
    </w:p>
    <w:p w:rsidRDefault="00470F8D" w:rsidP="00470F8D" w:rsidR="00470F8D" w:rsidRPr="00470F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Valjalo je stoga ove vjerovnike temeljem čl. 177. st. 3. i čl. 178. st. 1. SZ-a uputiti na parnicu radi utvrđivanja osporene tražbine, pa je odlučeno kao u točki II. 1. izreke rješenja.</w:t>
      </w:r>
    </w:p>
    <w:p w:rsidRDefault="00470F8D" w:rsidP="00470F8D" w:rsidR="00470F8D" w:rsidRPr="00470F8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jc w:val="center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U Karlovcu 8. srpnja 2016.</w:t>
      </w:r>
    </w:p>
    <w:p w:rsidRDefault="00470F8D" w:rsidP="00470F8D" w:rsidR="00470F8D" w:rsidRPr="00470F8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     Stečajni sudac:</w:t>
      </w:r>
    </w:p>
    <w:p w:rsidRDefault="00470F8D" w:rsidP="00470F8D" w:rsidR="00470F8D">
      <w:pPr>
        <w:spacing w:after="0"/>
        <w:jc w:val="center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470F8D" w:rsidP="00470F8D" w:rsidR="00470F8D" w:rsidRPr="00470F8D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Draženka Prpić</w:t>
      </w:r>
    </w:p>
    <w:p w:rsidRDefault="00470F8D" w:rsidP="00470F8D" w:rsidR="00470F8D" w:rsidRPr="00470F8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>UPUTA O PRAVNOM LIJEKU:</w:t>
      </w:r>
    </w:p>
    <w:p w:rsidRDefault="00470F8D" w:rsidP="00470F8D" w:rsidR="00470F8D" w:rsidRPr="00470F8D">
      <w:pPr>
        <w:spacing w:after="0"/>
        <w:jc w:val="both"/>
        <w:rPr>
          <w:rFonts w:cs="Times New Roman" w:eastAsia="Times New Roman"/>
          <w:lang w:eastAsia="hr-HR"/>
        </w:rPr>
      </w:pPr>
      <w:r w:rsidRPr="00470F8D">
        <w:rPr>
          <w:rFonts w:cs="Times New Roman" w:eastAsia="Times New Roman"/>
          <w:lang w:eastAsia="hr-HR"/>
        </w:rPr>
        <w:t xml:space="preserve">Protiv ovog rješenja pravo na žalbu ima stečajni upravitelj i svaki vjerovnik u dijelu koji se tiče njegove prijavljene tražbine i tražbine koju je osporio (čl. </w:t>
      </w:r>
      <w:smartTag w:element="metricconverter" w:uri="urn:schemas-microsoft-com:office:smarttags">
        <w:smartTagPr>
          <w:attr w:val="177. st" w:name="ProductID"/>
        </w:smartTagPr>
        <w:r w:rsidRPr="00470F8D">
          <w:rPr>
            <w:rFonts w:cs="Times New Roman" w:eastAsia="Times New Roman"/>
            <w:lang w:eastAsia="hr-HR"/>
          </w:rPr>
          <w:t>177. st</w:t>
        </w:r>
      </w:smartTag>
      <w:r w:rsidRPr="00470F8D">
        <w:rPr>
          <w:rFonts w:cs="Times New Roman" w:eastAsia="Times New Roman"/>
          <w:lang w:eastAsia="hr-HR"/>
        </w:rPr>
        <w:t>. 4. i 5. SZ-a). Rok za žalbu iznosi 8 dana računajući od dana dostave pisanog otpravka. Žalba se podnosi Visokom trgovačkom sudu RH, putem ovog suda, u 2 primjerka.</w:t>
      </w:r>
    </w:p>
    <w:p w:rsidRDefault="00470F8D" w:rsidP="00470F8D" w:rsidR="00470F8D" w:rsidRPr="00470F8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rPr>
          <w:rFonts w:cs="Times New Roman" w:eastAsia="Times New Roman"/>
          <w:lang w:eastAsia="hr-HR"/>
        </w:rPr>
      </w:pPr>
    </w:p>
    <w:p w:rsidRDefault="00470F8D" w:rsidP="00470F8D" w:rsidR="00470F8D" w:rsidRPr="00470F8D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0698070"/>
      <w:docPartObj>
        <w:docPartGallery w:val="Page Numbers (Top of Page)"/>
        <w:docPartUnique/>
      </w:docPartObj>
    </w:sdtPr>
    <w:sdtContent>
      <w:p w:rsidRDefault="00470F8D" w:rsidR="00470F8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470F8D" w:rsidR="008333A9">
    <w:pPr>
      <w:pStyle w:val="Zaglavlje"/>
    </w:pPr>
    <w:r>
      <w:t xml:space="preserve"> 1 St-846/14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91361C"/>
    <w:multiLevelType w:val="hybridMultilevel"/>
    <w:tmpl w:val="EDC66F16"/>
    <w:lvl w:tplc="4C3630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901CE5"/>
    <w:multiLevelType w:val="hybridMultilevel"/>
    <w:tmpl w:val="EF2E579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9F647FB"/>
    <w:multiLevelType w:val="multilevel"/>
    <w:tmpl w:val="701EB632"/>
    <w:lvl w:ilvl="0">
      <w:start w:val="1"/>
      <w:numFmt w:val="decimal"/>
      <w:lvlText w:val="%1."/>
      <w:lvlJc w:val="left"/>
      <w:pPr>
        <w:ind w:hanging="360" w:left="1068"/>
      </w:pPr>
    </w:lvl>
    <w:lvl w:ilvl="1">
      <w:start w:val="1"/>
      <w:numFmt w:val="decimal"/>
      <w:isLgl/>
      <w:lvlText w:val="%1.%2."/>
      <w:lvlJc w:val="left"/>
      <w:pPr>
        <w:ind w:hanging="360" w:left="1069"/>
      </w:pPr>
    </w:lvl>
    <w:lvl w:ilvl="2">
      <w:start w:val="1"/>
      <w:numFmt w:val="decimal"/>
      <w:isLgl/>
      <w:lvlText w:val="%1.%2.%3."/>
      <w:lvlJc w:val="left"/>
      <w:pPr>
        <w:ind w:hanging="720" w:left="1430"/>
      </w:pPr>
    </w:lvl>
    <w:lvl w:ilvl="3">
      <w:start w:val="1"/>
      <w:numFmt w:val="decimal"/>
      <w:isLgl/>
      <w:lvlText w:val="%1.%2.%3.%4."/>
      <w:lvlJc w:val="left"/>
      <w:pPr>
        <w:ind w:hanging="720" w:left="1431"/>
      </w:pPr>
    </w:lvl>
    <w:lvl w:ilvl="4">
      <w:start w:val="1"/>
      <w:numFmt w:val="decimal"/>
      <w:isLgl/>
      <w:lvlText w:val="%1.%2.%3.%4.%5."/>
      <w:lvlJc w:val="left"/>
      <w:pPr>
        <w:ind w:hanging="1080" w:left="1792"/>
      </w:pPr>
    </w:lvl>
    <w:lvl w:ilvl="5">
      <w:start w:val="1"/>
      <w:numFmt w:val="decimal"/>
      <w:isLgl/>
      <w:lvlText w:val="%1.%2.%3.%4.%5.%6."/>
      <w:lvlJc w:val="left"/>
      <w:pPr>
        <w:ind w:hanging="1080" w:left="1793"/>
      </w:pPr>
    </w:lvl>
    <w:lvl w:ilvl="6">
      <w:start w:val="1"/>
      <w:numFmt w:val="decimal"/>
      <w:isLgl/>
      <w:lvlText w:val="%1.%2.%3.%4.%5.%6.%7."/>
      <w:lvlJc w:val="left"/>
      <w:pPr>
        <w:ind w:hanging="1440" w:left="2154"/>
      </w:pPr>
    </w:lvl>
    <w:lvl w:ilvl="7">
      <w:start w:val="1"/>
      <w:numFmt w:val="decimal"/>
      <w:isLgl/>
      <w:lvlText w:val="%1.%2.%3.%4.%5.%6.%7.%8."/>
      <w:lvlJc w:val="left"/>
      <w:pPr>
        <w:ind w:hanging="1440" w:left="2155"/>
      </w:pPr>
    </w:lvl>
    <w:lvl w:ilvl="8">
      <w:start w:val="1"/>
      <w:numFmt w:val="decimal"/>
      <w:isLgl/>
      <w:lvlText w:val="%1.%2.%3.%4.%5.%6.%7.%8.%9."/>
      <w:lvlJc w:val="left"/>
      <w:pPr>
        <w:ind w:hanging="1800" w:left="2516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1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F8D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840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St-846/2014-22</izvorni_sadrzaj>
    <derivirana_varijabla naziv="DomainObject.Oznaka_1">St-846/2014-22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St-846/2014</izvorni_sadrzaj>
    <derivirana_varijabla naziv="DomainObject.Predmet.OznakaBroj_1">St-846/2014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BIROSTROJ COMPUTERS d.o.o. zastupanog po punomoćniku Ivan Špoljar</izvorni_sadrzaj>
    <derivirana_varijabla naziv="DomainObject.Predmet.ProtustrankaFormated_1">  BIROSTROJ COMPUTERS d.o.o. zastupanog po punomoćniku Ivan Špoljar</derivirana_varijabla>
  </DomainObject.Predmet.ProtustrankaFormated>
  <DomainObject.Predmet.ProtustrankaFormatedOIB>
    <izvorni_sadrzaj>  BIROSTROJ COMPUTERS d.o.o., OIB 49799363762 zastupanog po punomoćniku Ivan Špoljar</izvorni_sadrzaj>
    <derivirana_varijabla naziv="DomainObject.Predmet.ProtustrankaFormatedOIB_1">  BIROSTROJ COMPUTERS d.o.o., OIB 49799363762 zastupanog po punomoćniku Ivan Špoljar</derivirana_varijabla>
  </DomainObject.Predmet.ProtustrankaFormatedOIB>
  <DomainObject.Predmet.ProtustrankaFormatedWithAdress>
    <izvorni_sadrzaj> BIROSTROJ COMPUTERS d.o.o., Vincenta iz Kastva,10 - 12, 10000 Zagreb zastupanog po punomoćniku Ivan Špoljar</izvorni_sadrzaj>
    <derivirana_varijabla naziv="DomainObject.Predmet.ProtustrankaFormatedWithAdress_1"> BIROSTROJ COMPUTERS d.o.o., Vincenta iz Kastva,10 - 12, 10000 Zagreb zastupanog po punomoćniku Ivan Špoljar</derivirana_varijabla>
  </DomainObject.Predmet.ProtustrankaFormatedWithAdress>
  <DomainObject.Predmet.ProtustrankaFormatedWithAdressOIB>
    <izvorni_sadrzaj> BIROSTROJ COMPUTERS d.o.o., OIB 49799363762, Vincenta iz Kastva,10 - 12, 10000 Zagreb zastupanog po punomoćniku Ivan Špoljar</izvorni_sadrzaj>
    <derivirana_varijabla naziv="DomainObject.Predmet.ProtustrankaFormatedWithAdressOIB_1"> BIROSTROJ COMPUTERS d.o.o., OIB 49799363762, Vincenta iz Kastva,10 - 12, 10000 Zagreb zastupanog po punomoćniku Ivan Špoljar</derivirana_varijabla>
  </DomainObject.Predmet.ProtustrankaFormatedWithAdressOIB>
  <DomainObject.Predmet.ProtustrankaWithAdress>
    <izvorni_sadrzaj>BIROSTROJ COMPUTERS d.o.o. Vincenta iz Kastva,10 - 12, 10000 Zagreb</izvorni_sadrzaj>
    <derivirana_varijabla naziv="DomainObject.Predmet.ProtustrankaWithAdress_1">BIROSTROJ COMPUTERS d.o.o. Vincenta iz Kastva,10 - 12, 10000 Zagreb</derivirana_varijabla>
  </DomainObject.Predmet.ProtustrankaWithAdress>
  <DomainObject.Predmet.ProtustrankaWithAdressOIB>
    <izvorni_sadrzaj>BIROSTROJ COMPUTERS d.o.o., OIB 49799363762, Vincenta iz Kastva,10 - 12, 10000 Zagreb</izvorni_sadrzaj>
    <derivirana_varijabla naziv="DomainObject.Predmet.ProtustrankaWithAdressOIB_1">BIROSTROJ COMPUTERS d.o.o., OIB 49799363762, Vincenta iz Kastva,10 - 12, 10000 Zagreb</derivirana_varijabla>
  </DomainObject.Predmet.ProtustrankaWithAdressOIB>
  <DomainObject.Predmet.ProtustrankaNazivFormated>
    <izvorni_sadrzaj>BIROSTROJ COMPUTERS d.o.o.</izvorni_sadrzaj>
    <derivirana_varijabla naziv="DomainObject.Predmet.ProtustrankaNazivFormated_1">BIROSTROJ COMPUTERS d.o.o.</derivirana_varijabla>
  </DomainObject.Predmet.ProtustrankaNazivFormated>
  <DomainObject.Predmet.ProtustrankaNazivFormatedOIB>
    <izvorni_sadrzaj>BIROSTROJ COMPUTERS d.o.o., OIB 49799363762</izvorni_sadrzaj>
    <derivirana_varijabla naziv="DomainObject.Predmet.ProtustrankaNazivFormatedOIB_1">BIROSTROJ COMPUTERS d.o.o., OIB 49799363762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BIROSTROJ COMPUTERS d.o.o. zastupanog po punomoćniku Ivan Špoljar</item>
    </izvorni_sadrzaj>
    <derivirana_varijabla naziv="DomainObject.Predmet.ProtuStrankaListFormated_1">
      <item>BIROSTROJ COMPUTERS d.o.o. zastupanog po punomoćniku Ivan Špoljar</item>
    </derivirana_varijabla>
  </DomainObject.Predmet.ProtuStrankaListFormated>
  <DomainObject.Predmet.ProtuStrankaListFormatedOIB>
    <izvorni_sadrzaj>
      <item>BIROSTROJ COMPUTERS d.o.o., OIB 49799363762 zastupanog po punomoćniku Ivan Špoljar</item>
    </izvorni_sadrzaj>
    <derivirana_varijabla naziv="DomainObject.Predmet.ProtuStrankaListFormatedOIB_1">
      <item>BIROSTROJ COMPUTERS d.o.o., OIB 49799363762 zastupanog po punomoćniku Ivan Špoljar</item>
    </derivirana_varijabla>
  </DomainObject.Predmet.ProtuStrankaListFormatedOIB>
  <DomainObject.Predmet.ProtuStrankaListFormatedWithAdress>
    <izvorni_sadrzaj>
      <item>BIROSTROJ COMPUTERS d.o.o., Vincenta iz Kastva,10 - 12, 10000 Zagreb zastupanog po punomoćniku Ivan Špoljar</item>
    </izvorni_sadrzaj>
    <derivirana_varijabla naziv="DomainObject.Predmet.ProtuStrankaListFormatedWithAdress_1">
      <item>BIROSTROJ COMPUTERS d.o.o., Vincenta iz Kastva,10 - 12, 10000 Zagreb zastupanog po punomoćniku Ivan Špoljar</item>
    </derivirana_varijabla>
  </DomainObject.Predmet.ProtuStrankaListFormatedWithAdress>
  <DomainObject.Predmet.ProtuStrankaListFormatedWithAdressOIB>
    <izvorni_sadrzaj>
      <item>BIROSTROJ COMPUTERS d.o.o., OIB 49799363762, Vincenta iz Kastva,10 - 12, 10000 Zagreb zastupanog po punomoćniku Ivan Špoljar</item>
    </izvorni_sadrzaj>
    <derivirana_varijabla naziv="DomainObject.Predmet.ProtuStrankaListFormatedWithAdressOIB_1">
      <item>BIROSTROJ COMPUTERS d.o.o., OIB 49799363762, Vincenta iz Kastva,10 - 12, 10000 Zagreb zastupanog po punomoćniku Ivan Špoljar</item>
    </derivirana_varijabla>
  </DomainObject.Predmet.ProtuStrankaListFormatedWithAdressOIB>
  <DomainObject.Predmet.ProtuStrankaListNazivFormated>
    <izvorni_sadrzaj>
      <item>BIROSTROJ COMPUTERS d.o.o.</item>
    </izvorni_sadrzaj>
    <derivirana_varijabla naziv="DomainObject.Predmet.ProtuStrankaListNazivFormated_1">
      <item>BIROSTROJ COMPUTERS d.o.o.</item>
    </derivirana_varijabla>
  </DomainObject.Predmet.ProtuStrankaListNazivFormated>
  <DomainObject.Predmet.ProtuStrankaListNazivFormatedOIB>
    <izvorni_sadrzaj>
      <item>BIROSTROJ COMPUTERS d.o.o., OIB 49799363762</item>
    </izvorni_sadrzaj>
    <derivirana_varijabla naziv="DomainObject.Predmet.ProtuStrankaListNazivFormatedOIB_1">
      <item>BIROSTROJ COMPUTERS d.o.o., OIB 49799363762</item>
    </derivirana_varijabla>
  </DomainObject.Predmet.ProtuStrankaListNazivFormatedOIB>
  <DomainObject.Predmet.OstaliListFormated>
    <izvorni_sadrzaj>
      <item>Ivan Špoljar punomoćnik sudionika u postupku BIROSTROJ COMPUTERS d.o.o.</item>
    </izvorni_sadrzaj>
    <derivirana_varijabla naziv="DomainObject.Predmet.OstaliListFormated_1">
      <item>Ivan Špoljar punomoćnik sudionika u postupku BIROSTROJ COMPUTERS d.o.o.</item>
    </derivirana_varijabla>
  </DomainObject.Predmet.OstaliListFormated>
  <DomainObject.Predmet.OstaliListFormatedOIB>
    <izvorni_sadrzaj>
      <item>Ivan Špoljar, OIB 40396137744 punomoćnik sudionika u postupku BIROSTROJ COMPUTERS d.o.o.</item>
    </izvorni_sadrzaj>
    <derivirana_varijabla naziv="DomainObject.Predmet.OstaliListFormatedOIB_1">
      <item>Ivan Špoljar, OIB 40396137744 punomoćnik sudionika u postupku BIROSTROJ COMPUTERS d.o.o.</item>
    </derivirana_varijabla>
  </DomainObject.Predmet.OstaliListFormatedOIB>
  <DomainObject.Predmet.OstaliListFormatedWithAdress>
    <izvorni_sadrzaj>
      <item>Ivan Špoljar, Podbrežje V. 21, 10000 Zagreb punomoćnik sudionika u postupku BIROSTROJ COMPUTERS d.o.o.</item>
    </izvorni_sadrzaj>
    <derivirana_varijabla naziv="DomainObject.Predmet.OstaliListFormatedWithAdress_1">
      <item>Ivan Špoljar, Podbrežje V. 21, 10000 Zagreb punomoćnik sudionika u postupku BIROSTROJ COMPUTERS d.o.o.</item>
    </derivirana_varijabla>
  </DomainObject.Predmet.OstaliListFormatedWithAdress>
  <DomainObject.Predmet.OstaliListFormatedWithAdressOIB>
    <izvorni_sadrzaj>
      <item>Ivan Špoljar, OIB 40396137744, Podbrežje V. 21, 10000 Zagreb punomoćnik sudionika u postupku BIROSTROJ COMPUTERS d.o.o.</item>
    </izvorni_sadrzaj>
    <derivirana_varijabla naziv="DomainObject.Predmet.OstaliListFormatedWithAdressOIB_1">
      <item>Ivan Špoljar, OIB 40396137744, Podbrežje V. 21, 10000 Zagreb punomoćnik sudionika u postupku BIROSTROJ COMPUTERS d.o.o.</item>
    </derivirana_varijabla>
  </DomainObject.Predmet.OstaliListFormatedWithAdressOIB>
  <DomainObject.Predmet.OstaliListNazivFormated>
    <izvorni_sadrzaj>
      <item>Ivan Špoljar</item>
    </izvorni_sadrzaj>
    <derivirana_varijabla naziv="DomainObject.Predmet.OstaliListNazivFormated_1">
      <item>Ivan Špoljar</item>
    </derivirana_varijabla>
  </DomainObject.Predmet.OstaliListNazivFormated>
  <DomainObject.Predmet.OstaliListNazivFormatedOIB>
    <izvorni_sadrzaj>
      <item>Ivan Špoljar, OIB 40396137744</item>
    </izvorni_sadrzaj>
    <derivirana_varijabla naziv="DomainObject.Predmet.OstaliListNazivFormatedOIB_1">
      <item>Ivan Špoljar, OIB 40396137744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St-846/2014-22</izvorni_sadrzaj>
    <derivirana_varijabla naziv="DomainObject.PoslovniBrojDokumenta_1">St-846/2014-22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BIROSTROJ COMPUTERS d.o.o.</izvorni_sadrzaj>
    <derivirana_varijabla naziv="DomainObject.Predmet.ProtustrankaIDrugi_1">BIROSTROJ COMPUTERS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BIROSTROJ COMPUTERS d.o.o., OIB 49799363762, Vincenta iz Kastva,10 - 12, 10000 Zagreb</izvorni_sadrzaj>
    <derivirana_varijabla naziv="DomainObject.Predmet.ProtustrankaIDrugiAdressOIB_1">BIROSTROJ COMPUTERS d.o.o., OIB 49799363762, Vincenta iz Kastva,10 - 12,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BIROSTROJ COMPUTERS d.o.o.</item>
      <item>Ivan Špoljar</item>
    </izvorni_sadrzaj>
    <derivirana_varijabla naziv="DomainObject.Predmet.SudioniciListNaziv_1">
      <item>FINA Regionalni centar Zagreb</item>
      <item>BIROSTROJ COMPUTERS d.o.o.</item>
      <item>Ivan Špoljar</item>
    </derivirana_varijabla>
  </DomainObject.Predmet.SudioniciListNaziv>
  <DomainObject.Predmet.SudioniciListAdressOIB>
    <izvorni_sadrzaj>
      <item>FINA Regionalni centar Zagreb, OIB 85821130368, Ulica grada Vukovara 70,10000 Zagreb</item>
      <item>BIROSTROJ COMPUTERS d.o.o., OIB 49799363762, Vincenta iz Kastva,10 - 12,10000 Zagreb</item>
      <item>Ivan Špoljar, OIB 40396137744, Podbrežje V. 21,10000 Zagreb</item>
    </izvorni_sadrzaj>
    <derivirana_varijabla naziv="DomainObject.Predmet.SudioniciListAdressOIB_1">
      <item>FINA Regionalni centar Zagreb, OIB 85821130368, Ulica grada Vukovara 70,10000 Zagreb</item>
      <item>BIROSTROJ COMPUTERS d.o.o., OIB 49799363762, Vincenta iz Kastva,10 - 12,10000 Zagreb</item>
      <item>Ivan Špoljar, OIB 40396137744, Podbrežje V.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9425C8-47AF-47E9-8516-72FDC73C3C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525</properties:Words>
  <properties:Characters>2796</properties:Characters>
  <properties:Lines>94</properties:Lines>
  <properties:Paragraphs>43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2016-07-08T10:28:00Z</cp:lastPrinted>
  <dcterms:modified xmlns:xsi="http://www.w3.org/2001/XMLSchema-instance" xsi:type="dcterms:W3CDTF">2016-07-08T10:29:00Z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St-846/2014-22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