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8ab7" w14:paraId="b538ab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51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514F" w:rsidP="00C0514F" w:rsidR="00C0514F">
      <w:pPr>
        <w:pStyle w:val="Bezproreda"/>
        <w:ind w:firstLine="708" w:left="5664"/>
      </w:pPr>
      <w:r>
        <w:t xml:space="preserve">  1 St-1025/2016-2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jc w:val="center"/>
      </w:pPr>
      <w:r>
        <w:t>R E P U B L I K A       H R V A T S K A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jc w:val="center"/>
      </w:pPr>
      <w:r>
        <w:t>R J E Š E N J E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TRGOVAČKI SUD U BJELOVARU, po  sucu Branki Pleskalt,  u predmetu predlagatelja FINA RC ZAGREB, Podružnica Bjelovar,  protiv dužnika TONKICA d.o.o. za trgovinu, proizvodnju, prijevoz i usluge VIROVITICA, Ivana Gundulića 19, OIB: 74392486726, dana 14. lipnja  2016. godine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jc w:val="center"/>
      </w:pPr>
      <w:r>
        <w:t>r i j e š i o     j e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I Pokreće se prethodni postupak radi utvrđenja uvjeta za otvaranje stečajnog postupka nad  dužnikom dužnika TONKICA d.o.o. za trgovinu, proizvodnju, prijevoz i usluge VIROVITICA, Ivana Gundulića 19, OIB: 74392486726.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Zakazuje se ročište radi izjašnjenja o prijedlogu za dan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jc w:val="center"/>
      </w:pPr>
      <w:r>
        <w:t>8. srpnja  2016. godine u 9,15 sati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u zgradi Trgovačkog suda u Bjelovaru, Dr. I. Lebovića 42, u sobi broj 4 na koje se pozivaju dostavom ovog rješenja i to: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C0514F" w:rsidP="00C0514F" w:rsidR="00C0514F">
      <w:pPr>
        <w:pStyle w:val="Bezproreda"/>
        <w:numPr>
          <w:ilvl w:val="0"/>
          <w:numId w:val="47"/>
        </w:numPr>
        <w:spacing w:after="0"/>
        <w:contextualSpacing w:val="false"/>
      </w:pPr>
      <w:r>
        <w:t>z.z. Gordana Domjanić.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  <w:jc w:val="center"/>
      </w:pPr>
      <w:r>
        <w:t>Obrazloženje</w:t>
      </w:r>
    </w:p>
    <w:p w:rsidRDefault="00C0514F" w:rsidP="00C0514F" w:rsidR="00C0514F">
      <w:pPr>
        <w:pStyle w:val="Bezproreda"/>
      </w:pPr>
    </w:p>
    <w:p w:rsidRDefault="00C0514F" w:rsidP="00C0514F" w:rsidR="00C0514F">
      <w:r>
        <w:t xml:space="preserve">Predlagatelj FINA RC Zagreb, Podružnica Bjelovar   je   dana 7. lipnja  2016. godine   podnijela je   prijedlog za otvaranje stečajnog postupka nad  dužnikom dužnika TONKICA </w:t>
      </w:r>
      <w:r>
        <w:lastRenderedPageBreak/>
        <w:t>d.o.o. za trgovinu, proizvodnju, prijevoz i usluge VIROVITICA, Ivana Gundulića 19, OIB: 74392486726.</w:t>
      </w:r>
    </w:p>
    <w:p w:rsidRDefault="00C0514F" w:rsidP="00C0514F" w:rsidR="00C0514F"/>
    <w:p w:rsidRDefault="00C0514F" w:rsidP="00C0514F" w:rsidR="00C0514F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TONKICA d.o.o. za trgovinu, proizvodnju, prijevoz i usluge VIROVITICA, Ivana Gundulića 19, OIB: 74392486726, a u skladu s  odredbom članka 115. Stečajnog zakona. 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Temeljem iznijetog riješeno je kao u izreci.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 xml:space="preserve">Bjelovar,   14. lipnja  2016.   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>S U D A C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</w:p>
    <w:p w:rsidRDefault="00C0514F" w:rsidP="00C0514F" w:rsidR="00C0514F">
      <w:pPr>
        <w:pStyle w:val="Bezproreda"/>
      </w:pPr>
      <w:r>
        <w:t>Rj.</w:t>
      </w:r>
    </w:p>
    <w:p w:rsidRDefault="00C0514F" w:rsidP="00C0514F" w:rsidR="00C0514F">
      <w:pPr>
        <w:pStyle w:val="Bezproreda"/>
      </w:pPr>
      <w:r>
        <w:t>Dna: predlagatelja</w:t>
      </w:r>
    </w:p>
    <w:p w:rsidRDefault="00C0514F" w:rsidP="00C0514F" w:rsidR="00C0514F">
      <w:pPr>
        <w:pStyle w:val="Bezproreda"/>
      </w:pPr>
      <w:r>
        <w:t xml:space="preserve">        z.z. stečajnog dužnika</w:t>
      </w:r>
    </w:p>
    <w:p w:rsidRDefault="00C0514F" w:rsidP="00C0514F" w:rsidR="00C0514F">
      <w:pPr>
        <w:pStyle w:val="Bezproreda"/>
      </w:pPr>
      <w:r>
        <w:t xml:space="preserve">        ROČ. 8. 07. 2016. u  9,15</w:t>
      </w:r>
    </w:p>
    <w:p w:rsidRDefault="00C0514F" w:rsidP="00C0514F" w:rsidR="00C0514F">
      <w:pPr>
        <w:pStyle w:val="Bezproreda"/>
      </w:pPr>
      <w:r>
        <w:t>Bjelovar, 14. 06.  2016.</w:t>
      </w:r>
    </w:p>
    <w:p w:rsidRDefault="00C0514F" w:rsidP="00C0514F" w:rsidR="00C0514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14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St-1025/2016-2</izvorni_sadrzaj>
    <derivirana_varijabla naziv="DomainObject.Oznaka_1">St-1025/2016-2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TONKICA društvo s ograničenom odgovornošću za trgovinu, proizvodnju, prijevoz i usluge</izvorni_sadrzaj>
    <derivirana_varijabla naziv="DomainObject.Predmet.ProtustrankaFormated_1">  TONKICA društvo s ograničenom odgovornošću za trgovinu, proizvodnju, prijevoz i usluge</derivirana_varijabla>
  </DomainObject.Predmet.ProtustrankaFormated>
  <DomainObject.Predmet.ProtustrankaFormatedOIB>
    <izvorni_sadrzaj>  TONKICA društvo s ograničenom odgovornošću za trgovinu, proizvodnju, prijevoz i usluge, OIB 74392486726</izvorni_sadrzaj>
    <derivirana_varijabla naziv="DomainObject.Predmet.ProtustrankaFormatedOIB_1">  TONKICA društvo s ograničenom odgovornošću za trgovinu, proizvodnju, prijevoz i usluge, OIB 74392486726</derivirana_varijabla>
  </DomainObject.Predmet.ProtustrankaFormatedOIB>
  <DomainObject.Predmet.ProtustrankaFormatedWithAdress>
    <izvorni_sadrzaj> TONKICA društvo s ograničenom odgovornošću za trgovinu, proizvodnju, prijevoz i usluge, Ivana Gundulića 19, 33000 Virovitica</izvorni_sadrzaj>
    <derivirana_varijabla naziv="DomainObject.Predmet.ProtustrankaFormatedWithAdress_1"> TONKICA društvo s ograničenom odgovornošću za trgovinu, proizvodnju, prijevoz i usluge, Ivana Gundulića 19, 33000 Virovitica</derivirana_varijabla>
  </DomainObject.Predmet.ProtustrankaFormatedWithAdress>
  <DomainObject.Predmet.ProtustrankaFormatedWithAdressOIB>
    <izvorni_sadrzaj> TONKICA društvo s ograničenom odgovornošću za trgovinu, proizvodnju, prijevoz i usluge, OIB 74392486726, Ivana Gundulića 19, 33000 Virovitica</izvorni_sadrzaj>
    <derivirana_varijabla naziv="DomainObject.Predmet.ProtustrankaFormatedWithAdressOIB_1"> TONKICA društvo s ograničenom odgovornošću za trgovinu, proizvodnju, prijevoz i usluge, OIB 74392486726, Ivana Gundulića 19, 33000 Virovitica</derivirana_varijabla>
  </DomainObject.Predmet.ProtustrankaFormatedWithAdressOIB>
  <DomainObject.Predmet.ProtustrankaWithAdress>
    <izvorni_sadrzaj>TONKICA društvo s ograničenom odgovornošću za trgovinu, proizvodnju, prijevoz i usluge Ivana Gundulića 19, 33000 Virovitica</izvorni_sadrzaj>
    <derivirana_varijabla naziv="DomainObject.Predmet.ProtustrankaWithAdress_1">TONKICA društvo s ograničenom odgovornošću za trgovinu, proizvodnju, prijevoz i usluge Ivana Gundulića 19, 33000 Virovitica</derivirana_varijabla>
  </DomainObject.Predmet.ProtustrankaWithAdress>
  <DomainObject.Predmet.ProtustrankaWithAdressOIB>
    <izvorni_sadrzaj>TONKICA društvo s ograničenom odgovornošću za trgovinu, proizvodnju, prijevoz i usluge, OIB 74392486726, Ivana Gundulića 19, 33000 Virovitica</izvorni_sadrzaj>
    <derivirana_varijabla naziv="DomainObject.Predmet.ProtustrankaWithAdressOIB_1">TONKICA društvo s ograničenom odgovornošću za trgovinu, proizvodnju, prijevoz i usluge, OIB 74392486726, Ivana Gundulića 19, 33000 Virovitica</derivirana_varijabla>
  </DomainObject.Predmet.ProtustrankaWithAdressOIB>
  <DomainObject.Predmet.ProtustrankaNazivFormated>
    <izvorni_sadrzaj>TONKICA društvo s ograničenom odgovornošću za trgovinu, proizvodnju, prijevoz i usluge</izvorni_sadrzaj>
    <derivirana_varijabla naziv="DomainObject.Predmet.ProtustrankaNazivFormated_1">TONKICA društvo s ograničenom odgovornošću za trgovinu, proizvodnju, prijevoz i usluge</derivirana_varijabla>
  </DomainObject.Predmet.ProtustrankaNazivFormated>
  <DomainObject.Predmet.ProtustrankaNazivFormatedOIB>
    <izvorni_sadrzaj>TONKICA društvo s ograničenom odgovornošću za trgovinu, proizvodnju, prijevoz i usluge, OIB 74392486726</izvorni_sadrzaj>
    <derivirana_varijabla naziv="DomainObject.Predmet.ProtustrankaNazivFormatedOIB_1">TONKICA društvo s ograničenom odgovornošću za trgovinu, proizvodnju, prijevoz i usluge, OIB 74392486726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TONKICA društvo s ograničenom odgovornošću za trgovinu, proizvodnju, prijevoz i usluge</item>
    </izvorni_sadrzaj>
    <derivirana_varijabla naziv="DomainObject.Predmet.ProtuStrankaListFormated_1">
      <item>TONKICA društvo s ograničenom odgovornošću za trgovinu, proizvodnju, prijevoz i usluge</item>
    </derivirana_varijabla>
  </DomainObject.Predmet.ProtuStrankaListFormated>
  <DomainObject.Predmet.ProtuStrankaListFormatedOIB>
    <izvorni_sadrzaj>
      <item>TONKICA društvo s ograničenom odgovornošću za trgovinu, proizvodnju, prijevoz i usluge, OIB 74392486726</item>
    </izvorni_sadrzaj>
    <derivirana_varijabla naziv="DomainObject.Predmet.ProtuStrankaListFormatedOIB_1">
      <item>TONKICA društvo s ograničenom odgovornošću za trgovinu, proizvodnju, prijevoz i usluge, OIB 74392486726</item>
    </derivirana_varijabla>
  </DomainObject.Predmet.ProtuStrankaListFormatedOIB>
  <DomainObject.Predmet.ProtuStrankaListFormatedWithAdress>
    <izvorni_sadrzaj>
      <item>TONKICA društvo s ograničenom odgovornošću za trgovinu, proizvodnju, prijevoz i usluge, Ivana Gundulića 19, 33000 Virovitica</item>
    </izvorni_sadrzaj>
    <derivirana_varijabla naziv="DomainObject.Predmet.ProtuStrankaListFormatedWithAdress_1">
      <item>TONKICA društvo s ograničenom odgovornošću za trgovinu, proizvodnju, prijevoz i usluge, Ivana Gundulića 19, 33000 Virovitica</item>
    </derivirana_varijabla>
  </DomainObject.Predmet.ProtuStrankaListFormatedWithAdress>
  <DomainObject.Predmet.ProtuStrankaListFormatedWithAdressOIB>
    <izvorni_sadrzaj>
      <item>TONKICA društvo s ograničenom odgovornošću za trgovinu, proizvodnju, prijevoz i usluge, OIB 74392486726, Ivana Gundulića 19, 33000 Virovitica</item>
    </izvorni_sadrzaj>
    <derivirana_varijabla naziv="DomainObject.Predmet.ProtuStrankaListFormatedWithAdressOIB_1">
      <item>TONKICA društvo s ograničenom odgovornošću za trgovinu, proizvodnju, prijevoz i usluge, OIB 74392486726, Ivana Gundulića 19, 33000 Virovitica</item>
    </derivirana_varijabla>
  </DomainObject.Predmet.ProtuStrankaListFormatedWithAdressOIB>
  <DomainObject.Predmet.ProtuStrankaListNazivFormated>
    <izvorni_sadrzaj>
      <item>TONKICA društvo s ograničenom odgovornošću za trgovinu, proizvodnju, prijevoz i usluge</item>
    </izvorni_sadrzaj>
    <derivirana_varijabla naziv="DomainObject.Predmet.ProtuStrankaListNazivFormated_1">
      <item>TONKICA društvo s ograničenom odgovornošću za trgovinu, proizvodnju, prijevoz i usluge</item>
    </derivirana_varijabla>
  </DomainObject.Predmet.ProtuStrankaListNazivFormated>
  <DomainObject.Predmet.ProtuStrankaListNazivFormatedOIB>
    <izvorni_sadrzaj>
      <item>TONKICA društvo s ograničenom odgovornošću za trgovinu, proizvodnju, prijevoz i usluge, OIB 74392486726</item>
    </izvorni_sadrzaj>
    <derivirana_varijabla naziv="DomainObject.Predmet.ProtuStrankaListNazivFormatedOIB_1">
      <item>TONKICA društvo s ograničenom odgovornošću za trgovinu, proizvodnju, prijevoz i usluge, OIB 74392486726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St-1025/2016-2</izvorni_sadrzaj>
    <derivirana_varijabla naziv="DomainObject.PoslovniBrojDokumenta_1">St-1025/2016-2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TONKICA društvo s ograničenom odgovornošću za trgovinu, proizvodnju, prijevoz i usluge</izvorni_sadrzaj>
    <derivirana_varijabla naziv="DomainObject.Predmet.ProtustrankaIDrugi_1">TONKICA društvo s ograničenom odgovornošću za trgovinu, proizvodnju, prijevoz i usluge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TONKICA društvo s ograničenom odgovornošću za trgovinu, proizvodnju, prijevoz i usluge, OIB 74392486726, Ivana Gundulića 19, 33000 Virovitica</izvorni_sadrzaj>
    <derivirana_varijabla naziv="DomainObject.Predmet.ProtustrankaIDrugiAdressOIB_1">TONKICA društvo s ograničenom odgovornošću za trgovinu, proizvodnju, prijevoz i usluge, OIB 74392486726,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TONKICA društvo s ograničenom odgovornošću za trgovinu, proizvodnju, prijevoz i usluge</item>
    </izvorni_sadrzaj>
    <derivirana_varijabla naziv="DomainObject.Predmet.SudioniciListNaziv_1">
      <item>FINA. RC ZAGREB, Podružnica BJELOVAR</item>
      <item>TONKICA društvo s ograničenom odgovornošću za trgovinu, proizvodnju, prijevoz i usluge</item>
    </derivirana_varijabla>
  </DomainObject.Predmet.SudioniciListNaziv>
  <DomainObject.Predmet.SudioniciListAdressOIB>
    <izvorni_sadrzaj>
      <item>FINA. RC ZAGREB, Podružnica BJELOVAR, OIB 85821130368, F. Supila 4,43000 Bjelovar</item>
      <item>TONKICA društvo s ograničenom odgovornošću za trgovinu, proizvodnju, prijevoz i usluge, OIB 74392486726, Ivana Gundulića 19,33000 Virovitica</item>
    </izvorni_sadrzaj>
    <derivirana_varijabla naziv="DomainObject.Predmet.SudioniciListAdressOIB_1">
      <item>FINA. RC ZAGREB, Podružnica BJELOVAR, OIB 85821130368, F. Supila 4,43000 Bjelovar</item>
      <item>TONKICA društvo s ograničenom odgovornošću za trgovinu, proizvodnju, prijevoz i usluge, OIB 74392486726,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85601-598C-42B7-9878-523CDB2A1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1953</properties:Characters>
  <properties:Lines>85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2016-06-14T05:45:00Z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St-1025/2016-2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