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ef46" w14:paraId="cd2ef4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7FAB" w:rsidP="00C07FAB" w:rsidR="00C07FAB" w:rsidRPr="00C07FAB">
      <w:pPr>
        <w:spacing w:after="0"/>
        <w:rPr>
          <w:rFonts w:cs="Times New Roman" w:eastAsia="Times New Roman"/>
          <w:b/>
          <w:lang w:eastAsia="hr-HR"/>
        </w:rPr>
      </w:pPr>
      <w:r w:rsidRPr="00C07FAB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C07FAB">
        <w:rPr>
          <w:rFonts w:cs="Times New Roman" w:eastAsia="Times New Roman"/>
          <w:b/>
          <w:lang w:eastAsia="hr-HR"/>
        </w:rPr>
        <w:t>Broj: 14. St-1919/2016.</w:t>
      </w:r>
    </w:p>
    <w:p w:rsidRDefault="00C07FAB" w:rsidP="00C07FAB" w:rsidR="00C07FAB" w:rsidRPr="00C07FAB">
      <w:pPr>
        <w:spacing w:after="0"/>
        <w:rPr>
          <w:rFonts w:cs="Times New Roman" w:eastAsia="Times New Roman"/>
          <w:b/>
          <w:lang w:eastAsia="hr-HR"/>
        </w:rPr>
      </w:pPr>
      <w:r w:rsidRPr="00C07FAB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C07FAB">
        <w:rPr>
          <w:rFonts w:cs="Times New Roman" w:eastAsia="Times New Roman"/>
          <w:b/>
          <w:lang w:eastAsia="hr-HR"/>
        </w:rPr>
        <w:t xml:space="preserve"> </w:t>
      </w:r>
      <w:r w:rsidRPr="00C07FAB">
        <w:rPr>
          <w:rFonts w:cs="Times New Roman" w:eastAsia="Times New Roman"/>
          <w:lang w:eastAsia="hr-HR"/>
        </w:rPr>
        <w:t xml:space="preserve">                                             (Ex:  St-1378/2015).</w:t>
      </w:r>
    </w:p>
    <w:p w:rsidRDefault="00C07FAB" w:rsidP="00C07FAB" w:rsidR="00C07FAB" w:rsidRPr="00C07FAB">
      <w:pPr>
        <w:spacing w:after="0"/>
        <w:rPr>
          <w:rFonts w:cs="Times New Roman" w:eastAsia="Times New Roman"/>
          <w:b/>
          <w:lang w:eastAsia="hr-HR"/>
        </w:rPr>
      </w:pPr>
      <w:r w:rsidRPr="00C07FA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07FAB">
        <w:rPr>
          <w:rFonts w:cs="Times New Roman" w:eastAsia="Times New Roman"/>
          <w:b/>
          <w:lang w:eastAsia="hr-HR"/>
        </w:rPr>
        <w:t>Sukoišanska</w:t>
      </w:r>
      <w:proofErr w:type="spellEnd"/>
      <w:r w:rsidRPr="00C07FA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07FAB">
        <w:rPr>
          <w:rFonts w:cs="Times New Roman" w:eastAsia="Times New Roman"/>
          <w:b/>
          <w:lang w:eastAsia="hr-HR"/>
        </w:rPr>
        <w:t>R E P U B L I K A  H R V A T S K A</w:t>
      </w:r>
    </w:p>
    <w:p w:rsidRDefault="00C07FAB" w:rsidP="00C07FAB" w:rsidR="00C07FAB" w:rsidRPr="00C07F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07FAB" w:rsidP="00C07FAB" w:rsidR="00C07FAB" w:rsidRPr="00C07F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07FAB">
        <w:rPr>
          <w:rFonts w:cs="Times New Roman" w:eastAsia="Times New Roman"/>
          <w:b/>
          <w:lang w:eastAsia="hr-HR"/>
        </w:rPr>
        <w:t>Z A K L J U Č A K</w:t>
      </w:r>
    </w:p>
    <w:p w:rsidRDefault="00C07FAB" w:rsidP="00C07FAB" w:rsidR="00C07FAB" w:rsidRPr="00C07F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b/>
          <w:lang w:eastAsia="hr-HR"/>
        </w:rPr>
        <w:tab/>
      </w:r>
      <w:r w:rsidRPr="00C07FAB">
        <w:rPr>
          <w:rFonts w:cs="Times New Roman" w:eastAsia="Times New Roman"/>
          <w:lang w:eastAsia="hr-HR"/>
        </w:rPr>
        <w:t>Trgovački sud u Splitu, po sudcu Jozi Ćaleti, u skraćenome stečajnom postupku nad bivšim stečajnim Dužnikom: DIJAN &amp; SVIJET SPORTA d.o.o. za trgovinu i usluge, Split, Varaždinska 2/a., OIB: 32149189012, 08. rujna 2017. godine</w:t>
      </w: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jc w:val="center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>z a k l j u č i o    j e</w:t>
      </w:r>
    </w:p>
    <w:p w:rsidRDefault="00C07FAB" w:rsidP="00C07FAB" w:rsidR="00C07FAB" w:rsidRPr="00C07F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 xml:space="preserve">Poziva se </w:t>
      </w:r>
      <w:proofErr w:type="spellStart"/>
      <w:r w:rsidRPr="00C07FAB">
        <w:rPr>
          <w:rFonts w:cs="Times New Roman" w:eastAsia="Times New Roman"/>
          <w:lang w:eastAsia="hr-HR"/>
        </w:rPr>
        <w:t>Dijan</w:t>
      </w:r>
      <w:proofErr w:type="spellEnd"/>
      <w:r w:rsidRPr="00C07FAB">
        <w:rPr>
          <w:rFonts w:cs="Times New Roman" w:eastAsia="Times New Roman"/>
          <w:lang w:eastAsia="hr-HR"/>
        </w:rPr>
        <w:t xml:space="preserve"> </w:t>
      </w:r>
      <w:proofErr w:type="spellStart"/>
      <w:r w:rsidRPr="00C07FAB">
        <w:rPr>
          <w:rFonts w:cs="Times New Roman" w:eastAsia="Times New Roman"/>
          <w:lang w:eastAsia="hr-HR"/>
        </w:rPr>
        <w:t>Jahjefendić</w:t>
      </w:r>
      <w:proofErr w:type="spellEnd"/>
      <w:r w:rsidRPr="00C07FAB">
        <w:rPr>
          <w:rFonts w:cs="Times New Roman" w:eastAsia="Times New Roman"/>
          <w:lang w:eastAsia="hr-HR"/>
        </w:rPr>
        <w:t>, iz Bosne i Hercegovine, Livno, u roku od 20. dana dostaviti ovom Sudu Popis imovine i obveza uvodno navedenog Dužnika i to sadržajno određenog sukladno članku 17, Stečajnog zakona (</w:t>
      </w:r>
      <w:r w:rsidRPr="00C07FAB">
        <w:rPr>
          <w:rFonts w:cs="Times New Roman" w:eastAsia="Times New Roman"/>
          <w:i/>
          <w:lang w:eastAsia="hr-HR"/>
        </w:rPr>
        <w:t>Narodne novine</w:t>
      </w:r>
      <w:r w:rsidRPr="00C07FAB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C07FAB" w:rsidP="00C07FAB" w:rsidR="00C07FAB" w:rsidRPr="00C07F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>U Splitu, 08. rujna 2017. godine</w:t>
      </w:r>
    </w:p>
    <w:p w:rsidRDefault="00C07FAB" w:rsidP="00C07FAB" w:rsidR="00C07FAB" w:rsidRPr="00C07F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>S U D A C</w:t>
      </w:r>
    </w:p>
    <w:p w:rsidRDefault="00C07FAB" w:rsidP="00C07FAB" w:rsidR="00C07FAB" w:rsidRPr="00C07F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>Jozo Ćaleta</w:t>
      </w: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07FAB" w:rsidP="00C07FAB" w:rsidR="00C07FAB" w:rsidRPr="00C07FAB">
      <w:pPr>
        <w:spacing w:after="0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 xml:space="preserve">            2) Spis.</w:t>
      </w: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C07FAB" w:rsidP="00C07FAB" w:rsidR="00C07FAB" w:rsidRPr="00C07FAB">
      <w:pPr>
        <w:spacing w:after="0"/>
        <w:jc w:val="both"/>
        <w:rPr>
          <w:rFonts w:cs="Times New Roman" w:eastAsia="Times New Roman"/>
          <w:lang w:eastAsia="hr-HR"/>
        </w:rPr>
      </w:pPr>
      <w:r w:rsidRPr="00C07FAB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C07FAB" w:rsidRPr="00C07FA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FAB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8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St-1919/2016-3</izvorni_sadrzaj>
    <derivirana_varijabla naziv="DomainObject.Oznaka_1">St-1919/2016-3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1919</izvorni_sadrzaj>
    <derivirana_varijabla naziv="DomainObject.Predmet.Broj_1">1919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St-1919/2016</izvorni_sadrzaj>
    <derivirana_varijabla naziv="DomainObject.Predmet.OznakaBroj_1">St-1919/2016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 &amp; SVIJET SPORTA d.o.o. za trgovinu i usluge</izvorni_sadrzaj>
    <derivirana_varijabla naziv="DomainObject.Predmet.ProtustrankaFormated_1">  DIJAN &amp; SVIJET SPORTA d.o.o. za trgovinu i usluge</derivirana_varijabla>
  </DomainObject.Predmet.ProtustrankaFormated>
  <DomainObject.Predmet.ProtustrankaFormatedOIB>
    <izvorni_sadrzaj>  DIJAN &amp; SVIJET SPORTA d.o.o. za trgovinu i usluge, OIB 32149189012</izvorni_sadrzaj>
    <derivirana_varijabla naziv="DomainObject.Predmet.ProtustrankaFormatedOIB_1">  DIJAN &amp; SVIJET SPORTA d.o.o. za trgovinu i usluge, OIB 32149189012</derivirana_varijabla>
  </DomainObject.Predmet.ProtustrankaFormatedOIB>
  <DomainObject.Predmet.ProtustrankaFormatedWithAdress>
    <izvorni_sadrzaj> DIJAN &amp; SVIJET SPORTA d.o.o. za trgovinu i usluge, Varaždinska 2/a, 21000 Split</izvorni_sadrzaj>
    <derivirana_varijabla naziv="DomainObject.Predmet.ProtustrankaFormatedWithAdress_1"> DIJAN &amp; SVIJET SPORTA d.o.o. za trgovinu i usluge, Varaždinska 2/a, 21000 Split</derivirana_varijabla>
  </DomainObject.Predmet.ProtustrankaFormatedWithAdress>
  <DomainObject.Predmet.ProtustrankaFormatedWithAdressOIB>
    <izvorni_sadrzaj> DIJAN &amp; SVIJET SPORTA d.o.o. za trgovinu i usluge, OIB 32149189012, Varaždinska 2/a, 21000 Split</izvorni_sadrzaj>
    <derivirana_varijabla naziv="DomainObject.Predmet.ProtustrankaFormatedWithAdressOIB_1"> DIJAN &amp; SVIJET SPORTA d.o.o. za trgovinu i usluge, OIB 32149189012, Varaždinska 2/a, 21000 Split</derivirana_varijabla>
  </DomainObject.Predmet.ProtustrankaFormatedWithAdressOIB>
  <DomainObject.Predmet.ProtustrankaWithAdress>
    <izvorni_sadrzaj>DIJAN &amp; SVIJET SPORTA d.o.o. za trgovinu i usluge Varaždinska 2/a, 21000 Split</izvorni_sadrzaj>
    <derivirana_varijabla naziv="DomainObject.Predmet.ProtustrankaWithAdress_1">DIJAN &amp; SVIJET SPORTA d.o.o. za trgovinu i usluge Varaždinska 2/a, 21000 Split</derivirana_varijabla>
  </DomainObject.Predmet.ProtustrankaWithAdress>
  <DomainObject.Predmet.ProtustrankaWithAdressOIB>
    <izvorni_sadrzaj>DIJAN &amp; SVIJET SPORTA d.o.o. za trgovinu i usluge, OIB 32149189012, Varaždinska 2/a, 21000 Split</izvorni_sadrzaj>
    <derivirana_varijabla naziv="DomainObject.Predmet.ProtustrankaWithAdressOIB_1">DIJAN &amp; SVIJET SPORTA d.o.o. za trgovinu i usluge, OIB 32149189012, Varaždinska 2/a, 21000 Split</derivirana_varijabla>
  </DomainObject.Predmet.ProtustrankaWithAdressOIB>
  <DomainObject.Predmet.ProtustrankaNazivFormated>
    <izvorni_sadrzaj>DIJAN &amp; SVIJET SPORTA d.o.o. za trgovinu i usluge</izvorni_sadrzaj>
    <derivirana_varijabla naziv="DomainObject.Predmet.ProtustrankaNazivFormated_1">DIJAN &amp; SVIJET SPORTA d.o.o. za trgovinu i usluge</derivirana_varijabla>
  </DomainObject.Predmet.ProtustrankaNazivFormated>
  <DomainObject.Predmet.ProtustrankaNazivFormatedOIB>
    <izvorni_sadrzaj>DIJAN &amp; SVIJET SPORTA d.o.o. za trgovinu i usluge, OIB 32149189012</izvorni_sadrzaj>
    <derivirana_varijabla naziv="DomainObject.Predmet.ProtustrankaNazivFormatedOIB_1">DIJAN &amp; SVIJET SPORTA d.o.o. za trgovinu i usluge, OIB 32149189012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RŽAVNO ODVJETNIŠTVO-SPLIT</izvorni_sadrzaj>
    <derivirana_varijabla naziv="DomainObject.Predmet.StrankaFormated_1">  FINA-SPLIT; ŽUPANIJSKO RŽAVNO ODVJETNIŠTVO-SPLIT</derivirana_varijabla>
  </DomainObject.Predmet.StrankaFormated>
  <DomainObject.Predmet.StrankaFormatedOIB>
    <izvorni_sadrzaj>  FINA-SPLIT, OIB 85821130368; ŽUPANIJSKO RŽAVNO ODVJETNIŠTVO-SPLIT, OIB 70793241859</izvorni_sadrzaj>
    <derivirana_varijabla naziv="DomainObject.Predmet.StrankaFormatedOIB_1">  FINA-SPLIT, OIB 85821130368; ŽUPANIJSKO RŽAVNO ODVJETNIŠTVO-SPLIT, OIB 70793241859</derivirana_varijabla>
  </DomainObject.Predmet.StrankaFormatedOIB>
  <DomainObject.Predmet.StrankaFormatedWithAdress>
    <izvorni_sadrzaj> FINA-SPLIT, Mažuranićevo šetalište 24b, 21000 Split; ŽUPANIJSKO RŽAVNO ODVJETNIŠTVO-SPLIT, Gundulićeva 29, 21000 Split</izvorni_sadrzaj>
    <derivirana_varijabla naziv="DomainObject.Predmet.StrankaFormatedWithAdress_1"> FINA-SPLIT, Mažuranićevo šetalište 24b, 21000 Split; ŽUPANIJSKO 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RŽAVNO ODVJETNIŠTVO-SPLIT, OIB 70793241859, Gundulićeva 29, 21000 Split</izvorni_sadrzaj>
    <derivirana_varijabla naziv="DomainObject.Predmet.StrankaFormatedWithAdressOIB_1"> FINA-SPLIT, OIB 85821130368, Mažuranićevo šetalište 24b, 21000 Split; ŽUPANIJSKO 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RŽAVNO ODVJETNIŠTVO-SPLIT Gundulićeva 29,21000 Split</izvorni_sadrzaj>
    <derivirana_varijabla naziv="DomainObject.Predmet.StrankaWithAdress_1">FINA-SPLIT Mažuranićevo šetalište 24b,21000 Split,ŽUPANIJSKO RŽAVNO ODVJETNIŠTVO-SPLIT Gundulićeva 29,21000 Split</derivirana_varijabla>
  </DomainObject.Predmet.StrankaWithAdress>
  <DomainObject.Predmet.StrankaWithAdressOIB>
    <izvorni_sadrzaj>FINA-SPLIT, OIB 85821130368, Mažuranićevo šetalište 24b,21000 Split,ŽUPANIJSKO RŽAVNO ODVJETNIŠTVO-SPLIT, OIB 70793241859, Gundulićeva 29,21000 Split</izvorni_sadrzaj>
    <derivirana_varijabla naziv="DomainObject.Predmet.StrankaWithAdressOIB_1">FINA-SPLIT, OIB 85821130368, Mažuranićevo šetalište 24b,21000 Split,ŽUPANIJSKO RŽAVNO ODVJETNIŠTVO-SPLIT, OIB 70793241859, Gundulićeva 29,21000 Split</derivirana_varijabla>
  </DomainObject.Predmet.StrankaWithAdressOIB>
  <DomainObject.Predmet.StrankaNazivFormated>
    <izvorni_sadrzaj>FINA-SPLIT,ŽUPANIJSKO RŽAVNO ODVJETNIŠTVO-SPLIT</izvorni_sadrzaj>
    <derivirana_varijabla naziv="DomainObject.Predmet.StrankaNazivFormated_1">FINA-SPLIT,ŽUPANIJSKO RŽAVNO ODVJETNIŠTVO-SPLIT</derivirana_varijabla>
  </DomainObject.Predmet.StrankaNazivFormated>
  <DomainObject.Predmet.StrankaNazivFormatedOIB>
    <izvorni_sadrzaj>FINA-SPLIT, OIB 85821130368,ŽUPANIJSKO RŽAVNO ODVJETNIŠTVO-SPLIT, OIB 70793241859</izvorni_sadrzaj>
    <derivirana_varijabla naziv="DomainObject.Predmet.StrankaNazivFormatedOIB_1">FINA-SPLIT, OIB 85821130368,ŽUPANIJSKO 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1040101.65</izvorni_sadrzaj>
    <derivirana_varijabla naziv="DomainObject.Predmet.TrenutnaVrijednost_1">1040101.65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FINA-SPLIT</item>
      <item>ŽUPANIJSKO RŽAVNO ODVJETNIŠTVO-SPLIT</item>
    </izvorni_sadrzaj>
    <derivirana_varijabla naziv="DomainObject.Predmet.StrankaListFormated_1">
      <item>FINA-SPLIT</item>
      <item>ŽUPANIJSKO RŽAVNO ODVJETNIŠTVO-SPLIT</item>
    </derivirana_varijabla>
  </DomainObject.Predmet.StrankaListFormated>
  <DomainObject.Predmet.StrankaListFormatedOIB>
    <izvorni_sadrzaj>
      <item>FINA-SPLIT, OIB 85821130368</item>
      <item>ŽUPANIJSKO RŽAVNO ODVJETNIŠTVO-SPLIT, OIB 70793241859</item>
    </izvorni_sadrzaj>
    <derivirana_varijabla naziv="DomainObject.Predmet.StrankaListFormatedOIB_1">
      <item>FINA-SPLIT, OIB 85821130368</item>
      <item>ŽUPANIJSKO 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RŽAVNO ODVJETNIŠTVO-SPLIT, Gundulićeva 29, 21000 Split</item>
    </izvorni_sadrzaj>
    <derivirana_varijabla naziv="DomainObject.Predmet.StrankaListFormatedWithAdress_1">
      <item>FINA-SPLIT, Mažuranićevo šetalište 24b, 21000 Split</item>
      <item>ŽUPANIJSKO 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RŽAVNO ODVJETNIŠTVO-SPLIT</item>
    </izvorni_sadrzaj>
    <derivirana_varijabla naziv="DomainObject.Predmet.StrankaListNazivFormated_1">
      <item>FINA-SPLIT</item>
      <item>ŽUPANIJSKO RŽAVNO ODVJETNIŠTVO-SPLIT</item>
    </derivirana_varijabla>
  </DomainObject.Predmet.StrankaListNazivFormated>
  <DomainObject.Predmet.StrankaListNazivFormatedOIB>
    <izvorni_sadrzaj>
      <item>FINA-SPLIT, OIB 85821130368</item>
      <item>ŽUPANIJSKO RŽAVNO ODVJETNIŠTVO-SPLIT, OIB 70793241859</item>
    </izvorni_sadrzaj>
    <derivirana_varijabla naziv="DomainObject.Predmet.StrankaListNazivFormatedOIB_1">
      <item>FINA-SPLIT, OIB 85821130368</item>
      <item>ŽUPANIJSKO RŽAVNO ODVJETNIŠTVO-SPLIT, OIB 70793241859</item>
    </derivirana_varijabla>
  </DomainObject.Predmet.StrankaListNazivFormatedOIB>
  <DomainObject.Predmet.ProtuStrankaListFormated>
    <izvorni_sadrzaj>
      <item>DIJAN &amp; SVIJET SPORTA d.o.o. za trgovinu i usluge</item>
    </izvorni_sadrzaj>
    <derivirana_varijabla naziv="DomainObject.Predmet.ProtuStrankaListFormated_1">
      <item>DIJAN &amp; SVIJET SPORTA d.o.o. za trgovinu i usluge</item>
    </derivirana_varijabla>
  </DomainObject.Predmet.ProtuStrankaListFormated>
  <DomainObject.Predmet.ProtuStrankaListFormatedOIB>
    <izvorni_sadrzaj>
      <item>DIJAN &amp; SVIJET SPORTA d.o.o. za trgovinu i usluge, OIB 32149189012</item>
    </izvorni_sadrzaj>
    <derivirana_varijabla naziv="DomainObject.Predmet.ProtuStrankaListFormatedOIB_1">
      <item>DIJAN &amp; SVIJET SPORTA d.o.o. za trgovinu i usluge, OIB 32149189012</item>
    </derivirana_varijabla>
  </DomainObject.Predmet.ProtuStrankaListFormatedOIB>
  <DomainObject.Predmet.ProtuStrankaListFormatedWithAdress>
    <izvorni_sadrzaj>
      <item>DIJAN &amp; SVIJET SPORTA d.o.o. za trgovinu i usluge, Varaždinska 2/a, 21000 Split</item>
    </izvorni_sadrzaj>
    <derivirana_varijabla naziv="DomainObject.Predmet.ProtuStrankaListFormatedWithAdress_1">
      <item>DIJAN &amp; SVIJET SPORTA d.o.o. za trgovinu i usluge, Varaždinska 2/a, 21000 Split</item>
    </derivirana_varijabla>
  </DomainObject.Predmet.ProtuStrankaListFormatedWithAdress>
  <DomainObject.Predmet.ProtuStrankaListFormatedWithAdressOIB>
    <izvorni_sadrzaj>
      <item>DIJAN &amp; SVIJET SPORTA d.o.o. za trgovinu i usluge, OIB 32149189012, Varaždinska 2/a, 21000 Split</item>
    </izvorni_sadrzaj>
    <derivirana_varijabla naziv="DomainObject.Predmet.ProtuStrankaListFormatedWithAdressOIB_1">
      <item>DIJAN &amp; SVIJET SPORTA d.o.o. za trgovinu i usluge, OIB 32149189012, Varaždinska 2/a, 21000 Split</item>
    </derivirana_varijabla>
  </DomainObject.Predmet.ProtuStrankaListFormatedWithAdressOIB>
  <DomainObject.Predmet.ProtuStrankaListNazivFormated>
    <izvorni_sadrzaj>
      <item>DIJAN &amp; SVIJET SPORTA d.o.o. za trgovinu i usluge</item>
    </izvorni_sadrzaj>
    <derivirana_varijabla naziv="DomainObject.Predmet.ProtuStrankaListNazivFormated_1">
      <item>DIJAN &amp; SVIJET SPORTA d.o.o. za trgovinu i usluge</item>
    </derivirana_varijabla>
  </DomainObject.Predmet.ProtuStrankaListNazivFormated>
  <DomainObject.Predmet.ProtuStrankaListNazivFormatedOIB>
    <izvorni_sadrzaj>
      <item>DIJAN &amp; SVIJET SPORTA d.o.o. za trgovinu i usluge, OIB 32149189012</item>
    </izvorni_sadrzaj>
    <derivirana_varijabla naziv="DomainObject.Predmet.ProtuStrankaListNazivFormatedOIB_1">
      <item>DIJAN &amp; SVIJET SPORTA d.o.o. za trgovinu i usluge, OIB 32149189012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St-1919/2016-3</izvorni_sadrzaj>
    <derivirana_varijabla naziv="DomainObject.PoslovniBrojDokumenta_1">St-1919/2016-3</derivirana_varijabla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DIJAN &amp; SVIJET SPORTA d.o.o. za trgovinu i usluge</izvorni_sadrzaj>
    <derivirana_varijabla naziv="DomainObject.Predmet.ProtustrankaIDrugi_1">DIJAN &amp; SVIJET SPORTA d.o.o. za trgovinu i usluge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DIJAN &amp; SVIJET SPORTA d.o.o. za trgovinu i usluge, OIB 32149189012, Varaždinska 2/a, 21000 Split</izvorni_sadrzaj>
    <derivirana_varijabla naziv="DomainObject.Predmet.ProtustrankaIDrugiAdressOIB_1">DIJAN &amp; SVIJET SPORTA d.o.o. za trgovinu i usluge, OIB 32149189012, Varaždinska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DIJAN &amp; SVIJET SPORTA d.o.o. za trgovinu i usluge</item>
      <item>FINA-SPLIT</item>
      <item>ŽUPANIJSKO RŽAVNO ODVJETNIŠTVO-SPLIT</item>
    </izvorni_sadrzaj>
    <derivirana_varijabla naziv="DomainObject.Predmet.SudioniciListNaziv_1">
      <item>DIJAN &amp; SVIJET SPORTA d.o.o. za trgovinu i usluge</item>
      <item>FINA-SPLIT</item>
      <item>ŽUPANIJSKO RŽAVNO ODVJETNIŠTVO-SPLIT</item>
    </derivirana_varijabla>
  </DomainObject.Predmet.SudioniciListNaziv>
  <DomainObject.Predmet.SudioniciListAdressOIB>
    <izvorni_sadrzaj>
      <item>DIJAN &amp; SVIJET SPORTA d.o.o. za trgovinu i usluge, OIB 32149189012, Varaždinska 2/a,21000 Split</item>
      <item>FINA-SPLIT, OIB 85821130368, Mažuranićevo šetalište 24b,21000 Split</item>
      <item>ŽUPANIJSKO RŽAVNO ODVJETNIŠTVO-SPLIT, OIB 70793241859, Gundulićeva 29,21000 Split</item>
    </izvorni_sadrzaj>
    <derivirana_varijabla naziv="DomainObject.Predmet.SudioniciListAdressOIB_1">
      <item>DIJAN &amp; SVIJET SPORTA d.o.o. za trgovinu i usluge, OIB 32149189012, Varaždinska 2/a,21000 Split</item>
      <item>FINA-SPLIT, OIB 85821130368, Mažuranićevo šetalište 24b,21000 Split</item>
      <item>ŽUPANIJSKO 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8C958-B11E-44A7-AAA0-4E8932833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764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St-1919/2016-3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