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0fc1" w14:paraId="8bc0fc1" w:rsidRDefault="00E477D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CC00F1" w:rsidRPr="001C5505">
        <w:t>1 St-</w:t>
      </w:r>
      <w:r w:rsidR="00C1521B">
        <w:t>89</w:t>
      </w:r>
      <w:r w:rsidR="00792CCB">
        <w:t>/</w:t>
      </w:r>
      <w:r w:rsidR="00EF4552">
        <w:t>20</w:t>
      </w:r>
      <w:r w:rsidR="008A67D2">
        <w:t>17</w:t>
      </w:r>
      <w:r w:rsidR="00792CCB">
        <w:t>-</w:t>
      </w:r>
      <w:r w:rsidR="00C1521B">
        <w:t>15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E477D1" w:rsidP="00E477D1" w:rsidR="00E477D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477D1" w:rsidP="00E477D1" w:rsidR="00E477D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A0A6A" w:rsidP="00CE40D2" w:rsidR="00CE40D2" w:rsidRPr="001C5505"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EF4552" w:rsidRPr="00EF4552">
        <w:t xml:space="preserve"> </w:t>
      </w:r>
      <w:r w:rsidR="00C1521B">
        <w:t>FIDES ŠIBENIK d.o.o., Šibenik, Stjepana Radića 42 b, OIB: 19532873871</w:t>
      </w:r>
      <w:r w:rsidR="00F37EDE">
        <w:t>,</w:t>
      </w:r>
      <w:r w:rsidR="00EA47D6">
        <w:t xml:space="preserve"> </w:t>
      </w:r>
      <w:r w:rsidR="00CC47CA">
        <w:t xml:space="preserve"> </w:t>
      </w:r>
      <w:r w:rsidR="00530147">
        <w:t>25</w:t>
      </w:r>
      <w:r w:rsidR="006F5F41">
        <w:t>.</w:t>
      </w:r>
      <w:r w:rsidR="0048705D">
        <w:t xml:space="preserve"> </w:t>
      </w:r>
      <w:r w:rsidR="00E477D1">
        <w:t>siječnja 2018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, </w:t>
      </w:r>
      <w:r w:rsidR="00C1521B">
        <w:t>FIDES ŠIBENIK d.o.o., Šibenik, Stjepana Radića 42 b, OIB: 19532873871</w:t>
      </w:r>
      <w:r w:rsidR="008A67D2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C1521B">
        <w:t>52</w:t>
      </w:r>
      <w:r w:rsidR="00085A08" w:rsidRPr="005F5CEF">
        <w:t>.</w:t>
      </w:r>
      <w:r w:rsidR="00C1521B">
        <w:t>5</w:t>
      </w:r>
      <w:r w:rsidR="00E477D1">
        <w:t>00</w:t>
      </w:r>
      <w:r w:rsidR="00085A08" w:rsidRPr="005F5CEF">
        <w:t>,</w:t>
      </w:r>
      <w:r w:rsidR="00E477D1">
        <w:t>00</w:t>
      </w:r>
      <w:r w:rsidR="00DA5DD4" w:rsidRPr="005F5CEF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Narodne novine broj </w:t>
      </w:r>
      <w:r w:rsidR="00E477D1">
        <w:t>71/15 i 104/17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C1521B">
        <w:t>89</w:t>
      </w:r>
      <w:r w:rsidR="00AE278D">
        <w:t>-</w:t>
      </w:r>
      <w:r w:rsidR="008C2399" w:rsidRPr="00FA3260">
        <w:t>1</w:t>
      </w:r>
      <w:r w:rsidR="008A67D2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EF4552" w:rsidP="00EF4552" w:rsidR="00530147">
      <w:pPr>
        <w:ind w:firstLine="708"/>
        <w:jc w:val="both"/>
      </w:pPr>
      <w:r>
        <w:t>Privremeni stečajni</w:t>
      </w:r>
      <w:r w:rsidRPr="00C07369">
        <w:t xml:space="preserve"> upravitelj</w:t>
      </w:r>
      <w:r>
        <w:t xml:space="preserve"> koji</w:t>
      </w:r>
      <w:r w:rsidRPr="00C07369">
        <w:t xml:space="preserve"> je imenovan</w:t>
      </w:r>
      <w:r>
        <w:t xml:space="preserve"> u ovom postupku utvrdio</w:t>
      </w:r>
      <w:r w:rsidRPr="00C07369">
        <w:t xml:space="preserve"> je da je    </w:t>
      </w:r>
      <w:r w:rsidRPr="000938AC">
        <w:t>stečajni dužnik prezadužen i nesposoban za plaćanje, a da uz to nema imovine,</w:t>
      </w:r>
      <w:r w:rsidR="00530147">
        <w:t xml:space="preserve"> koja bi bila dostupna pojašnjavajući da prema evidenciji policijske uprave dužnik ima u vlasništvu 14 vozila koja su odjavljena i čija lokacija je i dalje ostala nepoznata obzirom da ne može stupiti u kontakt sa osobom ovlaštenom za zastupanje stečajnog dužnika.</w:t>
      </w:r>
    </w:p>
    <w:p w:rsidRDefault="00EF4552" w:rsidP="00530147" w:rsidR="00EF4552" w:rsidRPr="000938AC">
      <w:pPr>
        <w:ind w:firstLine="708"/>
        <w:jc w:val="both"/>
      </w:pPr>
      <w:r w:rsidRPr="00530147">
        <w:t>Privremeni stečajni upravitelj je zaključio da</w:t>
      </w:r>
      <w:r w:rsidR="00530147">
        <w:t xml:space="preserve"> trenutno</w:t>
      </w:r>
      <w:r w:rsidRPr="00530147">
        <w:t xml:space="preserve"> nema imovine čijim unovčenjem bi se mogla priskrbiti sredstva za vođenje ovog postupka, pa je predložio da sud pozove osobe koje imaju pravni interes za </w:t>
      </w:r>
      <w:r w:rsidRPr="000938AC">
        <w:t xml:space="preserve">provedbom stečajnog postupka na predujmljivanje potrebnog iznosa novca. </w:t>
      </w:r>
    </w:p>
    <w:p w:rsidRDefault="00EF4552" w:rsidP="00EF4552" w:rsidR="00EF4552">
      <w:pPr>
        <w:jc w:val="both"/>
      </w:pPr>
      <w:r w:rsidRPr="00C07369">
        <w:lastRenderedPageBreak/>
        <w:t xml:space="preserve">           Člankom 132. st. 1. Stečajnog zakona propisano da se postupak neće zaključiti ukoliko vjerovnici predujme dostatan iznos novca za pokriće troškova vođenja stečajnog postupka, </w:t>
      </w:r>
      <w:r w:rsidR="00152FA5">
        <w:t>koje troškove je stečajni</w:t>
      </w:r>
      <w:r w:rsidRPr="001D7D49">
        <w:t xml:space="preserve"> upravitelj</w:t>
      </w:r>
      <w:r w:rsidR="00152FA5">
        <w:t xml:space="preserve"> procijenio</w:t>
      </w:r>
      <w:r w:rsidRPr="001D7D49">
        <w:t xml:space="preserve"> na iznos </w:t>
      </w:r>
      <w:r w:rsidRPr="00B712BE">
        <w:t xml:space="preserve">od </w:t>
      </w:r>
      <w:r w:rsidR="00C1521B">
        <w:t>52</w:t>
      </w:r>
      <w:r w:rsidR="008A67D2" w:rsidRPr="00B712BE">
        <w:t>.</w:t>
      </w:r>
      <w:r w:rsidR="00C1521B">
        <w:t>5</w:t>
      </w:r>
      <w:r w:rsidR="00E477D1" w:rsidRPr="00B712BE">
        <w:t>00</w:t>
      </w:r>
      <w:r w:rsidRPr="00B712BE">
        <w:t>,</w:t>
      </w:r>
      <w:r w:rsidR="00E477D1" w:rsidRPr="00B712BE">
        <w:t>00</w:t>
      </w:r>
      <w:r w:rsidRPr="00B712BE">
        <w:t xml:space="preserve"> kuna, </w:t>
      </w:r>
      <w:r w:rsidRPr="0053479F">
        <w:t xml:space="preserve">a koji se sastoji od </w:t>
      </w:r>
      <w:r w:rsidR="003F41E2">
        <w:t xml:space="preserve">troška </w:t>
      </w:r>
      <w:r w:rsidR="00237906">
        <w:t>nagrade privremenom stečajnom upravitelju</w:t>
      </w:r>
      <w:r w:rsidR="003F41E2">
        <w:t xml:space="preserve"> u iznosu od </w:t>
      </w:r>
      <w:r w:rsidR="00C1521B">
        <w:t>7</w:t>
      </w:r>
      <w:r w:rsidR="00237906">
        <w:t>.</w:t>
      </w:r>
      <w:r w:rsidR="00C1521B">
        <w:t>5</w:t>
      </w:r>
      <w:r w:rsidR="00E477D1">
        <w:t>00</w:t>
      </w:r>
      <w:r w:rsidR="003F41E2">
        <w:t>,00 kuna,</w:t>
      </w:r>
      <w:r w:rsidR="00C1521B">
        <w:t xml:space="preserve"> pronalaženje, transport i skladištenje te ostali troškovi eventualno pronađene materijalne imovine do njenog unovčenja u iznosu od 15.000,00 kuna, usluga knjigovodstva u iznosu od 13.500,00</w:t>
      </w:r>
      <w:r w:rsidR="00237906">
        <w:t xml:space="preserve"> </w:t>
      </w:r>
      <w:r w:rsidR="00C1521B">
        <w:t>kuna, usluge vještaka u iznosu od 7.500,00 kuna, zbrinjavanje poslovne dokumentacije u iznosu od 5.000,00 kuna, platni promet, administrativne takse i pristojbe u iznosu od 2.000,00 kuna, ostali troškovi u iznosu od 2.000,00 kuna</w:t>
      </w:r>
      <w:r w:rsidR="00530147">
        <w:t>.</w:t>
      </w:r>
    </w:p>
    <w:p w:rsidRDefault="00EF4552" w:rsidP="00EF4552" w:rsidR="00EF4552" w:rsidRPr="00C07369">
      <w:pPr>
        <w:ind w:firstLine="708"/>
        <w:jc w:val="both"/>
      </w:pPr>
      <w:r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</w:p>
    <w:p w:rsidRDefault="00EF4552" w:rsidP="00EF4552" w:rsidR="00EF4552" w:rsidRPr="00C07369"/>
    <w:p w:rsidRDefault="00EF4552" w:rsidP="00EF4552" w:rsidR="00EF4552" w:rsidRPr="00C07369">
      <w:pPr>
        <w:jc w:val="center"/>
      </w:pPr>
      <w:r>
        <w:t xml:space="preserve">U Zadru, </w:t>
      </w:r>
      <w:r w:rsidR="00530147">
        <w:t>25</w:t>
      </w:r>
      <w:r w:rsidR="006F5F41">
        <w:t>.</w:t>
      </w:r>
      <w:r>
        <w:t xml:space="preserve"> </w:t>
      </w:r>
      <w:r w:rsidR="00E477D1">
        <w:t>siječnja 2018</w:t>
      </w:r>
      <w:r w:rsidRPr="00C07369">
        <w:t>.</w:t>
      </w:r>
    </w:p>
    <w:p w:rsidRDefault="00EF4552" w:rsidP="00EF4552" w:rsidR="00EF4552" w:rsidRPr="00C07369"/>
    <w:p w:rsidRDefault="0004666D" w:rsidP="002444DB" w:rsidR="00EF4552" w:rsidRPr="00C07369">
      <w:r>
        <w:t>Za točnost otpravka – ovlašteni službenik</w:t>
      </w:r>
      <w:r>
        <w:tab/>
      </w:r>
      <w:r>
        <w:tab/>
      </w:r>
      <w:r w:rsidR="00C1521B">
        <w:tab/>
      </w:r>
      <w:r w:rsidR="00C1521B">
        <w:tab/>
      </w:r>
      <w:r w:rsidR="00C1521B">
        <w:tab/>
      </w:r>
      <w:r w:rsidR="00E477D1">
        <w:t>Sutkinja</w:t>
      </w:r>
    </w:p>
    <w:p w:rsidRDefault="0004666D" w:rsidP="002444DB" w:rsidR="00EF4552" w:rsidRPr="00C07369">
      <w:r>
        <w:t>Ante Rubelj</w:t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>
        <w:tab/>
      </w:r>
      <w:r w:rsidR="00EF4552" w:rsidRPr="00C07369">
        <w:t>Ardena Bajlo</w:t>
      </w:r>
      <w:r>
        <w:t>, v.r.</w:t>
      </w:r>
    </w:p>
    <w:p w:rsidRDefault="00EF4552" w:rsidP="00EF4552" w:rsidR="00EF4552" w:rsidRPr="00C07369">
      <w:pPr>
        <w:jc w:val="right"/>
      </w:pP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>
      <w:r w:rsidRPr="00C07369">
        <w:t xml:space="preserve">Pouka o pravnom lijeku: </w:t>
      </w:r>
    </w:p>
    <w:p w:rsidRDefault="00EF4552" w:rsidP="00EF4552" w:rsidR="00EF4552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EF4552" w:rsidP="00EF4552" w:rsidR="00EF4552" w:rsidRPr="00C07369"/>
    <w:p w:rsidRDefault="00EF4552" w:rsidP="00EF4552" w:rsidR="00EF4552" w:rsidRPr="00C07369">
      <w:r w:rsidRPr="00C07369">
        <w:t xml:space="preserve">Dostaviti: </w:t>
      </w:r>
    </w:p>
    <w:p w:rsidRDefault="00EF4552" w:rsidP="00EF4552" w:rsidR="00EF4552" w:rsidRPr="00C07369">
      <w:r>
        <w:t>- stečajnom upravitelju</w:t>
      </w:r>
      <w:r w:rsidRPr="00C07369">
        <w:t xml:space="preserve"> –e-mailom</w:t>
      </w:r>
    </w:p>
    <w:p w:rsidRDefault="00EF4552" w:rsidP="00EF4552" w:rsidR="00EF4552" w:rsidRPr="00C07369">
      <w:r w:rsidRPr="00C07369">
        <w:t>- e-oglasna ploča</w:t>
      </w:r>
    </w:p>
    <w:p w:rsidRDefault="00EF4552" w:rsidP="00EF4552" w:rsidR="00EF4552" w:rsidRPr="00C07369">
      <w:r w:rsidRPr="00C07369">
        <w:t>- računovodstvo suda</w:t>
      </w:r>
    </w:p>
    <w:p w:rsidRDefault="00EF4552" w:rsidP="00EF4552" w:rsidR="00EF4552" w:rsidRPr="00C07369">
      <w:r w:rsidRPr="00C07369">
        <w:t>- u spis</w:t>
      </w: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FA3260"/>
    <w:p w:rsidRDefault="00EF4552" w:rsidP="00EF4552" w:rsidR="00EF4552" w:rsidRPr="00FA3260"/>
    <w:p w:rsidRDefault="008C2399" w:rsidP="00EF4552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571" w:rsidP="00FC3541" w:rsidR="00604571">
      <w:r>
        <w:separator/>
      </w:r>
    </w:p>
  </w:endnote>
  <w:endnote w:id="0" w:type="continuationSeparator">
    <w:p w:rsidRDefault="00604571" w:rsidP="00FC3541" w:rsidR="00604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571" w:rsidP="00FC3541" w:rsidR="00604571">
      <w:r>
        <w:separator/>
      </w:r>
    </w:p>
  </w:footnote>
  <w:footnote w:id="0" w:type="continuationSeparator">
    <w:p w:rsidRDefault="00604571" w:rsidP="00FC3541" w:rsidR="00604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D1" w:rsidP="00FC3541" w:rsidR="00604571">
    <w:pPr>
      <w:pStyle w:val="Zaglavlje"/>
      <w:jc w:val="right"/>
    </w:pPr>
    <w:r>
      <w:t xml:space="preserve">Poslovni broj: </w:t>
    </w:r>
    <w:r w:rsidR="00604571">
      <w:t>1 St-</w:t>
    </w:r>
    <w:r w:rsidR="00C1521B">
      <w:t>89</w:t>
    </w:r>
    <w:r w:rsidR="00604571">
      <w:t>/2017-</w:t>
    </w:r>
    <w:r w:rsidR="00C1521B">
      <w:t>15</w:t>
    </w:r>
  </w:p>
  <w:p w:rsidRDefault="00604571" w:rsidR="0060457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4666D"/>
    <w:rsid w:val="00085275"/>
    <w:rsid w:val="00085A08"/>
    <w:rsid w:val="0009110B"/>
    <w:rsid w:val="000A6C37"/>
    <w:rsid w:val="000A7106"/>
    <w:rsid w:val="000A7A8A"/>
    <w:rsid w:val="000B0463"/>
    <w:rsid w:val="000D778C"/>
    <w:rsid w:val="000E69CA"/>
    <w:rsid w:val="00146A4A"/>
    <w:rsid w:val="00152FA5"/>
    <w:rsid w:val="0017620F"/>
    <w:rsid w:val="0017733B"/>
    <w:rsid w:val="001C5505"/>
    <w:rsid w:val="002116F7"/>
    <w:rsid w:val="00211C51"/>
    <w:rsid w:val="00237906"/>
    <w:rsid w:val="00242BE7"/>
    <w:rsid w:val="002444DB"/>
    <w:rsid w:val="00245EB4"/>
    <w:rsid w:val="00247B37"/>
    <w:rsid w:val="002F6FEB"/>
    <w:rsid w:val="0031036A"/>
    <w:rsid w:val="003202BD"/>
    <w:rsid w:val="0033015E"/>
    <w:rsid w:val="003374A1"/>
    <w:rsid w:val="003438A3"/>
    <w:rsid w:val="003628BB"/>
    <w:rsid w:val="00371287"/>
    <w:rsid w:val="00387347"/>
    <w:rsid w:val="003A0A6A"/>
    <w:rsid w:val="003C445B"/>
    <w:rsid w:val="003F41E2"/>
    <w:rsid w:val="00420A4E"/>
    <w:rsid w:val="004611ED"/>
    <w:rsid w:val="00464650"/>
    <w:rsid w:val="0048705D"/>
    <w:rsid w:val="00487C2D"/>
    <w:rsid w:val="00495B7C"/>
    <w:rsid w:val="004C7D6E"/>
    <w:rsid w:val="005023C1"/>
    <w:rsid w:val="00506F8D"/>
    <w:rsid w:val="005221CF"/>
    <w:rsid w:val="00530147"/>
    <w:rsid w:val="00541309"/>
    <w:rsid w:val="005817E2"/>
    <w:rsid w:val="0058362B"/>
    <w:rsid w:val="005838C3"/>
    <w:rsid w:val="00586417"/>
    <w:rsid w:val="00591DA9"/>
    <w:rsid w:val="00592E7F"/>
    <w:rsid w:val="005A4338"/>
    <w:rsid w:val="005B17E9"/>
    <w:rsid w:val="005C0A46"/>
    <w:rsid w:val="005F5CEF"/>
    <w:rsid w:val="005F7973"/>
    <w:rsid w:val="00604571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46A1"/>
    <w:rsid w:val="006F5BDE"/>
    <w:rsid w:val="006F5F41"/>
    <w:rsid w:val="006F75A9"/>
    <w:rsid w:val="00774D7C"/>
    <w:rsid w:val="00792CCB"/>
    <w:rsid w:val="007B12DB"/>
    <w:rsid w:val="007B312D"/>
    <w:rsid w:val="007C5ABC"/>
    <w:rsid w:val="007F0351"/>
    <w:rsid w:val="00816F81"/>
    <w:rsid w:val="008A67D2"/>
    <w:rsid w:val="008B2D83"/>
    <w:rsid w:val="008C2399"/>
    <w:rsid w:val="008D6FBD"/>
    <w:rsid w:val="008E1367"/>
    <w:rsid w:val="00905179"/>
    <w:rsid w:val="00914580"/>
    <w:rsid w:val="0093365B"/>
    <w:rsid w:val="00933E53"/>
    <w:rsid w:val="0094467E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12BE"/>
    <w:rsid w:val="00B72E7D"/>
    <w:rsid w:val="00B92800"/>
    <w:rsid w:val="00BE0D66"/>
    <w:rsid w:val="00BE2A54"/>
    <w:rsid w:val="00BE6C59"/>
    <w:rsid w:val="00BF5E14"/>
    <w:rsid w:val="00C02082"/>
    <w:rsid w:val="00C07369"/>
    <w:rsid w:val="00C1521B"/>
    <w:rsid w:val="00C16042"/>
    <w:rsid w:val="00C90A82"/>
    <w:rsid w:val="00C94214"/>
    <w:rsid w:val="00CB76D4"/>
    <w:rsid w:val="00CC00F1"/>
    <w:rsid w:val="00CC47CA"/>
    <w:rsid w:val="00CE40D2"/>
    <w:rsid w:val="00CE483C"/>
    <w:rsid w:val="00DA5DD4"/>
    <w:rsid w:val="00DE6466"/>
    <w:rsid w:val="00E24AC3"/>
    <w:rsid w:val="00E477D1"/>
    <w:rsid w:val="00E47F72"/>
    <w:rsid w:val="00E70963"/>
    <w:rsid w:val="00EA47D6"/>
    <w:rsid w:val="00EB1AEF"/>
    <w:rsid w:val="00EF4552"/>
    <w:rsid w:val="00F37EDE"/>
    <w:rsid w:val="00F711C7"/>
    <w:rsid w:val="00F81A36"/>
    <w:rsid w:val="00F9046D"/>
    <w:rsid w:val="00F9554E"/>
    <w:rsid w:val="00FA3260"/>
    <w:rsid w:val="00FC3541"/>
    <w:rsid w:val="00FE7EB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477D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5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E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E477D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5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E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St-89/2017</izvorni_sadrzaj>
    <derivirana_varijabla naziv="DomainObject.Predmet.OznakaBroj_1">St-89/2017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FIDES ŠIBENIK društvo s ograničenom odgovornošću za trgovinu i iznajmljivanje vozila</izvorni_sadrzaj>
    <derivirana_varijabla naziv="DomainObject.Predmet.ProtustrankaFormated_1">  FIDES ŠIBENIK društvo s ograničenom odgovornošću za trgovinu i iznajmljivanje vozila</derivirana_varijabla>
  </DomainObject.Predmet.ProtustrankaFormated>
  <DomainObject.Predmet.ProtustrankaFormatedOIB>
    <izvorni_sadrzaj>  FIDES ŠIBENIK društvo s ograničenom odgovornošću za trgovinu i iznajmljivanje vozila, OIB 19532873871</izvorni_sadrzaj>
    <derivirana_varijabla naziv="DomainObject.Predmet.ProtustrankaFormatedOIB_1">  FIDES ŠIBENIK društvo s ograničenom odgovornošću za trgovinu i iznajmljivanje vozila, OIB 19532873871</derivirana_varijabla>
  </DomainObject.Predmet.ProtustrankaFormatedOIB>
  <DomainObject.Predmet.ProtustrankaFormatedWithAdress>
    <izvorni_sadrzaj> FIDES ŠIBENIK društvo s ograničenom odgovornošću za trgovinu i iznajmljivanje vozila, Stjepana Radića 42 b , 22000 Šibenik</izvorni_sadrzaj>
    <derivirana_varijabla naziv="DomainObject.Predmet.ProtustrankaFormatedWithAdress_1"> FIDES ŠIBENIK društvo s ograničenom odgovornošću za trgovinu i iznajmljivanje vozila, Stjepana Radića 42 b , 22000 Šibenik</derivirana_varijabla>
  </DomainObject.Predmet.ProtustrankaFormatedWithAdress>
  <DomainObject.Predmet.ProtustrankaFormatedWithAdressOIB>
    <izvorni_sadrzaj> FIDES ŠIBENIK društvo s ograničenom odgovornošću za trgovinu i iznajmljivanje vozila, OIB 19532873871, Stjepana Radića 42 b , 22000 Šibenik</izvorni_sadrzaj>
    <derivirana_varijabla naziv="DomainObject.Predmet.ProtustrankaFormatedWithAdressOIB_1"> FIDES ŠIBENIK društvo s ograničenom odgovornošću za trgovinu i iznajmljivanje vozila, OIB 19532873871, Stjepana Radića 42 b , 22000 Šibenik</derivirana_varijabla>
  </DomainObject.Predmet.ProtustrankaFormatedWithAdressOIB>
  <DomainObject.Predmet.ProtustrankaWithAdress>
    <izvorni_sadrzaj>FIDES ŠIBENIK društvo s ograničenom odgovornošću za trgovinu i iznajmljivanje vozila Stjepana Radića 42 b , 22000 Šibenik</izvorni_sadrzaj>
    <derivirana_varijabla naziv="DomainObject.Predmet.ProtustrankaWithAdress_1">FIDES ŠIBENIK društvo s ograničenom odgovornošću za trgovinu i iznajmljivanje vozila Stjepana Radića 42 b , 22000 Šibenik</derivirana_varijabla>
  </DomainObject.Predmet.ProtustrankaWithAdress>
  <DomainObject.Predmet.ProtustrankaWithAdressOIB>
    <izvorni_sadrzaj>FIDES ŠIBENIK društvo s ograničenom odgovornošću za trgovinu i iznajmljivanje vozila, OIB 19532873871, Stjepana Radića 42 b , 22000 Šibenik</izvorni_sadrzaj>
    <derivirana_varijabla naziv="DomainObject.Predmet.ProtustrankaWithAdressOIB_1">FIDES ŠIBENIK društvo s ograničenom odgovornošću za trgovinu i iznajmljivanje vozila, OIB 19532873871, Stjepana Radića 42 b , 22000 Šibenik</derivirana_varijabla>
  </DomainObject.Predmet.ProtustrankaWithAdressOIB>
  <DomainObject.Predmet.ProtustrankaNazivFormated>
    <izvorni_sadrzaj>FIDES ŠIBENIK društvo s ograničenom odgovornošću za trgovinu i iznajmljivanje vozila</izvorni_sadrzaj>
    <derivirana_varijabla naziv="DomainObject.Predmet.ProtustrankaNazivFormated_1">FIDES ŠIBENIK društvo s ograničenom odgovornošću za trgovinu i iznajmljivanje vozila</derivirana_varijabla>
  </DomainObject.Predmet.ProtustrankaNazivFormated>
  <DomainObject.Predmet.ProtustrankaNazivFormatedOIB>
    <izvorni_sadrzaj>FIDES ŠIBENIK društvo s ograničenom odgovornošću za trgovinu i iznajmljivanje vozila, OIB 19532873871</izvorni_sadrzaj>
    <derivirana_varijabla naziv="DomainObject.Predmet.ProtustrankaNazivFormatedOIB_1">FIDES ŠIBENIK društvo s ograničenom odgovornošću za trgovinu i iznajmljivanje vozila, OIB 19532873871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FIDES ŠIBENIK društvo s ograničenom odgovornošću za trgovinu i iznajmljivanje vozila</item>
    </izvorni_sadrzaj>
    <derivirana_varijabla naziv="DomainObject.Predmet.ProtuStrankaListFormated_1">
      <item>FIDES ŠIBENIK društvo s ograničenom odgovornošću za trgovinu i iznajmljivanje vozila</item>
    </derivirana_varijabla>
  </DomainObject.Predmet.ProtuStrankaListFormated>
  <DomainObject.Predmet.ProtuStrankaListFormatedOIB>
    <izvorni_sadrzaj>
      <item>FIDES ŠIBENIK društvo s ograničenom odgovornošću za trgovinu i iznajmljivanje vozila, OIB 19532873871</item>
    </izvorni_sadrzaj>
    <derivirana_varijabla naziv="DomainObject.Predmet.ProtuStrankaListFormatedOIB_1">
      <item>FIDES ŠIBENIK društvo s ograničenom odgovornošću za trgovinu i iznajmljivanje vozila, OIB 19532873871</item>
    </derivirana_varijabla>
  </DomainObject.Predmet.ProtuStrankaListFormatedOIB>
  <DomainObject.Predmet.ProtuStrankaListFormatedWithAdress>
    <izvorni_sadrzaj>
      <item>FIDES ŠIBENIK društvo s ograničenom odgovornošću za trgovinu i iznajmljivanje vozila, Stjepana Radića 42 b , 22000 Šibenik</item>
    </izvorni_sadrzaj>
    <derivirana_varijabla naziv="DomainObject.Predmet.ProtuStrankaListFormatedWithAdress_1">
      <item>FIDES ŠIBENIK društvo s ograničenom odgovornošću za trgovinu i iznajmljivanje vozila, Stjepana Radića 42 b , 22000 Šibenik</item>
    </derivirana_varijabla>
  </DomainObject.Predmet.ProtuStrankaListFormatedWithAdress>
  <DomainObject.Predmet.ProtuStrankaListFormatedWithAdressOIB>
    <izvorni_sadrzaj>
      <item>FIDES ŠIBENIK društvo s ograničenom odgovornošću za trgovinu i iznajmljivanje vozila, OIB 19532873871, Stjepana Radića 42 b , 22000 Šibenik</item>
    </izvorni_sadrzaj>
    <derivirana_varijabla naziv="DomainObject.Predmet.ProtuStrankaListFormatedWithAdressOIB_1">
      <item>FIDES ŠIBENIK društvo s ograničenom odgovornošću za trgovinu i iznajmljivanje vozila, OIB 19532873871, Stjepana Radića 42 b , 22000 Šibenik</item>
    </derivirana_varijabla>
  </DomainObject.Predmet.ProtuStrankaListFormatedWithAdressOIB>
  <DomainObject.Predmet.ProtuStrankaListNazivFormated>
    <izvorni_sadrzaj>
      <item>FIDES ŠIBENIK društvo s ograničenom odgovornošću za trgovinu i iznajmljivanje vozila</item>
    </izvorni_sadrzaj>
    <derivirana_varijabla naziv="DomainObject.Predmet.ProtuStrankaListNazivFormated_1">
      <item>FIDES ŠIBENIK društvo s ograničenom odgovornošću za trgovinu i iznajmljivanje vozila</item>
    </derivirana_varijabla>
  </DomainObject.Predmet.ProtuStrankaListNazivFormated>
  <DomainObject.Predmet.ProtuStrankaListNazivFormatedOIB>
    <izvorni_sadrzaj>
      <item>FIDES ŠIBENIK društvo s ograničenom odgovornošću za trgovinu i iznajmljivanje vozila, OIB 19532873871</item>
    </izvorni_sadrzaj>
    <derivirana_varijabla naziv="DomainObject.Predmet.ProtuStrankaListNazivFormatedOIB_1">
      <item>FIDES ŠIBENIK društvo s ograničenom odgovornošću za trgovinu i iznajmljivanje vozila, OIB 19532873871</item>
    </derivirana_varijabla>
  </DomainObject.Predmet.ProtuStrankaListNazivFormatedOIB>
  <DomainObject.Predmet.OstaliListFormated>
    <izvorni_sadrzaj>
      <item>Ana Botić</item>
    </izvorni_sadrzaj>
    <derivirana_varijabla naziv="DomainObject.Predmet.OstaliListFormated_1">
      <item>Ana Botić</item>
    </derivirana_varijabla>
  </DomainObject.Predmet.OstaliListFormated>
  <DomainObject.Predmet.OstaliListFormatedOIB>
    <izvorni_sadrzaj>
      <item>Ana Botić, OIB 29863404509</item>
    </izvorni_sadrzaj>
    <derivirana_varijabla naziv="DomainObject.Predmet.OstaliListFormatedOIB_1">
      <item>Ana Botić, OIB 29863404509</item>
    </derivirana_varijabla>
  </DomainObject.Predmet.OstaliListFormatedOIB>
  <DomainObject.Predmet.OstaliListFormatedWithAdress>
    <izvorni_sadrzaj>
      <item>Ana Botić, Don Bare Poparića 30, 21217 Kaštel Novi</item>
    </izvorni_sadrzaj>
    <derivirana_varijabla naziv="DomainObject.Predmet.OstaliListFormatedWithAdress_1">
      <item>Ana Botić, Don Bare Poparića 30, 21217 Kaštel Novi</item>
    </derivirana_varijabla>
  </DomainObject.Predmet.OstaliListFormatedWithAdress>
  <DomainObject.Predmet.OstaliListFormatedWithAdressOIB>
    <izvorni_sadrzaj>
      <item>Ana Botić, OIB 29863404509, Don Bare Poparića 30, 21217 Kaštel Novi</item>
    </izvorni_sadrzaj>
    <derivirana_varijabla naziv="DomainObject.Predmet.OstaliListFormatedWithAdressOIB_1">
      <item>Ana Botić, OIB 29863404509, Don Bare Poparića 30, 21217 Kaštel Novi</item>
    </derivirana_varijabla>
  </DomainObject.Predmet.OstaliListFormatedWithAdressOIB>
  <DomainObject.Predmet.OstaliListNazivFormated>
    <izvorni_sadrzaj>
      <item>Ana Botić</item>
    </izvorni_sadrzaj>
    <derivirana_varijabla naziv="DomainObject.Predmet.OstaliListNazivFormated_1">
      <item>Ana Botić</item>
    </derivirana_varijabla>
  </DomainObject.Predmet.OstaliListNazivFormated>
  <DomainObject.Predmet.OstaliListNazivFormatedOIB>
    <izvorni_sadrzaj>
      <item>Ana Botić, OIB 29863404509</item>
    </izvorni_sadrzaj>
    <derivirana_varijabla naziv="DomainObject.Predmet.OstaliListNazivFormatedOIB_1">
      <item>Ana Botić, OIB 29863404509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FIDES ŠIBENIK društvo s ograničenom odgovornošću za trgovinu i iznajmljivanje vozila</izvorni_sadrzaj>
    <derivirana_varijabla naziv="DomainObject.Predmet.ProtustrankaIDrugi_1">FIDES ŠIBENIK društvo s ograničenom odgovornošću za trgovinu i iznajmljivanje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FIDES ŠIBENIK društvo s ograničenom odgovornošću za trgovinu i iznajmljivanje vozila, OIB 19532873871, Stjepana Radića 42 b , 22000 Šibenik</izvorni_sadrzaj>
    <derivirana_varijabla naziv="DomainObject.Predmet.ProtustrankaIDrugiAdressOIB_1">FIDES ŠIBENIK društvo s ograničenom odgovornošću za trgovinu i iznajmljivanje vozila, OIB 19532873871, Stjepana Radića 42 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FIDES ŠIBENIK društvo s ograničenom odgovornošću za trgovinu i iznajmljivanje vozila</item>
      <item>FINA - Podružnica Šibenik</item>
      <item>Ana Botić</item>
    </izvorni_sadrzaj>
    <derivirana_varijabla naziv="DomainObject.Predmet.SudioniciListNaziv_1">
      <item>FIDES ŠIBENIK društvo s ograničenom odgovornošću za trgovinu i iznajmljivanje vozila</item>
      <item>FINA - Podružnica Šibenik</item>
      <item>Ana Botić</item>
    </derivirana_varijabla>
  </DomainObject.Predmet.SudioniciListNaziv>
  <DomainObject.Predmet.SudioniciListAdressOIB>
    <izvorni_sadrzaj>
      <item>FIDES ŠIBENIK društvo s ograničenom odgovornošću za trgovinu i iznajmljivanje vozila, OIB 19532873871, Stjepana Radića 42 b ,22000 Šibenik</item>
      <item>FINA - Podružnica Šibenik, OIB 85821130368, Perivoj L. Marune 1,22000 Šibenik</item>
      <item>Ana Botić, OIB 29863404509, Don Bare Poparića 30,21217 Kaštel Novi</item>
    </izvorni_sadrzaj>
    <derivirana_varijabla naziv="DomainObject.Predmet.SudioniciListAdressOIB_1">
      <item>FIDES ŠIBENIK društvo s ograničenom odgovornošću za trgovinu i iznajmljivanje vozila, OIB 19532873871, Stjepana Radića 42 b ,22000 Šibenik</item>
      <item>FINA - Podružnica Šibenik, OIB 85821130368, Perivoj L. Marune 1,22000 Šibenik</item>
      <item>Ana Botić, OIB 29863404509, Don Bare Poparića 30,21217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19532873871</item>
      <item>, OIB 85821130368</item>
      <item>, OIB 29863404509</item>
    </izvorni_sadrzaj>
    <derivirana_varijabla naziv="DomainObject.Predmet.SudioniciListNazivOIB_1">
      <item>, OIB 19532873871</item>
      <item>, OIB 85821130368</item>
      <item>, OIB 29863404509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B932F7-CDCD-4969-BF2B-C5B643A6E4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520</properties:Words>
  <properties:Characters>2741</properties:Characters>
  <properties:Lines>91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2018-01-24T13:32:00Z</dcterms:created>
  <dc:creator>Ardena Bajlo</dc:creator>
  <cp:lastModifiedBy>Nena Mužanović</cp:lastModifiedBy>
  <cp:lastPrinted>2014-11-21T08:47:00Z</cp:lastPrinted>
  <dcterms:modified xmlns:xsi="http://www.w3.org/2001/XMLSchema-instance" xsi:type="dcterms:W3CDTF">2018-01-25T12:25:00Z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