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c311" w14:paraId="52fc311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76688F">
        <w:t>57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76688F">
        <w:t>2</w:t>
      </w:r>
      <w:r w:rsidR="00814557" w:rsidRPr="006F1FF1">
        <w:t xml:space="preserve">. </w:t>
      </w:r>
      <w:r w:rsidR="0076688F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B53079">
        <w:t>200</w:t>
      </w:r>
      <w:r w:rsidR="002C5E3E">
        <w:t xml:space="preserve">, </w:t>
      </w:r>
      <w:r w:rsidR="00103A86" w:rsidRPr="00103A86">
        <w:t>PARKIRNO MJESTO</w:t>
      </w:r>
      <w:r w:rsidR="00B53079">
        <w:t xml:space="preserve"> - P 93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76688F">
        <w:t>2</w:t>
      </w:r>
      <w:r w:rsidR="00814557" w:rsidRPr="006F1FF1">
        <w:t xml:space="preserve">. </w:t>
      </w:r>
      <w:r w:rsidR="0076688F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891574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891574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646D6F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496F98">
      <w:t>5</w:t>
    </w:r>
    <w:r w:rsidR="0076688F">
      <w:t>7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D6F"/>
    <w:rsid w:val="00646F4A"/>
    <w:rsid w:val="0066028B"/>
    <w:rsid w:val="00666D9F"/>
    <w:rsid w:val="006B63D6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88F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1574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1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5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5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5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5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1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5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5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5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5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St-5/2018-58</izvorni_sadrzaj>
    <derivirana_varijabla naziv="DomainObject.Oznaka_1">St-5/2018-58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St-5/2018-58</izvorni_sadrzaj>
    <derivirana_varijabla naziv="DomainObject.PoslovniBrojDokumenta_1">St-5/2018-58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St-5/2018-58</izvorni_sadrzaj>
    <derivirana_varijabla naziv="DomainObject.PredzadnjaOdlukaIzPredmeta.Oznaka_1">St-5/2018-58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FB453-23D6-48C0-853B-7B407AAA8C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2018-10-23T13:02:00Z</dcterms:created>
  <dc:creator>Srđan Gavranić</dc:creator>
  <cp:lastModifiedBy>Ante Rubelj</cp:lastModifiedBy>
  <cp:lastPrinted>2018-11-05T12:23:00Z</cp:lastPrinted>
  <dcterms:modified xmlns:xsi="http://www.w3.org/2001/XMLSchema-instance" xsi:type="dcterms:W3CDTF">2018-11-05T12:23:00Z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St-5/2018-58 / Odluka - Rješenje - prodaja (rješenje_-__prodaja_St-5-18_3605-3_E-200_po_novom_nakon_obustave_ovrhe.docx)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