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b43c23b" w14:paraId="b43c23b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9860B5">
        <w:rPr>
          <w:rFonts w:hAnsi="Times New Roman" w:ascii="Times New Roman"/>
          <w:b/>
          <w:sz w:val="24"/>
          <w:szCs w:val="24"/>
        </w:rPr>
        <w:t>5287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9860B5">
        <w:rPr>
          <w:rFonts w:hAnsi="Times New Roman" w:ascii="Times New Roman"/>
          <w:sz w:val="24"/>
          <w:szCs w:val="24"/>
        </w:rPr>
        <w:t>5287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9860B5" w:rsidRPr="009860B5">
        <w:rPr>
          <w:rFonts w:hAnsi="Times New Roman" w:ascii="Times New Roman"/>
          <w:sz w:val="24"/>
          <w:szCs w:val="24"/>
        </w:rPr>
        <w:t>UDRUGA DIJALIZIRANIH I TRANSPLATIRANIH BUBREŽNIH BOLESNIKA KBC-ZAGREB-REBRO</w:t>
      </w:r>
      <w:r w:rsidR="005B23BB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9860B5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9860B5" w:rsidRPr="009860B5">
        <w:rPr>
          <w:rFonts w:hAnsi="Times New Roman" w:ascii="Times New Roman"/>
          <w:sz w:val="24"/>
          <w:szCs w:val="24"/>
        </w:rPr>
        <w:t>03245313120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6E1C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24FC2"/>
    <w:rsid w:val="00225C0E"/>
    <w:rsid w:val="00227229"/>
    <w:rsid w:val="00230B86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25899"/>
    <w:rsid w:val="00435791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6E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E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06E1C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06E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06E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6E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E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06E1C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06E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06E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5287</izvorni_sadrzaj>
    <derivirana_varijabla naziv="DomainObject.Predmet.Broj_1">5287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St-5287/2015</izvorni_sadrzaj>
    <derivirana_varijabla naziv="DomainObject.Predmet.OznakaBroj_1">St-5287/2015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DIJALIZIRANIH I TRANSPLATIRANIH BUBREŽNIH BOLESNIKA KBC-ZAGREB-REBRO</izvorni_sadrzaj>
    <derivirana_varijabla naziv="DomainObject.Predmet.ProtustrankaFormated_1">  UDRUGA DIJALIZIRANIH I TRANSPLATIRANIH BUBREŽNIH BOLESNIKA KBC-ZAGREB-REBRO</derivirana_varijabla>
  </DomainObject.Predmet.ProtustrankaFormated>
  <DomainObject.Predmet.ProtustrankaFormatedOIB>
    <izvorni_sadrzaj>  UDRUGA DIJALIZIRANIH I TRANSPLATIRANIH BUBREŽNIH BOLESNIKA KBC-ZAGREB-REBRO, OIB 03245313120</izvorni_sadrzaj>
    <derivirana_varijabla naziv="DomainObject.Predmet.ProtustrankaFormatedOIB_1">  UDRUGA DIJALIZIRANIH I TRANSPLATIRANIH BUBREŽNIH BOLESNIKA KBC-ZAGREB-REBRO, OIB 03245313120</derivirana_varijabla>
  </DomainObject.Predmet.ProtustrankaFormatedOIB>
  <DomainObject.Predmet.ProtustrankaFormatedWithAdress>
    <izvorni_sadrzaj> UDRUGA DIJALIZIRANIH I TRANSPLATIRANIH BUBREŽNIH BOLESNIKA KBC-ZAGREB-REBRO, MIJE KIŠPATIĆA 12, 10000 Zagreb</izvorni_sadrzaj>
    <derivirana_varijabla naziv="DomainObject.Predmet.ProtustrankaFormatedWithAdress_1"> UDRUGA DIJALIZIRANIH I TRANSPLATIRANIH BUBREŽNIH BOLESNIKA KBC-ZAGREB-REBRO, MIJE KIŠPATIĆA 12, 10000 Zagreb</derivirana_varijabla>
  </DomainObject.Predmet.ProtustrankaFormatedWithAdress>
  <DomainObject.Predmet.ProtustrankaFormatedWithAdressOIB>
    <izvorni_sadrzaj> UDRUGA DIJALIZIRANIH I TRANSPLATIRANIH BUBREŽNIH BOLESNIKA KBC-ZAGREB-REBRO, OIB 03245313120, MIJE KIŠPATIĆA 12, 10000 Zagreb</izvorni_sadrzaj>
    <derivirana_varijabla naziv="DomainObject.Predmet.ProtustrankaFormatedWithAdressOIB_1"> UDRUGA DIJALIZIRANIH I TRANSPLATIRANIH BUBREŽNIH BOLESNIKA KBC-ZAGREB-REBRO, OIB 03245313120, MIJE KIŠPATIĆA 12, 10000 Zagreb</derivirana_varijabla>
  </DomainObject.Predmet.ProtustrankaFormatedWithAdressOIB>
  <DomainObject.Predmet.ProtustrankaWithAdress>
    <izvorni_sadrzaj>UDRUGA DIJALIZIRANIH I TRANSPLATIRANIH BUBREŽNIH BOLESNIKA KBC-ZAGREB-REBRO MIJE KIŠPATIĆA 12, 10000 Zagreb</izvorni_sadrzaj>
    <derivirana_varijabla naziv="DomainObject.Predmet.ProtustrankaWithAdress_1">UDRUGA DIJALIZIRANIH I TRANSPLATIRANIH BUBREŽNIH BOLESNIKA KBC-ZAGREB-REBRO MIJE KIŠPATIĆA 12, 10000 Zagreb</derivirana_varijabla>
  </DomainObject.Predmet.ProtustrankaWithAdress>
  <DomainObject.Predmet.ProtustrankaWithAdressOIB>
    <izvorni_sadrzaj>UDRUGA DIJALIZIRANIH I TRANSPLATIRANIH BUBREŽNIH BOLESNIKA KBC-ZAGREB-REBRO, OIB 03245313120, MIJE KIŠPATIĆA 12, 10000 Zagreb</izvorni_sadrzaj>
    <derivirana_varijabla naziv="DomainObject.Predmet.ProtustrankaWithAdressOIB_1">UDRUGA DIJALIZIRANIH I TRANSPLATIRANIH BUBREŽNIH BOLESNIKA KBC-ZAGREB-REBRO, OIB 03245313120, MIJE KIŠPATIĆA 12, 10000 Zagreb</derivirana_varijabla>
  </DomainObject.Predmet.ProtustrankaWithAdressOIB>
  <DomainObject.Predmet.ProtustrankaNazivFormated>
    <izvorni_sadrzaj>UDRUGA DIJALIZIRANIH I TRANSPLATIRANIH BUBREŽNIH BOLESNIKA KBC-ZAGREB-REBRO</izvorni_sadrzaj>
    <derivirana_varijabla naziv="DomainObject.Predmet.ProtustrankaNazivFormated_1">UDRUGA DIJALIZIRANIH I TRANSPLATIRANIH BUBREŽNIH BOLESNIKA KBC-ZAGREB-REBRO</derivirana_varijabla>
  </DomainObject.Predmet.ProtustrankaNazivFormated>
  <DomainObject.Predmet.ProtustrankaNazivFormatedOIB>
    <izvorni_sadrzaj>UDRUGA DIJALIZIRANIH I TRANSPLATIRANIH BUBREŽNIH BOLESNIKA KBC-ZAGREB-REBRO, OIB 03245313120</izvorni_sadrzaj>
    <derivirana_varijabla naziv="DomainObject.Predmet.ProtustrankaNazivFormatedOIB_1">UDRUGA DIJALIZIRANIH I TRANSPLATIRANIH BUBREŽNIH BOLESNIKA KBC-ZAGREB-REBRO, OIB 03245313120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DIJALIZIRANIH I TRANSPLATIRANIH BUBREŽNIH BOLESNIKA KBC-ZAGREB-REBRO</item>
    </izvorni_sadrzaj>
    <derivirana_varijabla naziv="DomainObject.Predmet.ProtuStrankaListFormated_1">
      <item>UDRUGA DIJALIZIRANIH I TRANSPLATIRANIH BUBREŽNIH BOLESNIKA KBC-ZAGREB-REBRO</item>
    </derivirana_varijabla>
  </DomainObject.Predmet.ProtuStrankaListFormated>
  <DomainObject.Predmet.ProtuStrankaListFormatedOIB>
    <izvorni_sadrzaj>
      <item>UDRUGA DIJALIZIRANIH I TRANSPLATIRANIH BUBREŽNIH BOLESNIKA KBC-ZAGREB-REBRO, OIB 03245313120</item>
    </izvorni_sadrzaj>
    <derivirana_varijabla naziv="DomainObject.Predmet.ProtuStrankaListFormatedOIB_1">
      <item>UDRUGA DIJALIZIRANIH I TRANSPLATIRANIH BUBREŽNIH BOLESNIKA KBC-ZAGREB-REBRO, OIB 03245313120</item>
    </derivirana_varijabla>
  </DomainObject.Predmet.ProtuStrankaListFormatedOIB>
  <DomainObject.Predmet.ProtuStrankaListFormatedWithAdress>
    <izvorni_sadrzaj>
      <item>UDRUGA DIJALIZIRANIH I TRANSPLATIRANIH BUBREŽNIH BOLESNIKA KBC-ZAGREB-REBRO, MIJE KIŠPATIĆA 12, 10000 Zagreb</item>
    </izvorni_sadrzaj>
    <derivirana_varijabla naziv="DomainObject.Predmet.ProtuStrankaListFormatedWithAdress_1">
      <item>UDRUGA DIJALIZIRANIH I TRANSPLATIRANIH BUBREŽNIH BOLESNIKA KBC-ZAGREB-REBRO, MIJE KIŠPATIĆA 12, 10000 Zagreb</item>
    </derivirana_varijabla>
  </DomainObject.Predmet.ProtuStrankaListFormatedWithAdress>
  <DomainObject.Predmet.ProtuStrankaListFormatedWithAdressOIB>
    <izvorni_sadrzaj>
      <item>UDRUGA DIJALIZIRANIH I TRANSPLATIRANIH BUBREŽNIH BOLESNIKA KBC-ZAGREB-REBRO, OIB 03245313120, MIJE KIŠPATIĆA 12, 10000 Zagreb</item>
    </izvorni_sadrzaj>
    <derivirana_varijabla naziv="DomainObject.Predmet.ProtuStrankaListFormatedWithAdressOIB_1">
      <item>UDRUGA DIJALIZIRANIH I TRANSPLATIRANIH BUBREŽNIH BOLESNIKA KBC-ZAGREB-REBRO, OIB 03245313120, MIJE KIŠPATIĆA 12, 10000 Zagreb</item>
    </derivirana_varijabla>
  </DomainObject.Predmet.ProtuStrankaListFormatedWithAdressOIB>
  <DomainObject.Predmet.ProtuStrankaListNazivFormated>
    <izvorni_sadrzaj>
      <item>UDRUGA DIJALIZIRANIH I TRANSPLATIRANIH BUBREŽNIH BOLESNIKA KBC-ZAGREB-REBRO</item>
    </izvorni_sadrzaj>
    <derivirana_varijabla naziv="DomainObject.Predmet.ProtuStrankaListNazivFormated_1">
      <item>UDRUGA DIJALIZIRANIH I TRANSPLATIRANIH BUBREŽNIH BOLESNIKA KBC-ZAGREB-REBRO</item>
    </derivirana_varijabla>
  </DomainObject.Predmet.ProtuStrankaListNazivFormated>
  <DomainObject.Predmet.ProtuStrankaListNazivFormatedOIB>
    <izvorni_sadrzaj>
      <item>UDRUGA DIJALIZIRANIH I TRANSPLATIRANIH BUBREŽNIH BOLESNIKA KBC-ZAGREB-REBRO, OIB 03245313120</item>
    </izvorni_sadrzaj>
    <derivirana_varijabla naziv="DomainObject.Predmet.ProtuStrankaListNazivFormatedOIB_1">
      <item>UDRUGA DIJALIZIRANIH I TRANSPLATIRANIH BUBREŽNIH BOLESNIKA KBC-ZAGREB-REBRO, OIB 03245313120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DIJALIZIRANIH I TRANSPLATIRANIH BUBREŽNIH BOLESNIKA KBC-ZAGREB-REBRO</izvorni_sadrzaj>
    <derivirana_varijabla naziv="DomainObject.Predmet.ProtustrankaIDrugi_1">UDRUGA DIJALIZIRANIH I TRANSPLATIRANIH BUBREŽNIH BOLESNIKA KBC-ZAGREB-REBRO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DIJALIZIRANIH I TRANSPLATIRANIH BUBREŽNIH BOLESNIKA KBC-ZAGREB-REBRO, OIB 03245313120, MIJE KIŠPATIĆA 12, 10000 Zagreb</izvorni_sadrzaj>
    <derivirana_varijabla naziv="DomainObject.Predmet.ProtustrankaIDrugiAdressOIB_1">UDRUGA DIJALIZIRANIH I TRANSPLATIRANIH BUBREŽNIH BOLESNIKA KBC-ZAGREB-REBRO, OIB 03245313120, MIJE KIŠPATIĆA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DIJALIZIRANIH I TRANSPLATIRANIH BUBREŽNIH BOLESNIKA KBC-ZAGREB-REBRO</item>
    </izvorni_sadrzaj>
    <derivirana_varijabla naziv="DomainObject.Predmet.SudioniciListNaziv_1">
      <item>FINA Regionalni centar Zagreb</item>
      <item>UDRUGA DIJALIZIRANIH I TRANSPLATIRANIH BUBREŽNIH BOLESNIKA KBC-ZAGREB-REBRO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DIJALIZIRANIH I TRANSPLATIRANIH BUBREŽNIH BOLESNIKA KBC-ZAGREB-REBRO, OIB 03245313120, MIJE KIŠPATIĆA 12,10000 Zagreb</item>
    </izvorni_sadrzaj>
    <derivirana_varijabla naziv="DomainObject.Predmet.SudioniciListAdressOIB_1">
      <item>FINA Regionalni centar Zagreb, OIB 85821130368, Trg svibanjskih žrtava 1995. 1,10000 Zagreb</item>
      <item>UDRUGA DIJALIZIRANIH I TRANSPLATIRANIH BUBREŽNIH BOLESNIKA KBC-ZAGREB-REBRO, OIB 03245313120, MIJE KIŠPATIĆA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03245313120</item>
    </izvorni_sadrzaj>
    <derivirana_varijabla naziv="DomainObject.Predmet.SudioniciListNazivOIB_1">
      <item>, OIB 85821130368</item>
      <item>, OIB 03245313120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833</properties:Characters>
  <properties:Lines>45</properties:Lines>
  <properties:Paragraphs>21</properties:Paragraphs>
  <properties:TotalTime>785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2016-04-19T07:57:00Z</cp:lastPrinted>
  <dcterms:modified xmlns:xsi="http://www.w3.org/2001/XMLSchema-instance" xsi:type="dcterms:W3CDTF">2016-04-19T07:58:00Z</dcterms:modified>
  <cp:revision>352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