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502d" w14:paraId="5fa502d" w:rsidRDefault="004C38BD" w:rsidP="004C38BD" w:rsidR="004C38B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8BD" w:rsidP="004C38BD" w:rsidR="004C38B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C38BD" w:rsidP="004C38BD" w:rsidR="004C38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C38BD" w:rsidP="004C38BD" w:rsidR="004C38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C38BD" w:rsidP="004C38BD" w:rsidR="004C38B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C38BD" w:rsidP="004C38BD" w:rsidR="004C38B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C38BD" w:rsidP="004C38BD" w:rsidR="004C38BD" w:rsidRPr="005D578C">
      <w:pPr>
        <w:jc w:val="center"/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C38BD" w:rsidP="004C38BD" w:rsidR="004C38BD" w:rsidRPr="005D578C">
      <w:pPr>
        <w:rPr>
          <w:rFonts w:cs="Times New Roman" w:eastAsia="Times New Roman"/>
          <w:szCs w:val="24"/>
        </w:rPr>
      </w:pPr>
    </w:p>
    <w:p w:rsidRDefault="004C38BD" w:rsidP="004C38BD" w:rsidR="004C38B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BRLJAFA I FILIPOVIĆ j. d. o. o. Poreč, Kadumi 4, OIB </w:t>
      </w:r>
      <w:r w:rsidRPr="004C38BD">
        <w:rPr>
          <w:rFonts w:cs="Times New Roman" w:eastAsia="Times New Roman"/>
        </w:rPr>
        <w:t>35920794563</w:t>
      </w:r>
      <w:r>
        <w:rPr>
          <w:rFonts w:cs="Times New Roman" w:eastAsia="Times New Roman"/>
        </w:rPr>
        <w:t xml:space="preserve">, MBS </w:t>
      </w:r>
      <w:r w:rsidRPr="004C38BD">
        <w:rPr>
          <w:rFonts w:cs="Times New Roman" w:eastAsia="Times New Roman"/>
        </w:rPr>
        <w:t>130048434</w:t>
      </w:r>
      <w:r>
        <w:rPr>
          <w:rFonts w:cs="Times New Roman" w:eastAsia="Times New Roman"/>
          <w:szCs w:val="24"/>
        </w:rPr>
        <w:t>, 16. lipnja 2017.</w:t>
      </w:r>
    </w:p>
    <w:p w:rsidRDefault="004C38BD" w:rsidP="004C38BD" w:rsidR="004C38BD" w:rsidRPr="005D578C">
      <w:pPr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C38BD" w:rsidP="004C38BD" w:rsidR="004C38BD" w:rsidRPr="005D578C">
      <w:pPr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BRLJAFA I FILIPOVIĆ j. d. o. o. Poreč, Kadumi 4, OIB </w:t>
      </w:r>
      <w:r w:rsidRPr="004C38BD">
        <w:rPr>
          <w:rFonts w:cs="Times New Roman" w:eastAsia="Times New Roman"/>
        </w:rPr>
        <w:t>35920794563</w:t>
      </w:r>
      <w:r>
        <w:rPr>
          <w:rFonts w:cs="Times New Roman" w:eastAsia="Times New Roman"/>
        </w:rPr>
        <w:t xml:space="preserve">, MBS </w:t>
      </w:r>
      <w:r w:rsidRPr="004C38BD">
        <w:rPr>
          <w:rFonts w:cs="Times New Roman" w:eastAsia="Times New Roman"/>
        </w:rPr>
        <w:t>130048434</w:t>
      </w:r>
      <w:r>
        <w:rPr>
          <w:rFonts w:cs="Times New Roman" w:eastAsia="Times New Roman"/>
          <w:szCs w:val="24"/>
        </w:rPr>
        <w:t>.</w:t>
      </w:r>
    </w:p>
    <w:p w:rsidRDefault="004C38BD" w:rsidP="004C38BD" w:rsidR="004C38BD" w:rsidRPr="005D578C">
      <w:pPr>
        <w:rPr>
          <w:rFonts w:cs="Times New Roman" w:eastAsia="Times New Roman"/>
          <w:szCs w:val="24"/>
        </w:rPr>
      </w:pPr>
    </w:p>
    <w:p w:rsidRDefault="004C38BD" w:rsidP="004C38BD" w:rsidR="004C38B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4C38BD" w:rsidP="004C38BD" w:rsidR="004C38BD">
      <w:pPr>
        <w:rPr>
          <w:rFonts w:cs="Times New Roman" w:eastAsia="Times New Roman"/>
          <w:szCs w:val="20"/>
        </w:rPr>
      </w:pPr>
    </w:p>
    <w:p w:rsidRDefault="004C38BD" w:rsidP="004C38BD" w:rsidR="004C38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BRLJAFA I FILIPOVIĆ j. d. o. o. Poreč, Kadumi 4, OIB </w:t>
      </w:r>
      <w:r w:rsidRPr="004C38BD">
        <w:rPr>
          <w:rFonts w:cs="Times New Roman" w:eastAsia="Times New Roman"/>
        </w:rPr>
        <w:t>35920794563</w:t>
      </w:r>
      <w:r>
        <w:rPr>
          <w:rFonts w:cs="Times New Roman" w:eastAsia="Times New Roman"/>
        </w:rPr>
        <w:t xml:space="preserve">, MBS </w:t>
      </w:r>
      <w:r w:rsidRPr="004C38BD">
        <w:rPr>
          <w:rFonts w:cs="Times New Roman" w:eastAsia="Times New Roman"/>
        </w:rPr>
        <w:t>130048434</w:t>
      </w:r>
      <w:r>
        <w:rPr>
          <w:rFonts w:cs="Times New Roman" w:eastAsia="Times New Roman"/>
          <w:szCs w:val="24"/>
        </w:rPr>
        <w:t>.</w:t>
      </w:r>
    </w:p>
    <w:p w:rsidRDefault="004C38BD" w:rsidP="004C38BD" w:rsidR="004C38BD">
      <w:pPr>
        <w:ind w:firstLine="709"/>
        <w:rPr>
          <w:rFonts w:cs="Times New Roman" w:eastAsia="Times New Roman"/>
          <w:szCs w:val="24"/>
        </w:rPr>
      </w:pPr>
    </w:p>
    <w:p w:rsidRDefault="004C38BD" w:rsidP="004C38BD" w:rsidR="004C38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BRLJAFA I FILIPOVIĆ j. d. o. o. Poreč, Kadumi 4, OIB </w:t>
      </w:r>
      <w:r w:rsidRPr="004C38BD">
        <w:rPr>
          <w:rFonts w:cs="Times New Roman" w:eastAsia="Times New Roman"/>
        </w:rPr>
        <w:t>35920794563</w:t>
      </w:r>
      <w:r>
        <w:rPr>
          <w:rFonts w:cs="Times New Roman" w:eastAsia="Times New Roman"/>
        </w:rPr>
        <w:t xml:space="preserve">, MBS </w:t>
      </w:r>
      <w:r w:rsidRPr="004C38BD">
        <w:rPr>
          <w:rFonts w:cs="Times New Roman" w:eastAsia="Times New Roman"/>
        </w:rPr>
        <w:t>130048434</w:t>
      </w:r>
      <w:r>
        <w:rPr>
          <w:rFonts w:cs="Times New Roman" w:eastAsia="Times New Roman"/>
          <w:szCs w:val="24"/>
        </w:rPr>
        <w:t>.</w:t>
      </w:r>
    </w:p>
    <w:p w:rsidRDefault="004C38BD" w:rsidP="004C38BD" w:rsidR="004C38BD">
      <w:pPr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C38BD" w:rsidP="004C38BD" w:rsidR="004C38BD">
      <w:pPr>
        <w:ind w:firstLine="708"/>
        <w:rPr>
          <w:rFonts w:cs="Times New Roman" w:eastAsia="Times New Roman"/>
          <w:szCs w:val="24"/>
        </w:rPr>
      </w:pPr>
    </w:p>
    <w:p w:rsidRDefault="004C38BD" w:rsidP="004C38BD" w:rsidR="004C38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5.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BRLJAFA I FILIPOVIĆ j. d. o. o. Poreč</w:t>
      </w:r>
      <w:r>
        <w:rPr>
          <w:rFonts w:cs="Times New Roman" w:eastAsia="Times New Roman"/>
          <w:szCs w:val="24"/>
        </w:rPr>
        <w:t>.</w:t>
      </w:r>
    </w:p>
    <w:p w:rsidRDefault="004C38BD" w:rsidP="004C38BD" w:rsidR="004C38B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3. travnja 2017. imao neizvršene osnove za plaćanje u neprekinutom razdoblju od 120 dana u ukupnom iznosu 19.681,48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13.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St-201/2017-3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C38BD" w:rsidP="004C38BD" w:rsidR="004C38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C38BD" w:rsidP="004C38BD" w:rsidR="004C38B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C38BD" w:rsidP="004C38BD" w:rsidR="004C38BD" w:rsidRPr="005D578C">
      <w:pPr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C38BD" w:rsidP="004C38BD" w:rsidR="004C38BD">
      <w:pPr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C38BD" w:rsidP="004C38BD" w:rsidR="004C38B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CF786E">
        <w:rPr>
          <w:rFonts w:cs="Times New Roman" w:eastAsia="Times New Roman"/>
          <w:szCs w:val="24"/>
        </w:rPr>
        <w:t xml:space="preserve">, v. r. </w:t>
      </w:r>
    </w:p>
    <w:p w:rsidRDefault="004C38BD" w:rsidP="004C38BD" w:rsidR="004C38BD">
      <w:pPr>
        <w:jc w:val="left"/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jc w:val="left"/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C38BD" w:rsidP="004C38BD" w:rsidR="004C38B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C38BD" w:rsidP="004C38BD" w:rsidR="004C38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C38BD" w:rsidP="004C38BD" w:rsidR="004C38BD">
      <w:pPr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rPr>
          <w:rFonts w:cs="Times New Roman" w:eastAsia="Times New Roman"/>
          <w:szCs w:val="24"/>
        </w:rPr>
      </w:pPr>
    </w:p>
    <w:p w:rsidRDefault="004C38BD" w:rsidP="004C38BD" w:rsidR="004C38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C38BD" w:rsidP="004C38BD" w:rsidR="004C38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C38BD" w:rsidP="004C38BD" w:rsidR="004C38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BRLJAFA I FILIPOVIĆ j. d. o. o. Poreč, Kadumi 4, </w:t>
      </w:r>
    </w:p>
    <w:p w:rsidRDefault="004C38BD" w:rsidP="004C38BD" w:rsidR="004C38B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C38BD" w:rsidP="004C38BD" w:rsidR="004C38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C38BD" w:rsidP="004C38BD" w:rsidR="004C38BD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4C38BD" w:rsidP="004C38BD" w:rsidR="004C38B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C38BD" w:rsidP="004C38BD" w:rsidR="004C38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C38BD" w:rsidP="004C38BD" w:rsidR="004C38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C38BD" w:rsidP="004C38BD" w:rsidR="004C38BD" w:rsidRPr="001B0BD2"/>
    <w:p w:rsidRDefault="004C38BD" w:rsidP="004C38BD" w:rsidR="004C38BD"/>
    <w:p w:rsidRDefault="004C38BD" w:rsidP="004C38BD" w:rsidR="004C38BD"/>
    <w:p w:rsidRDefault="004C38BD" w:rsidP="004C38BD" w:rsidR="004C38BD"/>
    <w:p w:rsidRDefault="00A96C9A" w:rsidR="00A96C9A"/>
    <w:sectPr w:rsidSect="0049005B" w:rsidR="00A96C9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8BD" w:rsidP="004C38BD" w:rsidR="004C38BD">
      <w:r>
        <w:separator/>
      </w:r>
    </w:p>
  </w:endnote>
  <w:endnote w:id="0" w:type="continuationSeparator">
    <w:p w:rsidRDefault="004C38BD" w:rsidP="004C38BD" w:rsidR="004C3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8BD" w:rsidP="004C38BD" w:rsidR="004C38BD">
      <w:r>
        <w:separator/>
      </w:r>
    </w:p>
  </w:footnote>
  <w:footnote w:id="0" w:type="continuationSeparator">
    <w:p w:rsidRDefault="004C38BD" w:rsidP="004C38BD" w:rsidR="004C3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8BD" w:rsidP="003D705D" w:rsidR="003D705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F786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St-201/2017-4</w:t>
    </w:r>
  </w:p>
  <w:p w:rsidRDefault="00CF786E" w:rsidP="003902B7" w:rsidR="003902B7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8BD" w:rsidP="0049005B" w:rsidR="0049005B" w:rsidRPr="00970AE0">
    <w:pPr>
      <w:pStyle w:val="Zaglavlje"/>
      <w:jc w:val="right"/>
    </w:pPr>
    <w:r>
      <w:rPr>
        <w:szCs w:val="24"/>
      </w:rPr>
      <w:t>3 St-201/2017-4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20E3"/>
    <w:rsid w:val="004C38BD"/>
    <w:rsid w:val="005220E3"/>
    <w:rsid w:val="00A96C9A"/>
    <w:rsid w:val="00C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8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38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C38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8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8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8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8B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8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F786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F78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F78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8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38B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C38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8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8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8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8B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8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F786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F78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F78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BRLJAFA I FILIPOVIĆ j.d.o.o. POREČ</izvorni_sadrzaj>
    <derivirana_varijabla naziv="DomainObject.Predmet.ProtustrankaFormated_1">  BRLJAFA I FILIPOVIĆ j.d.o.o. POREČ</derivirana_varijabla>
  </DomainObject.Predmet.ProtustrankaFormated>
  <DomainObject.Predmet.ProtustrankaFormatedOIB>
    <izvorni_sadrzaj>  BRLJAFA I FILIPOVIĆ j.d.o.o. POREČ, OIB 35920794563</izvorni_sadrzaj>
    <derivirana_varijabla naziv="DomainObject.Predmet.ProtustrankaFormatedOIB_1">  BRLJAFA I FILIPOVIĆ j.d.o.o. POREČ, OIB 35920794563</derivirana_varijabla>
  </DomainObject.Predmet.ProtustrankaFormatedOIB>
  <DomainObject.Predmet.ProtustrankaFormatedWithAdress>
    <izvorni_sadrzaj> BRLJAFA I FILIPOVIĆ j.d.o.o. POREČ, Kadumi 4, 52440 Poreč</izvorni_sadrzaj>
    <derivirana_varijabla naziv="DomainObject.Predmet.ProtustrankaFormatedWithAdress_1"> BRLJAFA I FILIPOVIĆ j.d.o.o. POREČ, Kadumi 4, 52440 Poreč</derivirana_varijabla>
  </DomainObject.Predmet.ProtustrankaFormatedWithAdress>
  <DomainObject.Predmet.ProtustrankaFormatedWithAdressOIB>
    <izvorni_sadrzaj> BRLJAFA I FILIPOVIĆ j.d.o.o. POREČ, OIB 35920794563, Kadumi 4, 52440 Poreč</izvorni_sadrzaj>
    <derivirana_varijabla naziv="DomainObject.Predmet.ProtustrankaFormatedWithAdressOIB_1"> BRLJAFA I FILIPOVIĆ j.d.o.o. POREČ, OIB 35920794563, Kadumi 4, 52440 Poreč</derivirana_varijabla>
  </DomainObject.Predmet.ProtustrankaFormatedWithAdressOIB>
  <DomainObject.Predmet.ProtustrankaWithAdress>
    <izvorni_sadrzaj>BRLJAFA I FILIPOVIĆ j.d.o.o. POREČ Kadumi 4, 52440 Poreč</izvorni_sadrzaj>
    <derivirana_varijabla naziv="DomainObject.Predmet.ProtustrankaWithAdress_1">BRLJAFA I FILIPOVIĆ j.d.o.o. POREČ Kadumi 4, 52440 Poreč</derivirana_varijabla>
  </DomainObject.Predmet.ProtustrankaWithAdress>
  <DomainObject.Predmet.ProtustrankaWithAdressOIB>
    <izvorni_sadrzaj>BRLJAFA I FILIPOVIĆ j.d.o.o. POREČ, OIB 35920794563, Kadumi 4, 52440 Poreč</izvorni_sadrzaj>
    <derivirana_varijabla naziv="DomainObject.Predmet.ProtustrankaWithAdressOIB_1">BRLJAFA I FILIPOVIĆ j.d.o.o. POREČ, OIB 35920794563, Kadumi 4, 52440 Poreč</derivirana_varijabla>
  </DomainObject.Predmet.ProtustrankaWithAdressOIB>
  <DomainObject.Predmet.ProtustrankaNazivFormated>
    <izvorni_sadrzaj>BRLJAFA I FILIPOVIĆ j.d.o.o. POREČ</izvorni_sadrzaj>
    <derivirana_varijabla naziv="DomainObject.Predmet.ProtustrankaNazivFormated_1">BRLJAFA I FILIPOVIĆ j.d.o.o. POREČ</derivirana_varijabla>
  </DomainObject.Predmet.ProtustrankaNazivFormated>
  <DomainObject.Predmet.ProtustrankaNazivFormatedOIB>
    <izvorni_sadrzaj>BRLJAFA I FILIPOVIĆ j.d.o.o. POREČ, OIB 35920794563</izvorni_sadrzaj>
    <derivirana_varijabla naziv="DomainObject.Predmet.ProtustrankaNazivFormatedOIB_1">BRLJAFA I FILIPOVIĆ j.d.o.o. POREČ, OIB 35920794563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19681.48</izvorni_sadrzaj>
    <derivirana_varijabla naziv="DomainObject.Predmet.TrenutnaVrijednost_1">19681.48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BRLJAFA I FILIPOVIĆ j.d.o.o. POREČ</item>
    </izvorni_sadrzaj>
    <derivirana_varijabla naziv="DomainObject.Predmet.ProtuStrankaListFormated_1">
      <item>BRLJAFA I FILIPOVIĆ j.d.o.o. POREČ</item>
    </derivirana_varijabla>
  </DomainObject.Predmet.ProtuStrankaListFormated>
  <DomainObject.Predmet.ProtuStrankaListFormatedOIB>
    <izvorni_sadrzaj>
      <item>BRLJAFA I FILIPOVIĆ j.d.o.o. POREČ, OIB 35920794563</item>
    </izvorni_sadrzaj>
    <derivirana_varijabla naziv="DomainObject.Predmet.ProtuStrankaListFormatedOIB_1">
      <item>BRLJAFA I FILIPOVIĆ j.d.o.o. POREČ, OIB 35920794563</item>
    </derivirana_varijabla>
  </DomainObject.Predmet.ProtuStrankaListFormatedOIB>
  <DomainObject.Predmet.ProtuStrankaListFormatedWithAdress>
    <izvorni_sadrzaj>
      <item>BRLJAFA I FILIPOVIĆ j.d.o.o. POREČ, Kadumi 4, 52440 Poreč</item>
    </izvorni_sadrzaj>
    <derivirana_varijabla naziv="DomainObject.Predmet.ProtuStrankaListFormatedWithAdress_1">
      <item>BRLJAFA I FILIPOVIĆ j.d.o.o. POREČ, Kadumi 4, 52440 Poreč</item>
    </derivirana_varijabla>
  </DomainObject.Predmet.ProtuStrankaListFormatedWithAdress>
  <DomainObject.Predmet.ProtuStrankaListFormatedWithAdressOIB>
    <izvorni_sadrzaj>
      <item>BRLJAFA I FILIPOVIĆ j.d.o.o. POREČ, OIB 35920794563, Kadumi 4, 52440 Poreč</item>
    </izvorni_sadrzaj>
    <derivirana_varijabla naziv="DomainObject.Predmet.ProtuStrankaListFormatedWithAdressOIB_1">
      <item>BRLJAFA I FILIPOVIĆ j.d.o.o. POREČ, OIB 35920794563, Kadumi 4, 52440 Poreč</item>
    </derivirana_varijabla>
  </DomainObject.Predmet.ProtuStrankaListFormatedWithAdressOIB>
  <DomainObject.Predmet.ProtuStrankaListNazivFormated>
    <izvorni_sadrzaj>
      <item>BRLJAFA I FILIPOVIĆ j.d.o.o. POREČ</item>
    </izvorni_sadrzaj>
    <derivirana_varijabla naziv="DomainObject.Predmet.ProtuStrankaListNazivFormated_1">
      <item>BRLJAFA I FILIPOVIĆ j.d.o.o. POREČ</item>
    </derivirana_varijabla>
  </DomainObject.Predmet.ProtuStrankaListNazivFormated>
  <DomainObject.Predmet.ProtuStrankaListNazivFormatedOIB>
    <izvorni_sadrzaj>
      <item>BRLJAFA I FILIPOVIĆ j.d.o.o. POREČ, OIB 35920794563</item>
    </izvorni_sadrzaj>
    <derivirana_varijabla naziv="DomainObject.Predmet.ProtuStrankaListNazivFormatedOIB_1">
      <item>BRLJAFA I FILIPOVIĆ j.d.o.o. POREČ, OIB 35920794563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BRLJAFA I FILIPOVIĆ j.d.o.o. POREČ</izvorni_sadrzaj>
    <derivirana_varijabla naziv="DomainObject.Predmet.ProtustrankaIDrugi_1">BRLJAFA I FILIPOVIĆ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BRLJAFA I FILIPOVIĆ j.d.o.o. POREČ, OIB 35920794563, Kadumi 4, 52440 Poreč</izvorni_sadrzaj>
    <derivirana_varijabla naziv="DomainObject.Predmet.ProtustrankaIDrugiAdressOIB_1">BRLJAFA I FILIPOVIĆ j.d.o.o. POREČ, OIB 35920794563, Kadumi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BRLJAFA I FILIPOVIĆ j.d.o.o. POREČ</item>
    </izvorni_sadrzaj>
    <derivirana_varijabla naziv="DomainObject.Predmet.SudioniciListNaziv_1">
      <item>FINANCIJSKA AGENCIJA, RC RIJEKA, PODRUŽNICA PULA, PULA</item>
      <item>BRLJAFA I FILIPOVIĆ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BRLJAFA I FILIPOVIĆ j.d.o.o. POREČ, OIB 35920794563, Kadumi 4,52440 Poreč</item>
    </izvorni_sadrzaj>
    <derivirana_varijabla naziv="DomainObject.Predmet.SudioniciListAdressOIB_1">
      <item>FINANCIJSKA AGENCIJA, RC RIJEKA, PODRUŽNICA PULA, PULA, OIB 85821130368, Giardini 5,52100 Pula</item>
      <item>BRLJAFA I FILIPOVIĆ j.d.o.o. POREČ, OIB 35920794563, Kadumi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35920794563</item>
    </izvorni_sadrzaj>
    <derivirana_varijabla naziv="DomainObject.Predmet.SudioniciListNazivOIB_1">
      <item>, OIB 85821130368</item>
      <item>, OIB 35920794563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3635</properties:Characters>
  <properties:Lines>90</properties:Lines>
  <properties:Paragraphs>31</properties:Paragraphs>
  <properties:TotalTime>1</properties:TotalTime>
  <properties:ScaleCrop>false</properties:ScaleCrop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2017-06-14T12:36:00Z</dcterms:created>
  <dc:creator>Morena Brajuha</dc:creator>
  <dc:description/>
  <cp:keywords/>
  <cp:lastModifiedBy>Morena Brajuha</cp:lastModifiedBy>
  <cp:lastPrinted>2017-06-16T08:21:00Z</cp:lastPrinted>
  <dcterms:modified xmlns:xsi="http://www.w3.org/2001/XMLSchema-instance" xsi:type="dcterms:W3CDTF">2017-06-16T08:21:00Z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