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edf6" w14:paraId="da9edf6" w:rsidRDefault="00B808E5" w:rsidP="00B808E5" w:rsidR="00B808E5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5675" cx="727075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67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08E5" w:rsidP="00B808E5" w:rsidR="00B808E5">
      <w:pPr>
        <w:spacing w:after="0"/>
      </w:pPr>
      <w:r>
        <w:t xml:space="preserve">         REPUBLIKA HRVATSKA</w:t>
      </w:r>
    </w:p>
    <w:p w:rsidRDefault="00B808E5" w:rsidP="00B808E5" w:rsidR="00B808E5">
      <w:pPr>
        <w:spacing w:after="0"/>
      </w:pPr>
      <w:r>
        <w:t xml:space="preserve"> TRGOVAČKI SUD U VARAŽDINU</w:t>
      </w:r>
    </w:p>
    <w:p w:rsidRDefault="00B808E5" w:rsidP="00B808E5" w:rsidR="00B808E5">
      <w:pPr>
        <w:spacing w:after="0"/>
      </w:pPr>
      <w:r>
        <w:t xml:space="preserve">           Braće Radić 2, Varaždin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  <w:jc w:val="center"/>
      </w:pPr>
      <w:r>
        <w:t>U  I M E  R E P U B L I K E  H R V A T S K E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  <w:jc w:val="center"/>
      </w:pPr>
      <w:r>
        <w:t>R J E Š E NJ E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HB IMPRESSUM d.o.o., OIB: 08738005776 sa sjedištem u Varaždinska ulica I. odvojak </w:t>
      </w:r>
      <w:proofErr w:type="spellStart"/>
      <w:r>
        <w:t>bb</w:t>
      </w:r>
      <w:proofErr w:type="spellEnd"/>
      <w:r>
        <w:t xml:space="preserve">, 42000 </w:t>
      </w:r>
      <w:proofErr w:type="spellStart"/>
      <w:r>
        <w:t>Jalkovec</w:t>
      </w:r>
      <w:proofErr w:type="spellEnd"/>
      <w:r>
        <w:t xml:space="preserve">, dana 30. kolovoza 2016. </w:t>
      </w:r>
    </w:p>
    <w:p w:rsidRDefault="00B808E5" w:rsidP="00B808E5" w:rsidR="00B808E5">
      <w:pPr>
        <w:spacing w:after="0"/>
        <w:jc w:val="both"/>
      </w:pPr>
    </w:p>
    <w:p w:rsidRDefault="00B808E5" w:rsidP="00B808E5" w:rsidR="00B808E5">
      <w:pPr>
        <w:spacing w:after="0"/>
        <w:jc w:val="center"/>
      </w:pPr>
      <w:r>
        <w:t>r i j e š i o  j e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  <w:ind w:firstLine="708"/>
        <w:jc w:val="both"/>
      </w:pPr>
      <w:r>
        <w:t xml:space="preserve">I/ Otvara se stečajni postupak nad stečajnim dužnikom HB IMPRESSUM d.o.o., OIB: 08738005776 sa sjedištem u Varaždinska ulica I. odvojak </w:t>
      </w:r>
      <w:proofErr w:type="spellStart"/>
      <w:r>
        <w:t>bb</w:t>
      </w:r>
      <w:proofErr w:type="spellEnd"/>
      <w:r>
        <w:t xml:space="preserve">, 42000 </w:t>
      </w:r>
      <w:proofErr w:type="spellStart"/>
      <w:r>
        <w:t>Jalkovec</w:t>
      </w:r>
      <w:proofErr w:type="spellEnd"/>
      <w:r>
        <w:t>, s danom 30. kolovoza 2016. u 15,00 sati.</w:t>
      </w:r>
    </w:p>
    <w:p w:rsidRDefault="00B808E5" w:rsidP="00B808E5" w:rsidR="00B808E5">
      <w:pPr>
        <w:spacing w:after="0"/>
        <w:jc w:val="both"/>
      </w:pPr>
    </w:p>
    <w:p w:rsidRDefault="00B808E5" w:rsidP="00B808E5" w:rsidR="00B808E5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HB IMPRESSUM d.o.o., OIB: 08738005776 sa sjedištem u Varaždinska ulica I. odvojak </w:t>
      </w:r>
      <w:proofErr w:type="spellStart"/>
      <w:r>
        <w:t>bb</w:t>
      </w:r>
      <w:proofErr w:type="spellEnd"/>
      <w:r>
        <w:t xml:space="preserve">, 42000 </w:t>
      </w:r>
      <w:proofErr w:type="spellStart"/>
      <w:r>
        <w:t>Jalkovec</w:t>
      </w:r>
      <w:proofErr w:type="spellEnd"/>
      <w:r>
        <w:t>.</w:t>
      </w:r>
    </w:p>
    <w:p w:rsidRDefault="00B808E5" w:rsidP="00B808E5" w:rsidR="00B808E5">
      <w:pPr>
        <w:spacing w:after="0"/>
        <w:jc w:val="both"/>
      </w:pPr>
    </w:p>
    <w:p w:rsidRDefault="00B808E5" w:rsidP="00B808E5" w:rsidR="00B808E5">
      <w:pPr>
        <w:spacing w:after="0"/>
        <w:ind w:firstLine="708"/>
        <w:jc w:val="both"/>
      </w:pPr>
      <w:r>
        <w:t xml:space="preserve">III/ Za stečajnog upravitelja imenuje se </w:t>
      </w:r>
      <w:r w:rsidR="00EE2198">
        <w:t xml:space="preserve">Snježana </w:t>
      </w:r>
      <w:proofErr w:type="spellStart"/>
      <w:r w:rsidR="00EE2198">
        <w:t>Drenški</w:t>
      </w:r>
      <w:proofErr w:type="spellEnd"/>
      <w:r w:rsidR="00EE2198">
        <w:t>, OIB: 91456479037, Sunčani put 8, 10430 Samobor.</w:t>
      </w:r>
    </w:p>
    <w:p w:rsidRDefault="00B808E5" w:rsidP="00B808E5" w:rsidR="00B808E5">
      <w:pPr>
        <w:spacing w:after="0"/>
        <w:jc w:val="both"/>
        <w:rPr>
          <w:color w:val="FF0000"/>
        </w:rPr>
      </w:pPr>
    </w:p>
    <w:p w:rsidRDefault="00B808E5" w:rsidP="00B808E5" w:rsidR="00B808E5">
      <w:pPr>
        <w:spacing w:after="0"/>
        <w:ind w:firstLine="708"/>
        <w:jc w:val="both"/>
      </w:pPr>
      <w:r>
        <w:t>IV/ Ovo rješenje objavit će se na e-oglasnoj ploči suda.</w:t>
      </w:r>
    </w:p>
    <w:p w:rsidRDefault="00B808E5" w:rsidP="00B808E5" w:rsidR="00B808E5">
      <w:pPr>
        <w:spacing w:after="0"/>
        <w:jc w:val="both"/>
      </w:pPr>
    </w:p>
    <w:p w:rsidRDefault="00B808E5" w:rsidP="00B808E5" w:rsidR="00B808E5">
      <w:pPr>
        <w:spacing w:after="0"/>
        <w:ind w:firstLine="708"/>
        <w:jc w:val="both"/>
      </w:pPr>
      <w:r>
        <w:t xml:space="preserve">V/ Po pravomoćnosti ovoga rješenja stečajni dužnik HB IMPRESSUM d.o.o., OIB: 08738005776 sa sjedištem u Varaždinska ulica I. odvojak </w:t>
      </w:r>
      <w:proofErr w:type="spellStart"/>
      <w:r>
        <w:t>bb</w:t>
      </w:r>
      <w:proofErr w:type="spellEnd"/>
      <w:r>
        <w:t xml:space="preserve">, 42000 </w:t>
      </w:r>
      <w:proofErr w:type="spellStart"/>
      <w:r>
        <w:t>Jalkovec</w:t>
      </w:r>
      <w:proofErr w:type="spellEnd"/>
      <w:r>
        <w:t>, biti će brisan iz sudskog registra.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  <w:jc w:val="center"/>
      </w:pPr>
      <w:r>
        <w:t>Obrazloženje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  <w:jc w:val="both"/>
      </w:pPr>
      <w:r>
        <w:tab/>
        <w:t xml:space="preserve">Predlagatelj je dana 24. lipnja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dana objave oglasa na e-oglasnoj ploči suda predlože otvaranje stečajnoga postupka.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  <w:jc w:val="center"/>
      </w:pPr>
      <w:r>
        <w:t>U Varaždinu, 30. kolovoza 2016. godine.</w:t>
      </w:r>
    </w:p>
    <w:p w:rsidRDefault="00B808E5" w:rsidP="00B808E5" w:rsidR="00B808E5">
      <w:pPr>
        <w:spacing w:after="0"/>
        <w:jc w:val="center"/>
      </w:pPr>
    </w:p>
    <w:p w:rsidRDefault="00B808E5" w:rsidP="00B808E5" w:rsidR="00B808E5">
      <w:pPr>
        <w:spacing w:after="0"/>
        <w:jc w:val="center"/>
      </w:pPr>
    </w:p>
    <w:p w:rsidRDefault="00B808E5" w:rsidP="00B808E5" w:rsidR="00B808E5">
      <w:pPr>
        <w:spacing w:after="0"/>
        <w:ind w:left="4956"/>
        <w:jc w:val="center"/>
      </w:pPr>
      <w:r>
        <w:t>Sudska savjetnica</w:t>
      </w:r>
    </w:p>
    <w:p w:rsidRDefault="00B808E5" w:rsidP="00B808E5" w:rsidR="00B808E5">
      <w:pPr>
        <w:spacing w:after="0"/>
        <w:ind w:left="4956"/>
        <w:jc w:val="center"/>
      </w:pPr>
    </w:p>
    <w:p w:rsidRDefault="00B808E5" w:rsidP="00B808E5" w:rsidR="00B808E5">
      <w:pPr>
        <w:spacing w:after="0"/>
        <w:ind w:left="4956"/>
        <w:jc w:val="center"/>
      </w:pPr>
      <w:r>
        <w:t>Janja Topol</w:t>
      </w:r>
    </w:p>
    <w:p w:rsidRDefault="00B808E5" w:rsidP="00B808E5" w:rsidR="00B808E5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808E5" w:rsidP="00B808E5" w:rsidR="00B808E5">
      <w:pPr>
        <w:spacing w:after="0"/>
      </w:pPr>
      <w:r>
        <w:t xml:space="preserve">                                               </w:t>
      </w:r>
    </w:p>
    <w:p w:rsidRDefault="00B808E5" w:rsidP="00B808E5" w:rsidR="00B808E5">
      <w:pPr>
        <w:spacing w:after="0"/>
      </w:pPr>
      <w:r>
        <w:tab/>
        <w:t xml:space="preserve">UPUTA O PRAVNOM LIJEKU: </w:t>
      </w:r>
    </w:p>
    <w:p w:rsidRDefault="00B808E5" w:rsidP="00B808E5" w:rsidR="00B808E5">
      <w:pPr>
        <w:spacing w:after="0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B808E5" w:rsidP="00B808E5" w:rsidR="00B808E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</w:pPr>
    </w:p>
    <w:p w:rsidRDefault="00B808E5" w:rsidP="00B808E5" w:rsidR="00B808E5">
      <w:pPr>
        <w:spacing w:after="0"/>
      </w:pPr>
      <w:r>
        <w:t>DNA:</w:t>
      </w:r>
    </w:p>
    <w:p w:rsidRDefault="00B808E5" w:rsidP="00B808E5" w:rsidR="00B808E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808E5" w:rsidP="00B808E5" w:rsidR="00B808E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808E5" w:rsidP="00B808E5" w:rsidR="00B808E5">
      <w:pPr>
        <w:numPr>
          <w:ilvl w:val="0"/>
          <w:numId w:val="47"/>
        </w:numPr>
        <w:spacing w:after="0"/>
        <w:jc w:val="both"/>
      </w:pPr>
      <w:r>
        <w:t xml:space="preserve">Dužnik HB IMPRESSUM d.o.o., Varaždinska ulica I. odvojak </w:t>
      </w:r>
      <w:proofErr w:type="spellStart"/>
      <w:r>
        <w:t>bb</w:t>
      </w:r>
      <w:proofErr w:type="spellEnd"/>
      <w:r>
        <w:t xml:space="preserve">, 42000 </w:t>
      </w:r>
      <w:proofErr w:type="spellStart"/>
      <w:r>
        <w:t>Jalkovec</w:t>
      </w:r>
      <w:proofErr w:type="spellEnd"/>
    </w:p>
    <w:p w:rsidRDefault="00B808E5" w:rsidP="00B808E5" w:rsidR="00B808E5">
      <w:pPr>
        <w:numPr>
          <w:ilvl w:val="0"/>
          <w:numId w:val="47"/>
        </w:numPr>
        <w:spacing w:after="0"/>
      </w:pPr>
      <w:r>
        <w:t>Sudski registar ovog suda</w:t>
      </w:r>
    </w:p>
    <w:p w:rsidRDefault="00B808E5" w:rsidP="00B808E5" w:rsidR="00B808E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Ministarstvo financija, Porezna uprava, Ispostava Varaždin, 42000 Varaždin, </w:t>
      </w:r>
      <w:proofErr w:type="spellStart"/>
      <w:r>
        <w:t>Graberje</w:t>
      </w:r>
      <w:proofErr w:type="spellEnd"/>
      <w:r>
        <w:t xml:space="preserve"> 1</w:t>
      </w:r>
    </w:p>
    <w:p w:rsidRDefault="00B808E5" w:rsidP="00B808E5" w:rsidR="00B808E5">
      <w:pPr>
        <w:numPr>
          <w:ilvl w:val="0"/>
          <w:numId w:val="47"/>
        </w:numPr>
        <w:spacing w:after="0"/>
      </w:pPr>
      <w:r>
        <w:t xml:space="preserve">Stečajni upravitelj </w:t>
      </w:r>
      <w:r w:rsidR="00EE2198">
        <w:t xml:space="preserve">Snježana </w:t>
      </w:r>
      <w:proofErr w:type="spellStart"/>
      <w:r w:rsidR="00EE2198">
        <w:t>Drenški</w:t>
      </w:r>
      <w:proofErr w:type="spellEnd"/>
      <w:r w:rsidR="00EE2198">
        <w:t>, Sunčani put 8, 10430 Samobor</w:t>
      </w:r>
    </w:p>
    <w:p w:rsidRDefault="00B808E5" w:rsidP="00B808E5" w:rsidR="00B808E5">
      <w:pPr>
        <w:numPr>
          <w:ilvl w:val="0"/>
          <w:numId w:val="47"/>
        </w:numPr>
        <w:spacing w:after="0"/>
      </w:pPr>
      <w:r>
        <w:t>E-oglasna ploča suda</w:t>
      </w:r>
    </w:p>
    <w:p w:rsidRDefault="00B808E5" w:rsidP="00B808E5" w:rsidR="00B808E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AE649C" w:rsidP="00B808E5" w:rsidR="00AE649C" w:rsidRPr="00B76F3C">
      <w:pPr>
        <w:pStyle w:val="Naslov3"/>
        <w:ind w:firstLine="0" w:left="0"/>
      </w:pPr>
    </w:p>
    <w:p w:rsidRDefault="00FB45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0242" w:rsidP="00EE2198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C1" w:rsidP="00537B78" w:rsidR="00FB45C1">
      <w:r>
        <w:separator/>
      </w:r>
    </w:p>
  </w:endnote>
  <w:endnote w:id="0" w:type="continuationSeparator">
    <w:p w:rsidRDefault="00FB45C1" w:rsidP="00537B78" w:rsidR="00FB4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C1" w:rsidP="00537B78" w:rsidR="00FB45C1">
      <w:r>
        <w:separator/>
      </w:r>
    </w:p>
  </w:footnote>
  <w:footnote w:id="0" w:type="continuationSeparator">
    <w:p w:rsidRDefault="00FB45C1" w:rsidP="00537B78" w:rsidR="00FB4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8E5" w:rsidR="008333A9">
    <w:pPr>
      <w:pStyle w:val="Zaglavlje"/>
    </w:pPr>
    <w:r>
      <w:rPr>
        <w:rStyle w:val="PozadinaSvijetloCrvena"/>
        <w:shd w:fill="auto" w:color="auto" w:val="clear"/>
      </w:rPr>
      <w:t>Poslovni broj: 1 St-896/16-4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B59CB94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5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8DA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887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19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5C1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1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201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St-896/2016-4</izvorni_sadrzaj>
    <derivirana_varijabla naziv="DomainObject.Oznaka_1">St-896/2016-4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IMPRESSUM - društvo s ograničenom odgovornošću za proizvodnju i usluge</izvorni_sadrzaj>
    <derivirana_varijabla naziv="DomainObject.Predmet.ProtustrankaFormated_1">  HB IMPRESSUM - društvo s ograničenom odgovornošću za proizvodnju i usluge</derivirana_varijabla>
  </DomainObject.Predmet.ProtustrankaFormated>
  <DomainObject.Predmet.ProtustrankaFormatedOIB>
    <izvorni_sadrzaj>  HB IMPRESSUM - društvo s ograničenom odgovornošću za proizvodnju i usluge, OIB 08738005776</izvorni_sadrzaj>
    <derivirana_varijabla naziv="DomainObject.Predmet.ProtustrankaFormatedOIB_1">  HB IMPRESSUM - društvo s ograničenom odgovornošću za proizvodnju i usluge, OIB 08738005776</derivirana_varijabla>
  </DomainObject.Predmet.ProtustrankaFormatedOIB>
  <DomainObject.Predmet.ProtustrankaFormatedWithAdress>
    <izvorni_sadrzaj> HB IMPRESSUM - društvo s ograničenom odgovornošću za proizvodnju i usluge, Varaždinska ulica, I. odvojak/bb, 42000 Jalkovec</izvorni_sadrzaj>
    <derivirana_varijabla naziv="DomainObject.Predmet.ProtustrankaFormatedWithAdress_1"> HB IMPRESSUM - društvo s ograničenom odgovornošću za proizvodnju i usluge, Varaždinska ulica, I. odvojak/bb, 42000 Jalkovec</derivirana_varijabla>
  </DomainObject.Predmet.ProtustrankaFormatedWithAdress>
  <DomainObject.Predmet.ProtustrankaFormatedWithAdressOIB>
    <izvorni_sadrzaj> HB IMPRESSUM - društvo s ograničenom odgovornošću za proizvodnju i usluge, OIB 08738005776, Varaždinska ulica, I. odvojak/bb, 42000 Jalkovec</izvorni_sadrzaj>
    <derivirana_varijabla naziv="DomainObject.Predmet.ProtustrankaFormatedWithAdressOIB_1"> HB IMPRESSUM - društvo s ograničenom odgovornošću za proizvodnju i usluge, OIB 08738005776, Varaždinska ulica, I. odvojak/bb, 42000 Jalkovec</derivirana_varijabla>
  </DomainObject.Predmet.ProtustrankaFormatedWithAdressOIB>
  <DomainObject.Predmet.ProtustrankaWithAdress>
    <izvorni_sadrzaj>HB IMPRESSUM - društvo s ograničenom odgovornošću za proizvodnju i usluge Varaždinska ulica, I. odvojak/bb, 42000 Jalkovec</izvorni_sadrzaj>
    <derivirana_varijabla naziv="DomainObject.Predmet.ProtustrankaWithAdress_1">HB IMPRESSUM - društvo s ograničenom odgovornošću za proizvodnju i usluge Varaždinska ulica, I. odvojak/bb, 42000 Jalkovec</derivirana_varijabla>
  </DomainObject.Predmet.ProtustrankaWithAdress>
  <DomainObject.Predmet.ProtustrankaWithAdressOIB>
    <izvorni_sadrzaj>HB IMPRESSUM - društvo s ograničenom odgovornošću za proizvodnju i usluge, OIB 08738005776, Varaždinska ulica, I. odvojak/bb, 42000 Jalkovec</izvorni_sadrzaj>
    <derivirana_varijabla naziv="DomainObject.Predmet.ProtustrankaWithAdressOIB_1">HB IMPRESSUM - društvo s ograničenom odgovornošću za proizvodnju i usluge, OIB 08738005776, Varaždinska ulica, I. odvojak/bb, 42000 Jalkovec</derivirana_varijabla>
  </DomainObject.Predmet.ProtustrankaWithAdressOIB>
  <DomainObject.Predmet.ProtustrankaNazivFormated>
    <izvorni_sadrzaj>HB IMPRESSUM - društvo s ograničenom odgovornošću za proizvodnju i usluge</izvorni_sadrzaj>
    <derivirana_varijabla naziv="DomainObject.Predmet.ProtustrankaNazivFormated_1">HB IMPRESSUM - društvo s ograničenom odgovornošću za proizvodnju i usluge</derivirana_varijabla>
  </DomainObject.Predmet.ProtustrankaNazivFormated>
  <DomainObject.Predmet.ProtustrankaNazivFormatedOIB>
    <izvorni_sadrzaj>HB IMPRESSUM - društvo s ograničenom odgovornošću za proizvodnju i usluge, OIB 08738005776</izvorni_sadrzaj>
    <derivirana_varijabla naziv="DomainObject.Predmet.ProtustrankaNazivFormatedOIB_1">HB IMPRESSUM - društvo s ograničenom odgovornošću za proizvodnju i usluge, OIB 08738005776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15395.76</izvorni_sadrzaj>
    <derivirana_varijabla naziv="DomainObject.Predmet.TrenutnaVrijednost_1">15395.76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HB IMPRESSUM - društvo s ograničenom odgovornošću za proizvodnju i usluge</item>
    </izvorni_sadrzaj>
    <derivirana_varijabla naziv="DomainObject.Predmet.ProtuStrankaListFormated_1">
      <item>HB IMPRESSUM - društvo s ograničenom odgovornošću za proizvodnju i usluge</item>
    </derivirana_varijabla>
  </DomainObject.Predmet.ProtuStrankaListFormated>
  <DomainObject.Predmet.ProtuStrankaListFormatedOIB>
    <izvorni_sadrzaj>
      <item>HB IMPRESSUM - društvo s ograničenom odgovornošću za proizvodnju i usluge, OIB 08738005776</item>
    </izvorni_sadrzaj>
    <derivirana_varijabla naziv="DomainObject.Predmet.ProtuStrankaListFormatedOIB_1">
      <item>HB IMPRESSUM - društvo s ograničenom odgovornošću za proizvodnju i usluge, OIB 08738005776</item>
    </derivirana_varijabla>
  </DomainObject.Predmet.ProtuStrankaListFormatedOIB>
  <DomainObject.Predmet.ProtuStrankaListFormatedWithAdress>
    <izvorni_sadrzaj>
      <item>HB IMPRESSUM - društvo s ograničenom odgovornošću za proizvodnju i usluge, Varaždinska ulica, I. odvojak/bb, 42000 Jalkovec</item>
    </izvorni_sadrzaj>
    <derivirana_varijabla naziv="DomainObject.Predmet.ProtuStrankaListFormatedWithAdress_1">
      <item>HB IMPRESSUM - društvo s ograničenom odgovornošću za proizvodnju i usluge, Varaždinska ulica, I. odvojak/bb, 42000 Jalkovec</item>
    </derivirana_varijabla>
  </DomainObject.Predmet.ProtuStrankaListFormatedWithAdress>
  <DomainObject.Predmet.ProtuStrankaListFormatedWithAdressOIB>
    <izvorni_sadrzaj>
      <item>HB IMPRESSUM - društvo s ograničenom odgovornošću za proizvodnju i usluge, OIB 08738005776, Varaždinska ulica, I. odvojak/bb, 42000 Jalkovec</item>
    </izvorni_sadrzaj>
    <derivirana_varijabla naziv="DomainObject.Predmet.ProtuStrankaListFormatedWithAdressOIB_1">
      <item>HB IMPRESSUM - društvo s ograničenom odgovornošću za proizvodnju i usluge, OIB 08738005776, Varaždinska ulica, I. odvojak/bb, 42000 Jalkovec</item>
    </derivirana_varijabla>
  </DomainObject.Predmet.ProtuStrankaListFormatedWithAdressOIB>
  <DomainObject.Predmet.ProtuStrankaListNazivFormated>
    <izvorni_sadrzaj>
      <item>HB IMPRESSUM - društvo s ograničenom odgovornošću za proizvodnju i usluge</item>
    </izvorni_sadrzaj>
    <derivirana_varijabla naziv="DomainObject.Predmet.ProtuStrankaListNazivFormated_1">
      <item>HB IMPRESSUM - društvo s ograničenom odgovornošću za proizvodnju i usluge</item>
    </derivirana_varijabla>
  </DomainObject.Predmet.ProtuStrankaListNazivFormated>
  <DomainObject.Predmet.ProtuStrankaListNazivFormatedOIB>
    <izvorni_sadrzaj>
      <item>HB IMPRESSUM - društvo s ograničenom odgovornošću za proizvodnju i usluge, OIB 08738005776</item>
    </izvorni_sadrzaj>
    <derivirana_varijabla naziv="DomainObject.Predmet.ProtuStrankaListNazivFormatedOIB_1">
      <item>HB IMPRESSUM - društvo s ograničenom odgovornošću za proizvodnju i usluge, OIB 08738005776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St-896/2016-4</izvorni_sadrzaj>
    <derivirana_varijabla naziv="DomainObject.PoslovniBrojDokumenta_1">St-896/2016-4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HB IMPRESSUM - društvo s ograničenom odgovornošću za proizvodnju i usluge</izvorni_sadrzaj>
    <derivirana_varijabla naziv="DomainObject.Predmet.ProtustrankaIDrugi_1">HB IMPRESSUM -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HB IMPRESSUM - društvo s ograničenom odgovornošću za proizvodnju i usluge, OIB 08738005776, Varaždinska ulica, I. odvojak/bb, 42000 Jalkovec</izvorni_sadrzaj>
    <derivirana_varijabla naziv="DomainObject.Predmet.ProtustrankaIDrugiAdressOIB_1">HB IMPRESSUM - društvo s ograničenom odgovornošću za proizvodnju i usluge, OIB 08738005776, Varaždinska ulica, I. odvojak/bb,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HB IMPRESSUM - društvo s ograničenom odgovornošću za proizvodnju i usluge</item>
      <item>sudski registar</item>
    </izvorni_sadrzaj>
    <derivirana_varijabla naziv="DomainObject.Predmet.SudioniciListNaziv_1">
      <item>Financijska agencija</item>
      <item>HB IMPRESSUM -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</item>
      <item>HB IMPRESSUM - društvo s ograničenom odgovornošću za proizvodnju i usluge, OIB 08738005776, Varaždinska ulica, I. odvojak/bb,42000 Jalkovec</item>
      <item>sudski registar</item>
    </izvorni_sadrzaj>
    <derivirana_varijabla naziv="DomainObject.Predmet.SudioniciListAdressOIB_1">
      <item>Financijska agencija, OIB 85821130368</item>
      <item>HB IMPRESSUM - društvo s ograničenom odgovornošću za proizvodnju i usluge, OIB 08738005776, Varaždinska ulica, I. odvojak/bb,42000 Jalkovec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0DAA4-3A92-4ABF-AE9B-89BAD609D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543</properties:Words>
  <properties:Characters>2895</properties:Characters>
  <properties:Lines>86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2016-08-30T11:49:00Z</cp:lastPrinted>
  <dcterms:modified xmlns:xsi="http://www.w3.org/2001/XMLSchema-instance" xsi:type="dcterms:W3CDTF">2016-08-30T11:49:00Z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