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912f" w14:paraId="bfc912f" w:rsidRDefault="009A3118" w:rsidP="00F0636B" w:rsidR="00B46CF5" w:rsidRPr="005A7D4D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D12" w:rsidRPr="0071123E">
        <w:rPr>
          <w:rFonts w:hAnsi="Times New Roman" w:ascii="Times New Roman"/>
          <w:b/>
        </w:rPr>
        <w:t>48 St-</w:t>
      </w:r>
      <w:r w:rsidR="00762C85">
        <w:rPr>
          <w:rFonts w:hAnsi="Times New Roman" w:ascii="Times New Roman"/>
          <w:b/>
        </w:rPr>
        <w:t>5021</w:t>
      </w:r>
      <w:r w:rsidR="001A0D12" w:rsidRPr="0071123E">
        <w:rPr>
          <w:rFonts w:hAnsi="Times New Roman" w:ascii="Times New Roman"/>
          <w:b/>
        </w:rPr>
        <w:t>/16</w:t>
      </w:r>
      <w:r w:rsidR="001A0D12">
        <w:rPr>
          <w:rFonts w:hAnsi="Times New Roman" w:ascii="Times New Roman"/>
          <w:b/>
        </w:rPr>
        <w:t>-11</w:t>
      </w:r>
      <w:r w:rsidR="00F0636B" w:rsidRPr="005A7D4D">
        <w:rPr>
          <w:rFonts w:hAnsi="Times New Roman" w:ascii="Times New Roman"/>
          <w:b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D46452">
        <w:rPr>
          <w:rFonts w:hAnsi="Times New Roman" w:ascii="Times New Roman"/>
        </w:rPr>
        <w:t>VN AGROGRADNJA d.o.o. Demerje, Ulica Darka Mateše 4, OIB: 85235205236, MBS: 080802729</w:t>
      </w:r>
      <w:r w:rsidR="001A0D12">
        <w:rPr>
          <w:rFonts w:hAnsi="Times New Roman" w:ascii="Times New Roman"/>
          <w:b/>
        </w:rPr>
        <w:t>,</w:t>
      </w:r>
      <w:r w:rsidR="001A0D12" w:rsidRPr="001A0D12">
        <w:rPr>
          <w:rFonts w:hAnsi="Times New Roman" w:ascii="Times New Roman"/>
        </w:rPr>
        <w:t xml:space="preserve"> </w:t>
      </w:r>
      <w:r w:rsidR="001A0D12" w:rsidRPr="009E6866">
        <w:rPr>
          <w:rFonts w:hAnsi="Times New Roman" w:ascii="Times New Roman"/>
        </w:rPr>
        <w:t>26. srpnja 2017.</w:t>
      </w:r>
    </w:p>
    <w:p w:rsidRDefault="001A0D12" w:rsidP="001725CA" w:rsidR="001A0D1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46452">
        <w:rPr>
          <w:rFonts w:hAnsi="Times New Roman" w:ascii="Times New Roman"/>
        </w:rPr>
        <w:t>VN AGROGRADNJA d.o.o. Demerje, Ulica Darka Mateše 4, OIB: 85235205236, MBS: 080802729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46452" w:rsidRPr="00D46452">
        <w:rPr>
          <w:rFonts w:hAnsi="Times New Roman" w:ascii="Times New Roman"/>
          <w:b/>
        </w:rPr>
        <w:t>5021</w:t>
      </w:r>
      <w:r w:rsidR="001A0D12">
        <w:rPr>
          <w:rFonts w:hAnsi="Times New Roman" w:ascii="Times New Roman"/>
          <w:b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1A0D12">
      <w:pPr>
        <w:jc w:val="center"/>
        <w:rPr>
          <w:rFonts w:hAnsi="Times New Roman" w:ascii="Times New Roman"/>
        </w:rPr>
      </w:pPr>
      <w:r w:rsidRPr="001A0D12">
        <w:rPr>
          <w:rFonts w:hAnsi="Times New Roman" w:ascii="Times New Roman"/>
        </w:rPr>
        <w:t xml:space="preserve">U </w:t>
      </w:r>
      <w:r w:rsidR="00E270CF" w:rsidRPr="001A0D12">
        <w:rPr>
          <w:rFonts w:hAnsi="Times New Roman" w:ascii="Times New Roman"/>
        </w:rPr>
        <w:t xml:space="preserve">Zagrebu, </w:t>
      </w:r>
      <w:r w:rsidR="001A0D12" w:rsidRPr="001A0D12">
        <w:rPr>
          <w:rFonts w:hAnsi="Times New Roman" w:ascii="Times New Roman"/>
        </w:rPr>
        <w:t>26. srpnja</w:t>
      </w:r>
      <w:r w:rsidR="00900D3F" w:rsidRPr="001A0D12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68" w:rsidP="00A83AC6" w:rsidR="00D73568">
      <w:r>
        <w:separator/>
      </w:r>
    </w:p>
  </w:endnote>
  <w:endnote w:id="0" w:type="continuationSeparator">
    <w:p w:rsidRDefault="00D73568" w:rsidP="00A83AC6" w:rsidR="00D7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68" w:rsidP="00A83AC6" w:rsidR="00D73568">
      <w:r>
        <w:separator/>
      </w:r>
    </w:p>
  </w:footnote>
  <w:footnote w:id="0" w:type="continuationSeparator">
    <w:p w:rsidRDefault="00D73568" w:rsidP="00A83AC6" w:rsidR="00D73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87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5A7D4D">
    <w:pPr>
      <w:pStyle w:val="Zaglavlje"/>
      <w:jc w:val="right"/>
      <w:rPr>
        <w:rFonts w:hAnsi="Times New Roman" w:ascii="Times New Roman"/>
        <w:b/>
      </w:rPr>
    </w:pPr>
    <w:r w:rsidRPr="005A7D4D">
      <w:rPr>
        <w:rFonts w:hAnsi="Times New Roman" w:ascii="Times New Roman"/>
        <w:b/>
      </w:rPr>
      <w:t xml:space="preserve">   48.</w:t>
    </w:r>
    <w:r w:rsidR="00A83AC6" w:rsidRPr="005A7D4D">
      <w:rPr>
        <w:rFonts w:hAnsi="Times New Roman" w:ascii="Times New Roman"/>
        <w:b/>
      </w:rPr>
      <w:t xml:space="preserve"> St-</w:t>
    </w:r>
    <w:r w:rsidR="00E270CF" w:rsidRPr="005A7D4D">
      <w:rPr>
        <w:rFonts w:hAnsi="Times New Roman" w:ascii="Times New Roman"/>
        <w:b/>
      </w:rPr>
      <w:t>33</w:t>
    </w:r>
    <w:r w:rsidR="001A0D12">
      <w:rPr>
        <w:rFonts w:hAnsi="Times New Roman" w:ascii="Times New Roman"/>
        <w:b/>
      </w:rPr>
      <w:t>25</w:t>
    </w:r>
    <w:r w:rsidR="00267D56" w:rsidRPr="005A7D4D">
      <w:rPr>
        <w:rFonts w:hAnsi="Times New Roman" w:ascii="Times New Roman"/>
        <w:b/>
      </w:rPr>
      <w:t>/1</w:t>
    </w:r>
    <w:r w:rsidR="001A0D12">
      <w:rPr>
        <w:rFonts w:hAnsi="Times New Roman" w:ascii="Times New Roman"/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A0D1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62C85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4874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46452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5021</izvorni_sadrzaj>
    <derivirana_varijabla naziv="DomainObject.Predmet.Broj_1">5021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St-5021/2016</izvorni_sadrzaj>
    <derivirana_varijabla naziv="DomainObject.Predmet.OznakaBroj_1">St-5021/2016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VN AGROGRADNJA d.o.o. zastupanog po punomoćniku BOŽIDAR ŠTEFKOVIĆ</izvorni_sadrzaj>
    <derivirana_varijabla naziv="DomainObject.Predmet.ProtustrankaFormated_1">  VN AGROGRADNJA d.o.o. zastupanog po punomoćniku BOŽIDAR ŠTEFKOVIĆ</derivirana_varijabla>
  </DomainObject.Predmet.ProtustrankaFormated>
  <DomainObject.Predmet.ProtustrankaFormatedOIB>
    <izvorni_sadrzaj>  VN AGROGRADNJA d.o.o., OIB 85235205236 zastupanog po punomoćniku BOŽIDAR ŠTEFKOVIĆ</izvorni_sadrzaj>
    <derivirana_varijabla naziv="DomainObject.Predmet.ProtustrankaFormatedOIB_1">  VN AGROGRADNJA d.o.o., OIB 85235205236 zastupanog po punomoćniku BOŽIDAR ŠTEFKOVIĆ</derivirana_varijabla>
  </DomainObject.Predmet.ProtustrankaFormatedOIB>
  <DomainObject.Predmet.ProtustrankaFormatedWithAdress>
    <izvorni_sadrzaj> VN AGROGRADNJA d.o.o., Ulica Darka Mateše 4, 10257 Demerje zastupanog po punomoćniku BOŽIDAR ŠTEFKOVIĆ</izvorni_sadrzaj>
    <derivirana_varijabla naziv="DomainObject.Predmet.ProtustrankaFormatedWithAdress_1"> VN AGROGRADNJA d.o.o., Ulica Darka Mateše 4, 10257 Demerje zastupanog po punomoćniku BOŽIDAR ŠTEFKOVIĆ</derivirana_varijabla>
  </DomainObject.Predmet.ProtustrankaFormatedWithAdress>
  <DomainObject.Predmet.ProtustrankaFormatedWithAdressOIB>
    <izvorni_sadrzaj> VN AGROGRADNJA d.o.o., OIB 85235205236, Ulica Darka Mateše 4, 10257 Demerje zastupanog po punomoćniku BOŽIDAR ŠTEFKOVIĆ</izvorni_sadrzaj>
    <derivirana_varijabla naziv="DomainObject.Predmet.ProtustrankaFormatedWithAdressOIB_1"> VN AGROGRADNJA d.o.o., OIB 85235205236, Ulica Darka Mateše 4, 10257 Demerje zastupanog po punomoćniku BOŽIDAR ŠTEFKOVIĆ</derivirana_varijabla>
  </DomainObject.Predmet.ProtustrankaFormatedWithAdressOIB>
  <DomainObject.Predmet.ProtustrankaWithAdress>
    <izvorni_sadrzaj>VN AGROGRADNJA d.o.o. Ulica Darka Mateše 4, 10257 Demerje</izvorni_sadrzaj>
    <derivirana_varijabla naziv="DomainObject.Predmet.ProtustrankaWithAdress_1">VN AGROGRADNJA d.o.o. Ulica Darka Mateše 4, 10257 Demerje</derivirana_varijabla>
  </DomainObject.Predmet.ProtustrankaWithAdress>
  <DomainObject.Predmet.ProtustrankaWithAdressOIB>
    <izvorni_sadrzaj>VN AGROGRADNJA d.o.o., OIB 85235205236, Ulica Darka Mateše 4, 10257 Demerje</izvorni_sadrzaj>
    <derivirana_varijabla naziv="DomainObject.Predmet.ProtustrankaWithAdressOIB_1">VN AGROGRADNJA d.o.o., OIB 85235205236, Ulica Darka Mateše 4, 10257 Demerje</derivirana_varijabla>
  </DomainObject.Predmet.ProtustrankaWithAdressOIB>
  <DomainObject.Predmet.ProtustrankaNazivFormated>
    <izvorni_sadrzaj>VN AGROGRADNJA d.o.o.</izvorni_sadrzaj>
    <derivirana_varijabla naziv="DomainObject.Predmet.ProtustrankaNazivFormated_1">VN AGROGRADNJA d.o.o.</derivirana_varijabla>
  </DomainObject.Predmet.ProtustrankaNazivFormated>
  <DomainObject.Predmet.ProtustrankaNazivFormatedOIB>
    <izvorni_sadrzaj>VN AGROGRADNJA d.o.o., OIB 85235205236</izvorni_sadrzaj>
    <derivirana_varijabla naziv="DomainObject.Predmet.ProtustrankaNazivFormatedOIB_1">VN AGROGRADNJA d.o.o., OIB 85235205236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VN AGROGRADNJA d.o.o. zastupanog po punomoćniku BOŽIDAR ŠTEFKOVIĆ</item>
    </izvorni_sadrzaj>
    <derivirana_varijabla naziv="DomainObject.Predmet.ProtuStrankaListFormated_1">
      <item>VN AGROGRADNJA d.o.o. zastupanog po punomoćniku BOŽIDAR ŠTEFKOVIĆ</item>
    </derivirana_varijabla>
  </DomainObject.Predmet.ProtuStrankaListFormated>
  <DomainObject.Predmet.ProtuStrankaListFormatedOIB>
    <izvorni_sadrzaj>
      <item>VN AGROGRADNJA d.o.o., OIB 85235205236 zastupanog po punomoćniku BOŽIDAR ŠTEFKOVIĆ</item>
    </izvorni_sadrzaj>
    <derivirana_varijabla naziv="DomainObject.Predmet.ProtuStrankaListFormatedOIB_1">
      <item>VN AGROGRADNJA d.o.o., OIB 85235205236 zastupanog po punomoćniku BOŽIDAR ŠTEFKOVIĆ</item>
    </derivirana_varijabla>
  </DomainObject.Predmet.ProtuStrankaListFormatedOIB>
  <DomainObject.Predmet.ProtuStrankaListFormatedWithAdress>
    <izvorni_sadrzaj>
      <item>VN AGROGRADNJA d.o.o., Ulica Darka Mateše 4, 10257 Demerje zastupanog po punomoćniku BOŽIDAR ŠTEFKOVIĆ</item>
    </izvorni_sadrzaj>
    <derivirana_varijabla naziv="DomainObject.Predmet.ProtuStrankaListFormatedWithAdress_1">
      <item>VN AGROGRADNJA d.o.o., Ulica Darka Mateše 4, 10257 Demerje zastupanog po punomoćniku BOŽIDAR ŠTEFKOVIĆ</item>
    </derivirana_varijabla>
  </DomainObject.Predmet.ProtuStrankaListFormatedWithAdress>
  <DomainObject.Predmet.ProtuStrankaListFormatedWithAdressOIB>
    <izvorni_sadrzaj>
      <item>VN AGROGRADNJA d.o.o., OIB 85235205236, Ulica Darka Mateše 4, 10257 Demerje zastupanog po punomoćniku BOŽIDAR ŠTEFKOVIĆ</item>
    </izvorni_sadrzaj>
    <derivirana_varijabla naziv="DomainObject.Predmet.ProtuStrankaListFormatedWithAdressOIB_1">
      <item>VN AGROGRADNJA d.o.o., OIB 85235205236, Ulica Darka Mateše 4, 10257 Demerje zastupanog po punomoćniku BOŽIDAR ŠTEFKOVIĆ</item>
    </derivirana_varijabla>
  </DomainObject.Predmet.ProtuStrankaListFormatedWithAdressOIB>
  <DomainObject.Predmet.ProtuStrankaListNazivFormated>
    <izvorni_sadrzaj>
      <item>VN AGROGRADNJA d.o.o.</item>
    </izvorni_sadrzaj>
    <derivirana_varijabla naziv="DomainObject.Predmet.ProtuStrankaListNazivFormated_1">
      <item>VN AGROGRADNJA d.o.o.</item>
    </derivirana_varijabla>
  </DomainObject.Predmet.ProtuStrankaListNazivFormated>
  <DomainObject.Predmet.ProtuStrankaListNazivFormatedOIB>
    <izvorni_sadrzaj>
      <item>VN AGROGRADNJA d.o.o., OIB 85235205236</item>
    </izvorni_sadrzaj>
    <derivirana_varijabla naziv="DomainObject.Predmet.ProtuStrankaListNazivFormatedOIB_1">
      <item>VN AGROGRADNJA d.o.o., OIB 85235205236</item>
    </derivirana_varijabla>
  </DomainObject.Predmet.ProtuStrankaListNazivFormatedOIB>
  <DomainObject.Predmet.OstaliListFormated>
    <izvorni_sadrzaj>
      <item>BOŽIDAR ŠTEFKOVIĆ punomoćnik sudionika u postupku VN AGROGRADNJA d.o.o.</item>
    </izvorni_sadrzaj>
    <derivirana_varijabla naziv="DomainObject.Predmet.OstaliListFormated_1">
      <item>BOŽIDAR ŠTEFKOVIĆ punomoćnik sudionika u postupku VN AGROGRADNJA d.o.o.</item>
    </derivirana_varijabla>
  </DomainObject.Predmet.OstaliListFormated>
  <DomainObject.Predmet.OstaliListFormatedOIB>
    <izvorni_sadrzaj>
      <item>BOŽIDAR ŠTEFKOVIĆ, OIB 93742830742 punomoćnik sudionika u postupku VN AGROGRADNJA d.o.o.</item>
    </izvorni_sadrzaj>
    <derivirana_varijabla naziv="DomainObject.Predmet.OstaliListFormatedOIB_1">
      <item>BOŽIDAR ŠTEFKOVIĆ, OIB 93742830742 punomoćnik sudionika u postupku VN AGROGRADNJA d.o.o.</item>
    </derivirana_varijabla>
  </DomainObject.Predmet.OstaliListFormatedOIB>
  <DomainObject.Predmet.OstaliListFormatedWithAdress>
    <izvorni_sadrzaj>
      <item>BOŽIDAR ŠTEFKOVIĆ, Ulica Darka Mateše 4, 10257 Demerje punomoćnik sudionika u postupku VN AGROGRADNJA d.o.o.</item>
    </izvorni_sadrzaj>
    <derivirana_varijabla naziv="DomainObject.Predmet.OstaliListFormatedWithAdress_1">
      <item>BOŽIDAR ŠTEFKOVIĆ, Ulica Darka Mateše 4, 10257 Demerje punomoćnik sudionika u postupku VN AGROGRADNJA d.o.o.</item>
    </derivirana_varijabla>
  </DomainObject.Predmet.OstaliListFormatedWithAdress>
  <DomainObject.Predmet.OstaliListFormatedWithAdressOIB>
    <izvorni_sadrzaj>
      <item>BOŽIDAR ŠTEFKOVIĆ, OIB 93742830742, Ulica Darka Mateše 4, 10257 Demerje punomoćnik sudionika u postupku VN AGROGRADNJA d.o.o.</item>
    </izvorni_sadrzaj>
    <derivirana_varijabla naziv="DomainObject.Predmet.OstaliListFormatedWithAdressOIB_1">
      <item>BOŽIDAR ŠTEFKOVIĆ, OIB 93742830742, Ulica Darka Mateše 4, 10257 Demerje punomoćnik sudionika u postupku VN AGROGRADNJA d.o.o.</item>
    </derivirana_varijabla>
  </DomainObject.Predmet.OstaliListFormatedWithAdressOIB>
  <DomainObject.Predmet.OstaliListNazivFormated>
    <izvorni_sadrzaj>
      <item>BOŽIDAR ŠTEFKOVIĆ</item>
    </izvorni_sadrzaj>
    <derivirana_varijabla naziv="DomainObject.Predmet.OstaliListNazivFormated_1">
      <item>BOŽIDAR ŠTEFKOVIĆ</item>
    </derivirana_varijabla>
  </DomainObject.Predmet.OstaliListNazivFormated>
  <DomainObject.Predmet.OstaliListNazivFormatedOIB>
    <izvorni_sadrzaj>
      <item>BOŽIDAR ŠTEFKOVIĆ, OIB 93742830742</item>
    </izvorni_sadrzaj>
    <derivirana_varijabla naziv="DomainObject.Predmet.OstaliListNazivFormatedOIB_1">
      <item>BOŽIDAR ŠTEFKOVIĆ, OIB 93742830742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VN AGROGRADNJA d.o.o.</izvorni_sadrzaj>
    <derivirana_varijabla naziv="DomainObject.Predmet.ProtustrankaIDrugi_1">VN AGROGRADNJA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VN AGROGRADNJA d.o.o., OIB 85235205236, Ulica Darka Mateše 4, 10257 Demerje</izvorni_sadrzaj>
    <derivirana_varijabla naziv="DomainObject.Predmet.ProtustrankaIDrugiAdressOIB_1">VN AGROGRADNJA d.o.o., OIB 85235205236, Ulica Darka Mateše 4, 10257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VN AGROGRADNJA d.o.o.</item>
      <item>BOŽIDAR ŠTEFKOVIĆ</item>
    </izvorni_sadrzaj>
    <derivirana_varijabla naziv="DomainObject.Predmet.SudioniciListNaziv_1">
      <item>FINA Regionalni centar Zagreb</item>
      <item>VN AGROGRADNJA d.o.o.</item>
      <item>BOŽIDAR ŠTEFKOVIĆ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VN AGROGRADNJA d.o.o., OIB 85235205236, Ulica Darka Mateše 4,10257 Demerje</item>
      <item>BOŽIDAR ŠTEFKOVIĆ, OIB 93742830742, Ulica Darka Mateše 4,10257 Demerje</item>
    </izvorni_sadrzaj>
    <derivirana_varijabla naziv="DomainObject.Predmet.SudioniciListAdressOIB_1">
      <item>FINA Regionalni centar Zagreb, OIB 85821130368, Trg svibanjskih žrtava 1995. br. 1,10000 Zagreb</item>
      <item>VN AGROGRADNJA d.o.o., OIB 85235205236, Ulica Darka Mateše 4,10257 Demerje</item>
      <item>BOŽIDAR ŠTEFKOVIĆ, OIB 93742830742, Ulica Darka Mateše 4,10257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85235205236</item>
      <item>, OIB 93742830742</item>
    </izvorni_sadrzaj>
    <derivirana_varijabla naziv="DomainObject.Predmet.SudioniciListNazivOIB_1">
      <item>, OIB 85821130368</item>
      <item>, OIB 85235205236</item>
      <item>, OIB 93742830742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81CB2-FF08-48E1-ACE5-A07EE5990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1797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2017-07-26T09:20:00Z</dcterms:created>
  <dc:creator>Vesna Fundurulić Perišin</dc:creator>
  <cp:lastModifiedBy>Zlatka Plivelić</cp:lastModifiedBy>
  <cp:lastPrinted>2017-07-26T09:20:00Z</cp:lastPrinted>
  <dcterms:modified xmlns:xsi="http://www.w3.org/2001/XMLSchema-instance" xsi:type="dcterms:W3CDTF">2017-07-26T09:22:00Z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