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04df" w14:paraId="71b04df" w:rsidRDefault="009F38F9" w:rsidP="00E34EFC" w:rsidR="009F38F9">
      <w:pPr>
        <w:jc w:val="both"/>
        <w15:collapsed w:val="false"/>
      </w:pPr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</w:r>
      <w:r w:rsidR="00724BEE">
        <w:t xml:space="preserve"> </w:t>
      </w:r>
      <w:r w:rsidR="00D70084">
        <w:t xml:space="preserve">Poslovni broj: 40 </w:t>
      </w:r>
      <w:proofErr w:type="spellStart"/>
      <w:r w:rsidR="00D70084">
        <w:t>Sp</w:t>
      </w:r>
      <w:proofErr w:type="spellEnd"/>
      <w:r w:rsidR="00D70084">
        <w:t>-</w:t>
      </w:r>
      <w:r w:rsidR="00724BEE">
        <w:t>49/2017-6</w:t>
      </w: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D70084">
        <w:t>Tihani Cišper</w:t>
      </w:r>
      <w:r>
        <w:t xml:space="preserve"> povodom prijedloga potrošača </w:t>
      </w:r>
      <w:r w:rsidR="00724BEE">
        <w:t xml:space="preserve">Željka </w:t>
      </w:r>
      <w:proofErr w:type="spellStart"/>
      <w:r w:rsidR="00724BEE">
        <w:t>Ivanušića</w:t>
      </w:r>
      <w:proofErr w:type="spellEnd"/>
      <w:r w:rsidR="00C948A8">
        <w:t xml:space="preserve">, OIB: </w:t>
      </w:r>
      <w:r w:rsidR="00724BEE">
        <w:t>43763136572</w:t>
      </w:r>
      <w:r w:rsidR="00C948A8">
        <w:t xml:space="preserve">, iz Zagreba, </w:t>
      </w:r>
      <w:proofErr w:type="spellStart"/>
      <w:r w:rsidR="00724BEE">
        <w:t>Kruševečka</w:t>
      </w:r>
      <w:proofErr w:type="spellEnd"/>
      <w:r w:rsidR="00724BEE">
        <w:t xml:space="preserve"> ulica 1</w:t>
      </w:r>
      <w:r w:rsidR="00C948A8">
        <w:t>,</w:t>
      </w:r>
      <w:r>
        <w:t xml:space="preserve"> za otvaranje postupka stečaja potrošača</w:t>
      </w:r>
      <w:r w:rsidR="00C948A8">
        <w:t xml:space="preserve">, </w:t>
      </w:r>
      <w:r w:rsidR="00724BEE">
        <w:t>24. kolovoza 2018.</w:t>
      </w:r>
      <w:r w:rsidR="00160257"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74709" w:rsidP="00160257" w:rsidR="00474709">
      <w:pPr>
        <w:pStyle w:val="Bezproreda"/>
        <w:ind w:firstLine="708"/>
        <w:jc w:val="both"/>
      </w:pPr>
      <w:r>
        <w:t xml:space="preserve">Odbacuje se prijedlog </w:t>
      </w:r>
      <w:r w:rsidR="00724BEE">
        <w:t xml:space="preserve">Željka </w:t>
      </w:r>
      <w:proofErr w:type="spellStart"/>
      <w:r w:rsidR="00724BEE">
        <w:t>Ivanušića</w:t>
      </w:r>
      <w:proofErr w:type="spellEnd"/>
      <w:r w:rsidR="00724BEE">
        <w:t xml:space="preserve"> </w:t>
      </w:r>
      <w:r>
        <w:t xml:space="preserve">za otvaranje postupka stečaja potrošača kao nedopušten.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both"/>
      </w:pPr>
      <w:r>
        <w:tab/>
      </w:r>
      <w:r w:rsidR="00724BEE">
        <w:t xml:space="preserve">Željko </w:t>
      </w:r>
      <w:proofErr w:type="spellStart"/>
      <w:r w:rsidR="00724BEE">
        <w:t>Ivanušić</w:t>
      </w:r>
      <w:proofErr w:type="spellEnd"/>
      <w:r>
        <w:t xml:space="preserve"> podnio </w:t>
      </w:r>
      <w:r w:rsidR="00B83F96">
        <w:t xml:space="preserve">je </w:t>
      </w:r>
      <w:r w:rsidR="00724BEE">
        <w:t>23. veljače 2017.</w:t>
      </w:r>
      <w:r>
        <w:t xml:space="preserve"> prijedlog za otvaranje postupka stečaja potrošača.</w:t>
      </w:r>
    </w:p>
    <w:p w:rsidRDefault="00474709" w:rsidP="00474709" w:rsidR="00160257">
      <w:pPr>
        <w:pStyle w:val="Bezproreda"/>
        <w:jc w:val="both"/>
      </w:pPr>
      <w:r>
        <w:tab/>
        <w:t xml:space="preserve">Zaključkom od </w:t>
      </w:r>
      <w:r w:rsidR="00724BEE">
        <w:t>25. svibnja 2017.</w:t>
      </w:r>
      <w:r>
        <w:t xml:space="preserve"> pozvan je </w:t>
      </w:r>
      <w:r w:rsidR="00724BEE">
        <w:t>potro</w:t>
      </w:r>
      <w:r w:rsidR="00B83F96">
        <w:t>šač</w:t>
      </w:r>
      <w:r w:rsidR="00E47091">
        <w:t xml:space="preserve"> </w:t>
      </w:r>
      <w:r>
        <w:t xml:space="preserve">da </w:t>
      </w:r>
      <w:r w:rsidR="00160257">
        <w:t xml:space="preserve">u roku 60 dana </w:t>
      </w:r>
      <w:r>
        <w:t>predujmi</w:t>
      </w:r>
      <w:r w:rsidR="00724BEE">
        <w:t xml:space="preserve"> troškove postupka u iznosu od 3</w:t>
      </w:r>
      <w:r>
        <w:t>.</w:t>
      </w:r>
      <w:r w:rsidR="00160257">
        <w:t>000,00 kuna.</w:t>
      </w:r>
    </w:p>
    <w:p w:rsidRDefault="00921DFD" w:rsidP="00921DFD" w:rsidR="00921DFD">
      <w:pPr>
        <w:pStyle w:val="Bezproreda"/>
        <w:ind w:firstLine="708"/>
        <w:jc w:val="both"/>
      </w:pPr>
      <w:r>
        <w:t xml:space="preserve">Potrošač je obavijestio sud da je </w:t>
      </w:r>
      <w:r w:rsidR="00724BEE">
        <w:t>1. lipnja 2017.</w:t>
      </w:r>
      <w:r>
        <w:t xml:space="preserve"> podnio </w:t>
      </w:r>
      <w:r w:rsidR="00953FAF">
        <w:t>zahtjev za besplatnu pravnu pomoć</w:t>
      </w:r>
      <w:r>
        <w:t>.</w:t>
      </w:r>
    </w:p>
    <w:p w:rsidRDefault="00921DFD" w:rsidP="00921DFD" w:rsidR="00953FAF">
      <w:pPr>
        <w:pStyle w:val="Bezproreda"/>
        <w:ind w:firstLine="708"/>
        <w:jc w:val="both"/>
      </w:pPr>
      <w:r>
        <w:t>Sukladno članku</w:t>
      </w:r>
      <w:r w:rsidR="00953FAF">
        <w:t xml:space="preserve"> 21. Zakona o besplatnoj pravnoj pomoći podnositelj zahtjeva dužan je rješenje kojim je oslobođen od plaćanja sudskih pristojbi dostaviti najkasnije u roku od 6 mjeseci od dana podnošenja podneska kojim je obavijestio sud o podnesenom zahtjevu za oslobođenje od plaćanja sudskih pristojbi, ako podnositelj tako ne postupi sud će provesti postupak radi naplate neplaćene sudske pristojbe. </w:t>
      </w:r>
    </w:p>
    <w:p w:rsidRDefault="00921DFD" w:rsidP="00921DFD" w:rsidR="00474709">
      <w:pPr>
        <w:pStyle w:val="Bezproreda"/>
        <w:ind w:firstLine="708"/>
        <w:jc w:val="both"/>
      </w:pPr>
      <w:r>
        <w:t>Budući potrošač</w:t>
      </w:r>
      <w:r w:rsidR="00953FAF">
        <w:t xml:space="preserve"> nije izvijestio sud o okončanju postupka povodom zahtjeva za odobrav</w:t>
      </w:r>
      <w:r>
        <w:t>anje besplatne pravne pomoći (je</w:t>
      </w:r>
      <w:r w:rsidR="00953FAF">
        <w:t xml:space="preserve"> li mu je ista odobrena ili nije)</w:t>
      </w:r>
      <w:r>
        <w:t>,</w:t>
      </w:r>
      <w:r w:rsidR="00953FAF">
        <w:t xml:space="preserve"> a predujam za troškove postupka nije uplatio, </w:t>
      </w:r>
      <w:r w:rsidR="00160257">
        <w:t>sud je na temelju članka 114. stavak</w:t>
      </w:r>
      <w:r w:rsidR="00474709">
        <w:t xml:space="preserve"> 5. Stečajnog </w:t>
      </w:r>
      <w:r w:rsidR="00160257">
        <w:t>zakona u vezi s člankom</w:t>
      </w:r>
      <w:r w:rsidR="00474709">
        <w:t xml:space="preserve"> 23. </w:t>
      </w:r>
      <w:r w:rsidR="00160257">
        <w:t>Zakona o stečaju potrošača („Narodne novine“, broj 100/15.) odbacio prijedlog kao nedopušten</w:t>
      </w:r>
      <w:r w:rsidR="00474709">
        <w:t>.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724BEE">
        <w:t>24. kolovoza 2018.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>
        <w:t>Tihana Cišper</w:t>
      </w:r>
      <w:r w:rsidR="00490F85">
        <w:t xml:space="preserve">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724BEE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 xml:space="preserve">Željko </w:t>
      </w:r>
      <w:proofErr w:type="spellStart"/>
      <w:r>
        <w:t>Ivanušić</w:t>
      </w:r>
      <w:proofErr w:type="spellEnd"/>
      <w:r w:rsidR="009F38F9">
        <w:t xml:space="preserve"> </w:t>
      </w:r>
    </w:p>
    <w:p w:rsidRDefault="00160257" w:rsidP="00A1521F" w:rsidR="00160257">
      <w:pPr>
        <w:pStyle w:val="Odlomakpopisa"/>
        <w:numPr>
          <w:ilvl w:val="0"/>
          <w:numId w:val="9"/>
        </w:numPr>
        <w:ind w:hanging="284" w:left="284"/>
        <w:jc w:val="both"/>
      </w:pPr>
      <w:r>
        <w:t>Mrežna stranica e-Oglasna ploča sudova</w:t>
      </w:r>
    </w:p>
    <w:p w:rsidRDefault="00490F85" w:rsidP="001175C5" w:rsidR="00490F85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490F85" w:rsidP="001175C5" w:rsidR="00490F85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160257" w:rsidP="00160257" w:rsidR="00160257">
      <w:pPr>
        <w:jc w:val="both"/>
      </w:pPr>
      <w:bookmarkStart w:name="_GoBack" w:id="0"/>
      <w:bookmarkEnd w:id="0"/>
    </w:p>
    <w:sectPr w:rsidSect="00490F85" w:rsidR="00160257">
      <w:headerReference w:type="even" r:id="rId10"/>
      <w:headerReference w:type="default" r:id="rId11"/>
      <w:pgSz w:h="16838" w:w="11906"/>
      <w:pgMar w:gutter="0" w:footer="709" w:header="709" w:left="1418" w:bottom="28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14E" w:rsidR="0055214E">
      <w:r>
        <w:separator/>
      </w:r>
    </w:p>
  </w:endnote>
  <w:endnote w:id="0" w:type="continuationSeparator">
    <w:p w:rsidRDefault="0055214E" w:rsidR="00552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14E" w:rsidR="0055214E">
      <w:r>
        <w:separator/>
      </w:r>
    </w:p>
  </w:footnote>
  <w:footnote w:id="0" w:type="continuationSeparator">
    <w:p w:rsidRDefault="0055214E" w:rsidR="00552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F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031D" w:rsidP="00A8031D" w:rsidR="009F38F9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-85/2016-20</w:t>
    </w:r>
  </w:p>
  <w:p w:rsidRDefault="00FA68E4" w:rsidP="00A8031D" w:rsidR="00FA68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9605D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74709"/>
    <w:rsid w:val="00490F85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6E66C6"/>
    <w:rsid w:val="0070592B"/>
    <w:rsid w:val="00712752"/>
    <w:rsid w:val="00724BEE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85A4B"/>
    <w:rsid w:val="008B677C"/>
    <w:rsid w:val="00913843"/>
    <w:rsid w:val="00921DFD"/>
    <w:rsid w:val="00932AA9"/>
    <w:rsid w:val="00940B50"/>
    <w:rsid w:val="00953FAF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8F9"/>
    <w:rsid w:val="00A04EFC"/>
    <w:rsid w:val="00A1521F"/>
    <w:rsid w:val="00A318D5"/>
    <w:rsid w:val="00A36766"/>
    <w:rsid w:val="00A538B5"/>
    <w:rsid w:val="00A673ED"/>
    <w:rsid w:val="00A8031D"/>
    <w:rsid w:val="00AA4A49"/>
    <w:rsid w:val="00AA54FA"/>
    <w:rsid w:val="00AB7C63"/>
    <w:rsid w:val="00AF28D4"/>
    <w:rsid w:val="00AF6AE0"/>
    <w:rsid w:val="00B13704"/>
    <w:rsid w:val="00B40156"/>
    <w:rsid w:val="00B45140"/>
    <w:rsid w:val="00B453B8"/>
    <w:rsid w:val="00B53E13"/>
    <w:rsid w:val="00B83F96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812AA"/>
    <w:rsid w:val="00C86EAF"/>
    <w:rsid w:val="00C9293C"/>
    <w:rsid w:val="00C948A8"/>
    <w:rsid w:val="00CA1195"/>
    <w:rsid w:val="00CB4E29"/>
    <w:rsid w:val="00CD5CC4"/>
    <w:rsid w:val="00CE2BB9"/>
    <w:rsid w:val="00D04A31"/>
    <w:rsid w:val="00D07016"/>
    <w:rsid w:val="00D25B55"/>
    <w:rsid w:val="00D4261C"/>
    <w:rsid w:val="00D70084"/>
    <w:rsid w:val="00D92CA8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490F85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490F85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490F85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490F85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Sp-49/2017</izvorni_sadrzaj>
    <derivirana_varijabla naziv="DomainObject.Predmet.OznakaBroj_1">Sp-49/2017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Ivanušić</izvorni_sadrzaj>
    <derivirana_varijabla naziv="DomainObject.Predmet.StrankaFormated_1">  Željko Ivanušić</derivirana_varijabla>
  </DomainObject.Predmet.StrankaFormated>
  <DomainObject.Predmet.StrankaFormatedOIB>
    <izvorni_sadrzaj>  Željko Ivanušić, OIB 43763136572</izvorni_sadrzaj>
    <derivirana_varijabla naziv="DomainObject.Predmet.StrankaFormatedOIB_1">  Željko Ivanušić, OIB 43763136572</derivirana_varijabla>
  </DomainObject.Predmet.StrankaFormatedOIB>
  <DomainObject.Predmet.StrankaFormatedWithAdress>
    <izvorni_sadrzaj> Željko Ivanušić, Hruševečka Ulica 1, 10000 Zagreb</izvorni_sadrzaj>
    <derivirana_varijabla naziv="DomainObject.Predmet.StrankaFormatedWithAdress_1"> Željko Ivanušić, Hruševečka Ulica 1, 10000 Zagreb</derivirana_varijabla>
  </DomainObject.Predmet.StrankaFormatedWithAdress>
  <DomainObject.Predmet.StrankaFormatedWithAdressOIB>
    <izvorni_sadrzaj> Željko Ivanušić, OIB 43763136572, Hruševečka Ulica 1, 10000 Zagreb</izvorni_sadrzaj>
    <derivirana_varijabla naziv="DomainObject.Predmet.StrankaFormatedWithAdressOIB_1"> Željko Ivanušić, OIB 43763136572, Hruševečka Ulica 1, 10000 Zagreb</derivirana_varijabla>
  </DomainObject.Predmet.StrankaFormatedWithAdressOIB>
  <DomainObject.Predmet.StrankaWithAdress>
    <izvorni_sadrzaj>Željko Ivanušić Hruševečka Ulica 1,10000 Zagreb</izvorni_sadrzaj>
    <derivirana_varijabla naziv="DomainObject.Predmet.StrankaWithAdress_1">Željko Ivanušić Hruševečka Ulica 1,10000 Zagreb</derivirana_varijabla>
  </DomainObject.Predmet.StrankaWithAdress>
  <DomainObject.Predmet.StrankaWithAdressOIB>
    <izvorni_sadrzaj>Željko Ivanušić, OIB 43763136572, Hruševečka Ulica 1,10000 Zagreb</izvorni_sadrzaj>
    <derivirana_varijabla naziv="DomainObject.Predmet.StrankaWithAdressOIB_1">Željko Ivanušić, OIB 43763136572, Hruševečka Ulica 1,10000 Zagreb</derivirana_varijabla>
  </DomainObject.Predmet.StrankaWithAdressOIB>
  <DomainObject.Predmet.StrankaNazivFormated>
    <izvorni_sadrzaj>Željko Ivanušić</izvorni_sadrzaj>
    <derivirana_varijabla naziv="DomainObject.Predmet.StrankaNazivFormated_1">Željko Ivanušić</derivirana_varijabla>
  </DomainObject.Predmet.StrankaNazivFormated>
  <DomainObject.Predmet.StrankaNazivFormatedOIB>
    <izvorni_sadrzaj>Željko Ivanušić, OIB 43763136572</izvorni_sadrzaj>
    <derivirana_varijabla naziv="DomainObject.Predmet.StrankaNazivFormatedOIB_1">Željko Ivanušić, OIB 43763136572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Željko Ivanušić</item>
    </izvorni_sadrzaj>
    <derivirana_varijabla naziv="DomainObject.Predmet.StrankaListFormated_1">
      <item>Željko Ivanušić</item>
    </derivirana_varijabla>
  </DomainObject.Predmet.StrankaListFormated>
  <DomainObject.Predmet.StrankaListFormatedOIB>
    <izvorni_sadrzaj>
      <item>Željko Ivanušić, OIB 43763136572</item>
    </izvorni_sadrzaj>
    <derivirana_varijabla naziv="DomainObject.Predmet.StrankaListFormatedOIB_1">
      <item>Željko Ivanušić, OIB 43763136572</item>
    </derivirana_varijabla>
  </DomainObject.Predmet.StrankaListFormatedOIB>
  <DomainObject.Predmet.StrankaListFormatedWithAdress>
    <izvorni_sadrzaj>
      <item>Željko Ivanušić, Hruševečka Ulica 1, 10000 Zagreb</item>
    </izvorni_sadrzaj>
    <derivirana_varijabla naziv="DomainObject.Predmet.StrankaListFormatedWithAdress_1">
      <item>Željko Ivanušić, Hruševečka Ulica 1, 10000 Zagreb</item>
    </derivirana_varijabla>
  </DomainObject.Predmet.StrankaListFormatedWithAdress>
  <DomainObject.Predmet.StrankaListFormatedWithAdressOIB>
    <izvorni_sadrzaj>
      <item>Željko Ivanušić, OIB 43763136572, Hruševečka Ulica 1, 10000 Zagreb</item>
    </izvorni_sadrzaj>
    <derivirana_varijabla naziv="DomainObject.Predmet.StrankaListFormatedWithAdressOIB_1">
      <item>Željko Ivanušić, OIB 43763136572, Hruševečka Ulica 1, 10000 Zagreb</item>
    </derivirana_varijabla>
  </DomainObject.Predmet.StrankaListFormatedWithAdressOIB>
  <DomainObject.Predmet.StrankaListNazivFormated>
    <izvorni_sadrzaj>
      <item>Željko Ivanušić</item>
    </izvorni_sadrzaj>
    <derivirana_varijabla naziv="DomainObject.Predmet.StrankaListNazivFormated_1">
      <item>Željko Ivanušić</item>
    </derivirana_varijabla>
  </DomainObject.Predmet.StrankaListNazivFormated>
  <DomainObject.Predmet.StrankaListNazivFormatedOIB>
    <izvorni_sadrzaj>
      <item>Željko Ivanušić, OIB 43763136572</item>
    </izvorni_sadrzaj>
    <derivirana_varijabla naziv="DomainObject.Predmet.StrankaListNazivFormatedOIB_1">
      <item>Željko Ivanušić, OIB 43763136572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Ivanušić</izvorni_sadrzaj>
    <derivirana_varijabla naziv="DomainObject.Predmet.StrankaIDrugi_1">Željko Ivanušić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Ivanušić, OIB 43763136572, Hruševečka Ulica 1, 10000 Zagreb</izvorni_sadrzaj>
    <derivirana_varijabla naziv="DomainObject.Predmet.StrankaIDrugiAdressOIB_1">Željko Ivanušić, OIB 43763136572, Hruševečka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Ivanušić</item>
    </izvorni_sadrzaj>
    <derivirana_varijabla naziv="DomainObject.Predmet.SudioniciListNaziv_1">
      <item>Željko Ivanušić</item>
    </derivirana_varijabla>
  </DomainObject.Predmet.SudioniciListNaziv>
  <DomainObject.Predmet.SudioniciListAdressOIB>
    <izvorni_sadrzaj>
      <item>Željko Ivanušić, OIB 43763136572, Hruševečka Ulica 1,10000 Zagreb</item>
    </izvorni_sadrzaj>
    <derivirana_varijabla naziv="DomainObject.Predmet.SudioniciListAdressOIB_1">
      <item>Željko Ivanušić, OIB 43763136572,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43763136572</item>
    </izvorni_sadrzaj>
    <derivirana_varijabla naziv="DomainObject.Predmet.SudioniciListNazivOIB_1">
      <item>, OIB 43763136572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327</properties:Words>
  <properties:Characters>1697</properties:Characters>
  <properties:Lines>55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2018-08-24T05:54:00Z</dcterms:created>
  <dc:creator>RH - TDU</dc:creator>
  <cp:lastModifiedBy>Snježana Zoretić</cp:lastModifiedBy>
  <cp:lastPrinted>2018-08-24T08:29:00Z</cp:lastPrinted>
  <dcterms:modified xmlns:xsi="http://www.w3.org/2001/XMLSchema-instance" xsi:type="dcterms:W3CDTF">2018-08-24T08:29:00Z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(nije plaćen predujam BPP).docx)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