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170d" w14:paraId="718170d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>FINANCIJSKE AGENCIJE Regionalni centar Osijek, Podružnica Osijek, L. J</w:t>
      </w:r>
      <w:r w:rsidR="00A30B3E">
        <w:t>ä</w:t>
      </w:r>
      <w:r w:rsidR="00A30B3E" w:rsidRPr="0021249D">
        <w:t>gera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96527C" w:rsidRPr="0096527C">
        <w:t>GORA d.o.o.</w:t>
      </w:r>
      <w:r w:rsidR="009745DD">
        <w:t xml:space="preserve">, </w:t>
      </w:r>
      <w:r w:rsidR="0096527C" w:rsidRPr="0096527C">
        <w:t>Donji Miholjac</w:t>
      </w:r>
      <w:r w:rsidR="009745DD">
        <w:t xml:space="preserve">, </w:t>
      </w:r>
      <w:r w:rsidR="0096527C" w:rsidRPr="0096527C">
        <w:t>Vukovarska 142</w:t>
      </w:r>
      <w:r w:rsidR="009745DD">
        <w:t xml:space="preserve">, MBS: </w:t>
      </w:r>
      <w:r w:rsidR="0096527C" w:rsidRPr="0096527C">
        <w:t>030100855</w:t>
      </w:r>
      <w:r w:rsidR="009745DD">
        <w:t xml:space="preserve">, OIB: </w:t>
      </w:r>
      <w:r w:rsidR="006A1EA8" w:rsidRPr="006A1EA8">
        <w:t>5</w:t>
      </w:r>
      <w:r w:rsidR="0096527C" w:rsidRPr="0096527C">
        <w:t>63554878689</w:t>
      </w:r>
      <w:r w:rsidRPr="00B37760">
        <w:rPr>
          <w:color w:val="000000"/>
        </w:rPr>
        <w:t xml:space="preserve">, dana </w:t>
      </w:r>
      <w:r w:rsidR="009E15EE">
        <w:rPr>
          <w:color w:val="000000"/>
        </w:rPr>
        <w:t>24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862937" w:rsidR="0085221D">
      <w:pPr>
        <w:jc w:val="center"/>
      </w:pPr>
      <w:r w:rsidRPr="00B37760">
        <w:rPr>
          <w:color w:val="000000"/>
        </w:rPr>
        <w:t>r i j e š i o  j e</w:t>
      </w: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793422" w:rsidRPr="0096527C">
        <w:t>GORA d.o.o.</w:t>
      </w:r>
      <w:r w:rsidR="00793422">
        <w:t xml:space="preserve">, </w:t>
      </w:r>
      <w:r w:rsidR="00793422" w:rsidRPr="0096527C">
        <w:t>Donji Miholjac</w:t>
      </w:r>
      <w:r w:rsidR="00793422">
        <w:t xml:space="preserve">, </w:t>
      </w:r>
      <w:r w:rsidR="00793422" w:rsidRPr="0096527C">
        <w:t>Vukovarska 142</w:t>
      </w:r>
      <w:r w:rsidR="00793422">
        <w:t xml:space="preserve">, MBS: </w:t>
      </w:r>
      <w:r w:rsidR="00793422" w:rsidRPr="0096527C">
        <w:t>030100855</w:t>
      </w:r>
      <w:r w:rsidR="00793422">
        <w:t xml:space="preserve">, OIB: </w:t>
      </w:r>
      <w:r w:rsidR="00793422" w:rsidRPr="006A1EA8">
        <w:t>5</w:t>
      </w:r>
      <w:r w:rsidR="00793422" w:rsidRPr="0096527C">
        <w:t>63554878689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793422" w:rsidP="00793422" w:rsidR="00793422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Mirsad Demirović sa sjedištem, poslovnom adresom i adresom prebivališta u Gunji, Kolodvorska 4, OIB: 18540805456, izabrana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>6. 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793422">
        <w:t>GORA d.o.o., Donji Miholjac, Vukovarska 142, MBS: 030100855, OIB: 563554878689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814B38" w:rsidP="00814B38" w:rsidR="0085221D" w:rsidRPr="00814B38">
      <w:pPr>
        <w:ind w:left="360"/>
        <w:jc w:val="center"/>
        <w:rPr>
          <w:b/>
        </w:rPr>
      </w:pPr>
      <w:r>
        <w:rPr>
          <w:b/>
          <w:color w:val="000000"/>
        </w:rPr>
        <w:t>13</w:t>
      </w:r>
      <w:r w:rsidR="00C45A4B">
        <w:rPr>
          <w:b/>
          <w:color w:val="000000"/>
        </w:rPr>
        <w:t xml:space="preserve">. </w:t>
      </w:r>
      <w:r w:rsidR="0043157D" w:rsidRPr="00814B38">
        <w:rPr>
          <w:b/>
          <w:color w:val="000000"/>
        </w:rPr>
        <w:t>ožujka</w:t>
      </w:r>
      <w:r w:rsidR="00ED6F97" w:rsidRPr="00814B38">
        <w:rPr>
          <w:b/>
          <w:color w:val="000000"/>
        </w:rPr>
        <w:t xml:space="preserve"> 201</w:t>
      </w:r>
      <w:r w:rsidR="00DB48D4" w:rsidRPr="00814B38">
        <w:rPr>
          <w:b/>
          <w:color w:val="000000"/>
        </w:rPr>
        <w:t>8</w:t>
      </w:r>
      <w:r w:rsidR="00ED6F97" w:rsidRPr="00814B38">
        <w:rPr>
          <w:b/>
          <w:color w:val="000000"/>
        </w:rPr>
        <w:t xml:space="preserve">. u </w:t>
      </w:r>
      <w:r w:rsidR="00793422">
        <w:rPr>
          <w:b/>
          <w:color w:val="000000"/>
        </w:rPr>
        <w:t>10,00</w:t>
      </w:r>
      <w:r w:rsidR="0085221D" w:rsidRPr="00814B38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947EA1" w:rsidR="0085221D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4C5B70" w:rsidP="00947EA1" w:rsidR="004C5B70" w:rsidRPr="00947EA1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8775CB" w:rsidP="00947EA1" w:rsidR="008775CB" w:rsidRPr="00B37760"/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4C5B70">
        <w:t>30</w:t>
      </w:r>
      <w:r w:rsidR="00C45A4B">
        <w:t xml:space="preserve">. </w:t>
      </w:r>
      <w:r w:rsidR="00EB1C9A">
        <w:t>ožujka</w:t>
      </w:r>
      <w:r w:rsidR="00C45A4B">
        <w:t xml:space="preserve"> 2017.</w:t>
      </w:r>
      <w:r w:rsidRPr="00311641">
        <w:t xml:space="preserve"> godine zaprimljen je na ovome sudu prijedlog </w:t>
      </w:r>
      <w:r w:rsidR="00A4310C" w:rsidRPr="0021249D">
        <w:t>FINANCIJSKE AGENCIJE Regionalni centar Osijek, Podružnica Osijek, L. J</w:t>
      </w:r>
      <w:r w:rsidR="00A4310C">
        <w:t>ä</w:t>
      </w:r>
      <w:r w:rsidR="00A4310C" w:rsidRPr="0021249D">
        <w:t>gera 3, Osijek, OIB: 85821130368</w:t>
      </w:r>
      <w:r>
        <w:t xml:space="preserve"> klasa: 110-07/1</w:t>
      </w:r>
      <w:r w:rsidR="00C45A4B">
        <w:t>7</w:t>
      </w:r>
      <w:r>
        <w:t>-01/04 Ur. broj 04-06-1</w:t>
      </w:r>
      <w:r w:rsidR="00C45A4B">
        <w:t>7</w:t>
      </w:r>
      <w:r>
        <w:t>-</w:t>
      </w:r>
      <w:r w:rsidR="004C5B70">
        <w:t>1800</w:t>
      </w:r>
      <w:r>
        <w:t xml:space="preserve"> od </w:t>
      </w:r>
      <w:r w:rsidR="007C3090">
        <w:t xml:space="preserve">29. ožujka </w:t>
      </w:r>
      <w:r w:rsidR="005944D3">
        <w:t>2017</w:t>
      </w:r>
      <w:r w:rsidR="000B1FC5">
        <w:t>.</w:t>
      </w:r>
      <w:r>
        <w:t xml:space="preserve"> godine, za otvaranje stečajnog postupka nad dužnikom </w:t>
      </w:r>
      <w:r w:rsidR="007C3090" w:rsidRPr="007C3090">
        <w:t>GORA d.o.o., Donji Miholjac, Vukovarska 142, MBS: 030100855, OIB: 563554878689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7C3090">
        <w:t>28</w:t>
      </w:r>
      <w:r w:rsidR="001363E7">
        <w:t xml:space="preserve">. ožujka 2017. </w:t>
      </w:r>
      <w:r>
        <w:t xml:space="preserve">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7C3090">
        <w:t>169.436,31</w:t>
      </w:r>
      <w:r>
        <w:t xml:space="preserve"> kn, u koji iznos je uračunata kamata i naknada FINE za provedbu ovrhe na novčanim sredstvima dužnika. Navodi da dužnik ima </w:t>
      </w:r>
      <w:r w:rsidR="00786491">
        <w:t>1</w:t>
      </w:r>
      <w:r>
        <w:t xml:space="preserve"> zaposlen</w:t>
      </w:r>
      <w:r w:rsidR="00786491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4D6B7D">
        <w:t>28</w:t>
      </w:r>
      <w:r w:rsidR="002B3C8F">
        <w:t xml:space="preserve">. ožujka 2017.  </w:t>
      </w:r>
      <w:r>
        <w:t xml:space="preserve">godine te u svom podnesku od </w:t>
      </w:r>
      <w:r w:rsidR="00074C07">
        <w:t xml:space="preserve">16. veljače 2017. </w:t>
      </w:r>
      <w:r>
        <w:t xml:space="preserve">godine navodi da dužnik na dan </w:t>
      </w:r>
      <w:r w:rsidR="00074C07" w:rsidRPr="00074C07">
        <w:t xml:space="preserve">15. veljače 2017. </w:t>
      </w:r>
      <w:r>
        <w:t xml:space="preserve">godine u Jedinstvenom registru računa ima otvorene sljedeće račune i </w:t>
      </w:r>
      <w:r w:rsidR="00074C07">
        <w:t xml:space="preserve"> </w:t>
      </w:r>
      <w:r>
        <w:t xml:space="preserve">oročena novčana sredstva: </w:t>
      </w:r>
      <w:r w:rsidR="004D6B7D">
        <w:t xml:space="preserve">HR 9124840081105807635 </w:t>
      </w:r>
      <w:r w:rsidR="004D6B7D" w:rsidRPr="009A568B">
        <w:t>Raiffeisenbank Austria d.d.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95405D">
        <w:t>28</w:t>
      </w:r>
      <w:r w:rsidR="00E53923">
        <w:t xml:space="preserve">. ožujka 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A85D17">
        <w:t>nema</w:t>
      </w:r>
      <w:r w:rsidR="00366030">
        <w:t xml:space="preserve"> zaplijenjena novčana sredstva.</w:t>
      </w:r>
      <w:r w:rsidR="00E53923">
        <w:t xml:space="preserve"> </w:t>
      </w:r>
    </w:p>
    <w:p w:rsidRDefault="000303CB" w:rsidP="00C9157E" w:rsidR="000303CB">
      <w:pPr>
        <w:ind w:firstLine="708"/>
        <w:jc w:val="both"/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Mišević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DF48D5">
        <w:t>24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6A3B0B">
      <w:pPr>
        <w:jc w:val="both"/>
        <w:rPr>
          <w:color w:val="000000"/>
        </w:rPr>
      </w:pPr>
      <w:r w:rsidRPr="00B37760">
        <w:rPr>
          <w:color w:val="000000"/>
        </w:rPr>
        <w:t>Protiv ovoga rješenja nije dopuštena posebna žalba (čl. 115. st. 1. SZ-a).</w:t>
      </w:r>
    </w:p>
    <w:p w:rsidRDefault="009A6804" w:rsidP="0085221D" w:rsidR="009A6804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lastRenderedPageBreak/>
        <w:t>D N A :</w:t>
      </w:r>
    </w:p>
    <w:p w:rsidRDefault="00A24887" w:rsidP="00A24887" w:rsidR="009F6B88">
      <w:pPr>
        <w:jc w:val="both"/>
      </w:pPr>
      <w:r>
        <w:t xml:space="preserve">-privremenom steč. upravitelju </w:t>
      </w:r>
      <w:r w:rsidR="009A6804">
        <w:t xml:space="preserve">Mirsadu Demirović, Gunja, Kolodvorska 4 </w:t>
      </w:r>
    </w:p>
    <w:p w:rsidRDefault="00A24887" w:rsidP="00A24887" w:rsidR="009F6B88">
      <w:pPr>
        <w:jc w:val="both"/>
      </w:pPr>
      <w:r>
        <w:t xml:space="preserve">-dužniku </w:t>
      </w:r>
      <w:r w:rsidR="009F6B88" w:rsidRPr="009F6B88">
        <w:t xml:space="preserve">GORA d.o.o., </w:t>
      </w:r>
      <w:r w:rsidR="009F6B88">
        <w:t>Donji Miholjac, Vukovarska 142</w:t>
      </w:r>
    </w:p>
    <w:p w:rsidRDefault="00A24887" w:rsidP="00A24887" w:rsidR="00A24887">
      <w:pPr>
        <w:jc w:val="both"/>
      </w:pPr>
      <w:r>
        <w:t xml:space="preserve">-zz dužnika </w:t>
      </w:r>
      <w:r w:rsidR="009F6B88">
        <w:t xml:space="preserve">Mirko Falamić, </w:t>
      </w:r>
      <w:r w:rsidR="009F6B88" w:rsidRPr="009F6B88">
        <w:t>Rakitovica, Venoseva 16/A</w:t>
      </w:r>
    </w:p>
    <w:p w:rsidRDefault="00A24887" w:rsidP="00A24887" w:rsidR="00A24887">
      <w:pPr>
        <w:jc w:val="both"/>
      </w:pPr>
      <w:r>
        <w:t xml:space="preserve">-FINA </w:t>
      </w:r>
    </w:p>
    <w:p w:rsidRDefault="00A24887" w:rsidP="00A24887" w:rsidR="00A24887">
      <w:pPr>
        <w:jc w:val="both"/>
      </w:pPr>
      <w:r>
        <w:t>-Ministarstvu pravosuđa RH, Zagreb, Ulica Grada Vukovara 49, elektroničkom poštom</w:t>
      </w:r>
    </w:p>
    <w:p w:rsidRDefault="00A24887" w:rsidP="00A24887" w:rsidR="00A24887">
      <w:pPr>
        <w:jc w:val="both"/>
      </w:pPr>
      <w:r>
        <w:t>-e-Ogl. ploča uz prijedlog</w:t>
      </w:r>
    </w:p>
    <w:p w:rsidRDefault="00A24887" w:rsidP="00A24887" w:rsidR="006D3C3F" w:rsidRPr="00B37760">
      <w:pPr>
        <w:jc w:val="both"/>
      </w:pPr>
      <w:r>
        <w:t xml:space="preserve">- R 13.3.2018 u </w:t>
      </w:r>
      <w:r w:rsidR="009F6B88">
        <w:t>10,0</w:t>
      </w:r>
      <w:r>
        <w:t>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3C1" w:rsidR="002003C1">
      <w:r>
        <w:separator/>
      </w:r>
    </w:p>
  </w:endnote>
  <w:endnote w:id="0" w:type="continuationSeparator">
    <w:p w:rsidRDefault="002003C1" w:rsidR="00200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3C1" w:rsidR="002003C1">
      <w:r>
        <w:separator/>
      </w:r>
    </w:p>
  </w:footnote>
  <w:footnote w:id="0" w:type="continuationSeparator">
    <w:p w:rsidRDefault="002003C1" w:rsidR="002003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01F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96527C" w:rsidR="0096527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96527C">
      <w:t>7 St-450/17-10</w:t>
    </w:r>
  </w:p>
  <w:p w:rsidRDefault="00AF6F14" w:rsidP="00AF6F14" w:rsidR="00AF6F14">
    <w:pPr>
      <w:jc w:val="right"/>
    </w:pPr>
  </w:p>
  <w:p w:rsidRDefault="008775CB" w:rsidP="00C9157E" w:rsidR="008775CB"/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96527C">
      <w:t>450</w:t>
    </w:r>
    <w:r w:rsidR="00D37E48">
      <w:t>/17-</w:t>
    </w:r>
    <w:r w:rsidR="0096527C">
      <w:t>10</w:t>
    </w:r>
  </w:p>
  <w:p w:rsidRDefault="00BF3E59" w:rsidP="00DE5F8A" w:rsidR="00BF3E59">
    <w:pPr>
      <w:pStyle w:val="Zaglavlje"/>
    </w:pPr>
  </w:p>
  <w:p w:rsidRDefault="008775CB" w:rsidP="00DE5F8A" w:rsidR="008775CB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7237"/>
    <w:rsid w:val="0004776D"/>
    <w:rsid w:val="00047817"/>
    <w:rsid w:val="000501FB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C07"/>
    <w:rsid w:val="00075B92"/>
    <w:rsid w:val="00075C5F"/>
    <w:rsid w:val="000760D8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A6875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3E7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4EF1"/>
    <w:rsid w:val="00165A1B"/>
    <w:rsid w:val="00165F6E"/>
    <w:rsid w:val="00166D03"/>
    <w:rsid w:val="001713E3"/>
    <w:rsid w:val="0017144B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5D5"/>
    <w:rsid w:val="001F4FE5"/>
    <w:rsid w:val="001F564E"/>
    <w:rsid w:val="002003C1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5D26"/>
    <w:rsid w:val="00257E9B"/>
    <w:rsid w:val="00260815"/>
    <w:rsid w:val="0026217E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3C8F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5EBE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5B70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6B7D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4D3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EA8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6491"/>
    <w:rsid w:val="00787760"/>
    <w:rsid w:val="00787CDB"/>
    <w:rsid w:val="007901B6"/>
    <w:rsid w:val="007903D5"/>
    <w:rsid w:val="00791F43"/>
    <w:rsid w:val="007920D5"/>
    <w:rsid w:val="00793422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C3090"/>
    <w:rsid w:val="007D0AF9"/>
    <w:rsid w:val="007D1059"/>
    <w:rsid w:val="007D1791"/>
    <w:rsid w:val="007D5372"/>
    <w:rsid w:val="007D7569"/>
    <w:rsid w:val="007E088B"/>
    <w:rsid w:val="007E30EE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22CF"/>
    <w:rsid w:val="00812532"/>
    <w:rsid w:val="008134E3"/>
    <w:rsid w:val="008148F8"/>
    <w:rsid w:val="00814B3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937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1A6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47EA1"/>
    <w:rsid w:val="00950D43"/>
    <w:rsid w:val="009521F0"/>
    <w:rsid w:val="009525E8"/>
    <w:rsid w:val="00953335"/>
    <w:rsid w:val="00953934"/>
    <w:rsid w:val="00953DC8"/>
    <w:rsid w:val="00953E35"/>
    <w:rsid w:val="0095405D"/>
    <w:rsid w:val="00954DA0"/>
    <w:rsid w:val="00957B9E"/>
    <w:rsid w:val="00961ECA"/>
    <w:rsid w:val="00963E70"/>
    <w:rsid w:val="0096466A"/>
    <w:rsid w:val="0096527C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6804"/>
    <w:rsid w:val="009B1BB6"/>
    <w:rsid w:val="009B20D7"/>
    <w:rsid w:val="009B27F6"/>
    <w:rsid w:val="009B581D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E08A8"/>
    <w:rsid w:val="009E12EB"/>
    <w:rsid w:val="009E15EE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6B88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4887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6F14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2326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27B11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5A4B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2071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48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0D4D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48D5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B82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23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C9A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52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0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C20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C20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07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07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52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0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C20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C20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07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07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055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020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St-450/2017-10</izvorni_sadrzaj>
    <derivirana_varijabla naziv="DomainObject.Oznaka_1">St-450/2017-10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St-450/2017</izvorni_sadrzaj>
    <derivirana_varijabla naziv="DomainObject.Predmet.OznakaBroj_1">St-450/2017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 društvo s ograničenom odgovornošću za proizvodnju i trgovinu</izvorni_sadrzaj>
    <derivirana_varijabla naziv="DomainObject.Predmet.ProtustrankaFormated_1">  GORA društvo s ograničenom odgovornošću za proizvodnju i trgovinu</derivirana_varijabla>
  </DomainObject.Predmet.ProtustrankaFormated>
  <DomainObject.Predmet.ProtustrankaFormatedOIB>
    <izvorni_sadrzaj>  GORA društvo s ograničenom odgovornošću za proizvodnju i trgovinu, OIB 63554878689</izvorni_sadrzaj>
    <derivirana_varijabla naziv="DomainObject.Predmet.ProtustrankaFormatedOIB_1">  GORA društvo s ograničenom odgovornošću za proizvodnju i trgovinu, OIB 63554878689</derivirana_varijabla>
  </DomainObject.Predmet.ProtustrankaFormatedOIB>
  <DomainObject.Predmet.ProtustrankaFormatedWithAdress>
    <izvorni_sadrzaj> GORA društvo s ograničenom odgovornošću za proizvodnju i trgovinu, Vukovarska 142, 31540 Donji Miholjac</izvorni_sadrzaj>
    <derivirana_varijabla naziv="DomainObject.Predmet.ProtustrankaFormatedWithAdress_1"> GORA društvo s ograničenom odgovornošću za proizvodnju i trgovinu, Vukovarska 142, 31540 Donji Miholjac</derivirana_varijabla>
  </DomainObject.Predmet.ProtustrankaFormatedWithAdress>
  <DomainObject.Predmet.ProtustrankaFormatedWithAdressOIB>
    <izvorni_sadrzaj> GORA društvo s ograničenom odgovornošću za proizvodnju i trgovinu, OIB 63554878689, Vukovarska 142, 31540 Donji Miholjac</izvorni_sadrzaj>
    <derivirana_varijabla naziv="DomainObject.Predmet.ProtustrankaFormatedWithAdressOIB_1"> GORA društvo s ograničenom odgovornošću za proizvodnju i trgovinu, OIB 63554878689, Vukovarska 142, 31540 Donji Miholjac</derivirana_varijabla>
  </DomainObject.Predmet.ProtustrankaFormatedWithAdressOIB>
  <DomainObject.Predmet.ProtustrankaWithAdress>
    <izvorni_sadrzaj>GORA društvo s ograničenom odgovornošću za proizvodnju i trgovinu Vukovarska 142, 31540 Donji Miholjac</izvorni_sadrzaj>
    <derivirana_varijabla naziv="DomainObject.Predmet.ProtustrankaWithAdress_1">GORA društvo s ograničenom odgovornošću za proizvodnju i trgovinu Vukovarska 142, 31540 Donji Miholjac</derivirana_varijabla>
  </DomainObject.Predmet.ProtustrankaWithAdress>
  <DomainObject.Predmet.ProtustrankaWithAdressOIB>
    <izvorni_sadrzaj>GORA društvo s ograničenom odgovornošću za proizvodnju i trgovinu, OIB 63554878689, Vukovarska 142, 31540 Donji Miholjac</izvorni_sadrzaj>
    <derivirana_varijabla naziv="DomainObject.Predmet.ProtustrankaWithAdressOIB_1">GORA društvo s ograničenom odgovornošću za proizvodnju i trgovinu, OIB 63554878689, Vukovarska 142, 31540 Donji Miholjac</derivirana_varijabla>
  </DomainObject.Predmet.ProtustrankaWithAdressOIB>
  <DomainObject.Predmet.ProtustrankaNazivFormated>
    <izvorni_sadrzaj>GORA društvo s ograničenom odgovornošću za proizvodnju i trgovinu</izvorni_sadrzaj>
    <derivirana_varijabla naziv="DomainObject.Predmet.ProtustrankaNazivFormated_1">GORA društvo s ograničenom odgovornošću za proizvodnju i trgovinu</derivirana_varijabla>
  </DomainObject.Predmet.ProtustrankaNazivFormated>
  <DomainObject.Predmet.ProtustrankaNazivFormatedOIB>
    <izvorni_sadrzaj>GORA društvo s ograničenom odgovornošću za proizvodnju i trgovinu, OIB 63554878689</izvorni_sadrzaj>
    <derivirana_varijabla naziv="DomainObject.Predmet.ProtustrankaNazivFormatedOIB_1">GORA društvo s ograničenom odgovornošću za proizvodnju i trgovinu, OIB 63554878689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GORA društvo s ograničenom odgovornošću za proizvodnju i trgovinu</item>
    </izvorni_sadrzaj>
    <derivirana_varijabla naziv="DomainObject.Predmet.ProtuStrankaListFormated_1">
      <item>GORA društvo s ograničenom odgovornošću za proizvodnju i trgovinu</item>
    </derivirana_varijabla>
  </DomainObject.Predmet.ProtuStrankaListFormated>
  <DomainObject.Predmet.ProtuStrankaListFormatedOIB>
    <izvorni_sadrzaj>
      <item>GORA društvo s ograničenom odgovornošću za proizvodnju i trgovinu, OIB 63554878689</item>
    </izvorni_sadrzaj>
    <derivirana_varijabla naziv="DomainObject.Predmet.ProtuStrankaListFormatedOIB_1">
      <item>GORA društvo s ograničenom odgovornošću za proizvodnju i trgovinu, OIB 63554878689</item>
    </derivirana_varijabla>
  </DomainObject.Predmet.ProtuStrankaListFormatedOIB>
  <DomainObject.Predmet.ProtuStrankaListFormatedWithAdress>
    <izvorni_sadrzaj>
      <item>GORA društvo s ograničenom odgovornošću za proizvodnju i trgovinu, Vukovarska 142, 31540 Donji Miholjac</item>
    </izvorni_sadrzaj>
    <derivirana_varijabla naziv="DomainObject.Predmet.ProtuStrankaListFormatedWithAdress_1">
      <item>GORA društvo s ograničenom odgovornošću za proizvodnju i trgovinu, Vukovarska 142, 31540 Donji Miholjac</item>
    </derivirana_varijabla>
  </DomainObject.Predmet.ProtuStrankaListFormatedWithAdress>
  <DomainObject.Predmet.ProtuStrankaListFormatedWithAdressOIB>
    <izvorni_sadrzaj>
      <item>GORA društvo s ograničenom odgovornošću za proizvodnju i trgovinu, OIB 63554878689, Vukovarska 142, 31540 Donji Miholjac</item>
    </izvorni_sadrzaj>
    <derivirana_varijabla naziv="DomainObject.Predmet.ProtuStrankaListFormatedWithAdressOIB_1">
      <item>GORA društvo s ograničenom odgovornošću za proizvodnju i trgovinu, OIB 63554878689, Vukovarska 142, 31540 Donji Miholjac</item>
    </derivirana_varijabla>
  </DomainObject.Predmet.ProtuStrankaListFormatedWithAdressOIB>
  <DomainObject.Predmet.ProtuStrankaListNazivFormated>
    <izvorni_sadrzaj>
      <item>GORA društvo s ograničenom odgovornošću za proizvodnju i trgovinu</item>
    </izvorni_sadrzaj>
    <derivirana_varijabla naziv="DomainObject.Predmet.ProtuStrankaListNazivFormated_1">
      <item>GORA društvo s ograničenom odgovornošću za proizvodnju i trgovinu</item>
    </derivirana_varijabla>
  </DomainObject.Predmet.ProtuStrankaListNazivFormated>
  <DomainObject.Predmet.ProtuStrankaListNazivFormatedOIB>
    <izvorni_sadrzaj>
      <item>GORA društvo s ograničenom odgovornošću za proizvodnju i trgovinu, OIB 63554878689</item>
    </izvorni_sadrzaj>
    <derivirana_varijabla naziv="DomainObject.Predmet.ProtuStrankaListNazivFormatedOIB_1">
      <item>GORA društvo s ograničenom odgovornošću za proizvodnju i trgovinu, OIB 63554878689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St-450/2017-10</izvorni_sadrzaj>
    <derivirana_varijabla naziv="DomainObject.PoslovniBrojDokumenta_1">St-450/2017-10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GORA društvo s ograničenom odgovornošću za proizvodnju i trgovinu</izvorni_sadrzaj>
    <derivirana_varijabla naziv="DomainObject.Predmet.ProtustrankaIDrugi_1">GORA društvo s ograničenom odgovornošću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GORA društvo s ograničenom odgovornošću za proizvodnju i trgovinu, OIB 63554878689, Vukovarska 142, 31540 Donji Miholjac</izvorni_sadrzaj>
    <derivirana_varijabla naziv="DomainObject.Predmet.ProtustrankaIDrugiAdressOIB_1">GORA društvo s ograničenom odgovornošću za proizvodnju i trgovinu, OIB 63554878689, Vukovarska 142,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GORA društvo s ograničenom odgovornošću za proizvodnju i trgovinu</item>
    </izvorni_sadrzaj>
    <derivirana_varijabla naziv="DomainObject.Predmet.SudioniciListNaziv_1">
      <item>FINA RC OSIJEK</item>
      <item>GORA društvo s ograničenom odgovornošću za proizvodnju i trgovinu</item>
    </derivirana_varijabla>
  </DomainObject.Predmet.SudioniciListNaziv>
  <DomainObject.Predmet.SudioniciListAdressOIB>
    <izvorni_sadrzaj>
      <item>FINA RC OSIJEK, OIB 85821130368</item>
      <item>GORA društvo s ograničenom odgovornošću za proizvodnju i trgovinu, OIB 63554878689, Vukovarska 142,31540 Donji Miholjac</item>
    </izvorni_sadrzaj>
    <derivirana_varijabla naziv="DomainObject.Predmet.SudioniciListAdressOIB_1">
      <item>FINA RC OSIJEK, OIB 85821130368</item>
      <item>GORA društvo s ograničenom odgovornošću za proizvodnju i trgovinu, OIB 63554878689, Vukovarska 142,31540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63554878689</item>
    </izvorni_sadrzaj>
    <derivirana_varijabla naziv="DomainObject.Predmet.SudioniciListNazivOIB_1">
      <item>, OIB 85821130368</item>
      <item>, OIB 63554878689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3A6DF6-B56A-45A2-8C70-C354DA3FBC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727</properties:Words>
  <properties:Characters>4097</properties:Characters>
  <properties:Lines>102</properties:Lines>
  <properties:Paragraphs>36</properties:Paragraphs>
  <properties:TotalTime>763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2018-01-19T06:18:00Z</cp:lastPrinted>
  <dcterms:modified xmlns:xsi="http://www.w3.org/2001/XMLSchema-instance" xsi:type="dcterms:W3CDTF">2018-01-24T12:29:00Z</dcterms:modified>
  <cp:revision>697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St-450/2017-10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