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e258" w14:paraId="59ee258" w:rsidRDefault="00A05633" w:rsidP="00562332" w:rsidR="007D72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80407A">
        <w:t xml:space="preserve"> OSIJEKU</w:t>
      </w:r>
    </w:p>
    <w:p w:rsidRDefault="007D72A6" w:rsidR="00C4065F">
      <w:r>
        <w:t>S</w:t>
      </w:r>
      <w:r w:rsidR="0080407A">
        <w:t xml:space="preserve">TALNA SLUŽBA </w:t>
      </w:r>
      <w:r w:rsidR="0015022E">
        <w:t>U SLAVONSKOM BRODU</w:t>
      </w:r>
      <w:r>
        <w:t xml:space="preserve"> </w:t>
      </w:r>
    </w:p>
    <w:p w:rsidRDefault="00C4065F" w:rsidR="00C4065F">
      <w:r>
        <w:t>Trg pobjede 13</w:t>
      </w:r>
    </w:p>
    <w:p w:rsidRDefault="00C4065F" w:rsidP="00BA60C1" w:rsidR="00562332">
      <w:pPr>
        <w:rPr>
          <w:b/>
        </w:rPr>
      </w:pPr>
      <w:r>
        <w:t>35000 Slavonski Brod</w:t>
      </w:r>
      <w:r w:rsidR="007D72A6">
        <w:t xml:space="preserve">                                      </w:t>
      </w:r>
      <w:r w:rsidR="00FB1D64">
        <w:t xml:space="preserve">              </w:t>
      </w:r>
      <w:r w:rsidR="00082DEF">
        <w:t xml:space="preserve">    </w:t>
      </w:r>
      <w:r w:rsidR="00FB1D64">
        <w:t xml:space="preserve"> </w:t>
      </w:r>
      <w:r w:rsidR="00082DEF">
        <w:t xml:space="preserve">  </w:t>
      </w:r>
      <w:r w:rsidRPr="0080407A">
        <w:rPr>
          <w:b/>
        </w:rPr>
        <w:t xml:space="preserve">Broj: </w:t>
      </w:r>
      <w:r w:rsidR="0014252A">
        <w:rPr>
          <w:b/>
        </w:rPr>
        <w:t>3/St-571/2016-19</w:t>
      </w:r>
    </w:p>
    <w:p w:rsidRDefault="009E2A78" w:rsidP="00BA60C1" w:rsidR="009E2A78">
      <w:pPr>
        <w:rPr>
          <w:b/>
        </w:rPr>
      </w:pPr>
    </w:p>
    <w:p w:rsidRDefault="00A34AAE" w:rsidP="009E2A78" w:rsidR="00A34AAE">
      <w:pPr>
        <w:jc w:val="center"/>
        <w:rPr>
          <w:b/>
        </w:rPr>
      </w:pPr>
    </w:p>
    <w:p w:rsidRDefault="009E2A78" w:rsidP="009E2A78" w:rsidR="00BA60C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A34AAE" w:rsidP="009E2A78" w:rsidR="00A34AAE">
      <w:pPr>
        <w:jc w:val="center"/>
      </w:pPr>
    </w:p>
    <w:p w:rsidRDefault="007D72A6" w:rsidP="007D72A6" w:rsidR="000343AF" w:rsidRP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7D72A6" w:rsidR="007D72A6"/>
    <w:p w:rsidRDefault="0014252A" w:rsidP="0014252A" w:rsidR="0014252A">
      <w:pPr>
        <w:ind w:firstLine="708"/>
        <w:jc w:val="both"/>
      </w:pPr>
      <w:r>
        <w:t xml:space="preserve">TRGOVAČKI SUD U  OSIJEKU, STALNA SLUŽBA U SLAVONSKOM BRODU, po sutkinji Danijeli Martini Maoduš, u stečajnom postupku nad dužnikom </w:t>
      </w:r>
      <w:r>
        <w:rPr>
          <w:b/>
        </w:rPr>
        <w:t>PACIFIK d.o.o., Požega, Luka 7 I, OIB: 03525544533</w:t>
      </w:r>
      <w:r>
        <w:t xml:space="preserve">, koga zastupa Vinka Ivanković iz Vinkovaca, stečajna upraviteljica,  dana 24. kolovoza 2016. </w:t>
      </w:r>
    </w:p>
    <w:p w:rsidRDefault="00562332" w:rsidP="00562332" w:rsidR="00562332" w:rsidRPr="007D72A6">
      <w:pPr>
        <w:ind w:firstLine="708"/>
        <w:jc w:val="both"/>
        <w:rPr>
          <w:b/>
        </w:rPr>
      </w:pPr>
    </w:p>
    <w:p w:rsidRDefault="007D72A6" w:rsidP="007D72A6" w:rsidR="007D72A6" w:rsidRPr="00562332">
      <w:pPr>
        <w:jc w:val="center"/>
      </w:pPr>
      <w:r w:rsidRPr="00562332">
        <w:t>r i j e š i o    j e</w:t>
      </w:r>
    </w:p>
    <w:p w:rsidRDefault="007D72A6" w:rsidR="007D72A6"/>
    <w:p w:rsidRDefault="0014252A" w:rsidP="0014252A" w:rsidR="001837AD">
      <w:pPr>
        <w:pStyle w:val="Odlomakpopisa"/>
        <w:numPr>
          <w:ilvl w:val="0"/>
          <w:numId w:val="8"/>
        </w:numPr>
        <w:jc w:val="both"/>
      </w:pPr>
      <w:r>
        <w:t xml:space="preserve">Ročište zbog podnošenja prijedloga za otvaranje stečajnog postupka </w:t>
      </w:r>
      <w:r w:rsidR="001837AD">
        <w:t xml:space="preserve">zakazano za dan </w:t>
      </w:r>
      <w:r>
        <w:t>5</w:t>
      </w:r>
      <w:r w:rsidR="00F865D9">
        <w:t xml:space="preserve">. </w:t>
      </w:r>
      <w:r>
        <w:t xml:space="preserve">rujna </w:t>
      </w:r>
      <w:r w:rsidR="001837AD">
        <w:t xml:space="preserve">2016. u </w:t>
      </w:r>
      <w:r>
        <w:t xml:space="preserve">12,00 neće se održati. </w:t>
      </w:r>
    </w:p>
    <w:p w:rsidRDefault="0014252A" w:rsidP="0014252A" w:rsidR="0014252A">
      <w:pPr>
        <w:jc w:val="both"/>
      </w:pPr>
    </w:p>
    <w:p w:rsidRDefault="0014252A" w:rsidP="0014252A" w:rsidR="0014252A" w:rsidRPr="0014252A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>Razrješava se privremena stečajna upraviteljica Sanja Mišević iz Osijeka.</w:t>
      </w:r>
    </w:p>
    <w:p w:rsidRDefault="0014252A" w:rsidP="0014252A" w:rsidR="0014252A" w:rsidRPr="0014252A">
      <w:pPr>
        <w:pStyle w:val="Odlomakpopisa"/>
        <w:rPr>
          <w:b/>
          <w:u w:val="single"/>
        </w:rPr>
      </w:pPr>
    </w:p>
    <w:p w:rsidRDefault="001837AD" w:rsidP="00FD24EB" w:rsidR="001837AD">
      <w:pPr>
        <w:jc w:val="both"/>
      </w:pPr>
    </w:p>
    <w:p w:rsidRDefault="0014252A" w:rsidP="0014252A" w:rsidR="00FD24EB">
      <w:pPr>
        <w:jc w:val="center"/>
      </w:pPr>
      <w:r>
        <w:t>Obrazloženje</w:t>
      </w:r>
    </w:p>
    <w:p w:rsidRDefault="002A07A5" w:rsidP="0014252A" w:rsidR="002A07A5">
      <w:pPr>
        <w:jc w:val="center"/>
      </w:pPr>
    </w:p>
    <w:p w:rsidRDefault="002A07A5" w:rsidP="00BD7759" w:rsidR="00BD7759">
      <w:pPr>
        <w:ind w:firstLine="708"/>
        <w:jc w:val="both"/>
      </w:pPr>
      <w:r>
        <w:t>Uvidom u financijsku dokumentaciju za dužnika za 2015</w:t>
      </w:r>
      <w:r w:rsidR="00BD7759">
        <w:t>.</w:t>
      </w:r>
      <w:r>
        <w:t xml:space="preserve"> koju je direktor dužnika priložio naknadno u Finu, a koja nije bila dostupna u ranijem tijeku postupka, utvrđeno je postojanje imovine vrijednosti dostatne za financiranje troškova stečajnog postupka, pa je odlučeno da se stečajni postupak </w:t>
      </w:r>
      <w:r w:rsidR="000D49E0">
        <w:t>otvori</w:t>
      </w:r>
      <w:r>
        <w:t>, bez daljeg pozivanja na saslušanje direktora dužnika koji se nalazi u Njemačkoj na nepoznatoj adresi.</w:t>
      </w:r>
    </w:p>
    <w:p w:rsidRDefault="002A07A5" w:rsidP="00BD7759" w:rsidR="002A07A5">
      <w:pPr>
        <w:ind w:firstLine="708"/>
        <w:jc w:val="both"/>
      </w:pPr>
      <w:r>
        <w:t xml:space="preserve"> </w:t>
      </w:r>
    </w:p>
    <w:p w:rsidRDefault="002A07A5" w:rsidP="00BD7759" w:rsidR="002E0D56">
      <w:pPr>
        <w:ind w:firstLine="708"/>
        <w:jc w:val="both"/>
      </w:pPr>
      <w:r>
        <w:t xml:space="preserve">Stoga je odlučeno kao u izreci rješenja.   </w:t>
      </w:r>
      <w:r w:rsidR="00431F74">
        <w:tab/>
        <w:t xml:space="preserve"> </w:t>
      </w:r>
      <w:r w:rsidR="00A05633">
        <w:tab/>
      </w:r>
    </w:p>
    <w:p w:rsidRDefault="002E0D56" w:rsidP="00FD24EB" w:rsidR="00FD24EB">
      <w:pPr>
        <w:jc w:val="both"/>
      </w:pPr>
      <w:r>
        <w:tab/>
      </w:r>
    </w:p>
    <w:p w:rsidRDefault="00FD24EB" w:rsidP="00562332" w:rsidR="00FD24EB">
      <w:pPr>
        <w:jc w:val="center"/>
      </w:pPr>
      <w:r>
        <w:t>U Slavonskom Brodu</w:t>
      </w:r>
      <w:r w:rsidR="00562332">
        <w:t xml:space="preserve"> </w:t>
      </w:r>
      <w:r w:rsidR="0014252A">
        <w:t>24. kolovoza 2016</w:t>
      </w:r>
      <w:r w:rsidR="00507E94">
        <w:t>.</w:t>
      </w:r>
    </w:p>
    <w:p w:rsidRDefault="00562332" w:rsidP="00562332" w:rsidR="00562332">
      <w:pPr>
        <w:jc w:val="center"/>
      </w:pPr>
    </w:p>
    <w:p w:rsidRDefault="00FD24EB" w:rsidP="00FD24EB" w:rsidR="00FD24EB">
      <w:r>
        <w:t xml:space="preserve">                                                                                                          SUTKINJA:</w:t>
      </w:r>
    </w:p>
    <w:p w:rsidRDefault="00FD24EB" w:rsidP="00FD24EB" w:rsidR="00FD24EB"/>
    <w:p w:rsidRDefault="00FD24EB" w:rsidP="00FD24EB" w:rsidR="00FD24EB">
      <w:r>
        <w:t xml:space="preserve">                                                                                                       </w:t>
      </w:r>
      <w:r w:rsidR="00562332">
        <w:t>Daniela Martini Maoduš</w:t>
      </w:r>
    </w:p>
    <w:p w:rsidRDefault="00123480" w:rsidP="00FD24EB" w:rsidR="00123480"/>
    <w:p w:rsidRDefault="00FD24EB" w:rsidP="00FD24EB" w:rsidR="00FD24EB"/>
    <w:p w:rsidRDefault="00FD24EB" w:rsidP="00FD24EB" w:rsidR="00FD24EB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FD24EB" w:rsidP="00FD24EB" w:rsidR="00431F74">
      <w:pPr>
        <w:rPr>
          <w:sz w:val="20"/>
          <w:szCs w:val="20"/>
        </w:rPr>
      </w:pPr>
      <w:r w:rsidRPr="00B53A8D">
        <w:rPr>
          <w:sz w:val="20"/>
          <w:szCs w:val="20"/>
        </w:rPr>
        <w:t>Protiv ovog rješenja žalba nije dopušten</w:t>
      </w:r>
      <w:r w:rsidR="002E0D56">
        <w:rPr>
          <w:sz w:val="20"/>
          <w:szCs w:val="20"/>
        </w:rPr>
        <w:t>a.</w:t>
      </w:r>
    </w:p>
    <w:p w:rsidRDefault="007D6546" w:rsidP="00FD24EB" w:rsidR="007D6546" w:rsidRPr="002E0D56"/>
    <w:p w:rsidRDefault="00FD24EB" w:rsidP="00FD24EB" w:rsidR="00FD24EB" w:rsidRPr="00562332">
      <w:pPr>
        <w:rPr>
          <w:sz w:val="20"/>
          <w:szCs w:val="20"/>
        </w:rPr>
      </w:pPr>
      <w:r w:rsidRPr="00562332">
        <w:rPr>
          <w:sz w:val="20"/>
          <w:szCs w:val="20"/>
        </w:rPr>
        <w:t>Dostaviti:</w:t>
      </w:r>
      <w:r w:rsidR="00363EAB">
        <w:rPr>
          <w:sz w:val="20"/>
          <w:szCs w:val="20"/>
        </w:rPr>
        <w:t xml:space="preserve"> objaviti na E og</w:t>
      </w:r>
      <w:r w:rsidR="00BD7759">
        <w:rPr>
          <w:sz w:val="20"/>
          <w:szCs w:val="20"/>
        </w:rPr>
        <w:t>lasnoj ploči suda</w:t>
      </w:r>
    </w:p>
    <w:p w:rsidRDefault="002E0D56" w:rsidP="007D6546" w:rsidR="002E0D56" w:rsidRPr="00562332">
      <w:pPr>
        <w:ind w:left="360"/>
        <w:rPr>
          <w:sz w:val="20"/>
          <w:szCs w:val="20"/>
        </w:rPr>
      </w:pPr>
    </w:p>
    <w:sectPr w:rsidR="002E0D56" w:rsidRPr="005623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437DF4"/>
    <w:multiLevelType w:val="hybridMultilevel"/>
    <w:tmpl w:val="CF9E7240"/>
    <w:lvl w:tplc="69B25F5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0164B44"/>
    <w:multiLevelType w:val="hybridMultilevel"/>
    <w:tmpl w:val="8FF2CCDE"/>
    <w:lvl w:tplc="57A4A6E0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6FC5479"/>
    <w:multiLevelType w:val="hybridMultilevel"/>
    <w:tmpl w:val="8054A6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343AF"/>
    <w:rsid w:val="000347AA"/>
    <w:rsid w:val="00035D34"/>
    <w:rsid w:val="00082DEF"/>
    <w:rsid w:val="000B135C"/>
    <w:rsid w:val="000B2085"/>
    <w:rsid w:val="000B5E6F"/>
    <w:rsid w:val="000C4EC9"/>
    <w:rsid w:val="000D2AD3"/>
    <w:rsid w:val="000D49E0"/>
    <w:rsid w:val="000E482E"/>
    <w:rsid w:val="000E4C7C"/>
    <w:rsid w:val="000F5709"/>
    <w:rsid w:val="00111561"/>
    <w:rsid w:val="00123480"/>
    <w:rsid w:val="0014252A"/>
    <w:rsid w:val="00147972"/>
    <w:rsid w:val="0015022E"/>
    <w:rsid w:val="001837AD"/>
    <w:rsid w:val="00185E90"/>
    <w:rsid w:val="001A0CB1"/>
    <w:rsid w:val="001A1D5E"/>
    <w:rsid w:val="00254146"/>
    <w:rsid w:val="002A07A5"/>
    <w:rsid w:val="002A139D"/>
    <w:rsid w:val="002A3269"/>
    <w:rsid w:val="002E0D56"/>
    <w:rsid w:val="00363EAB"/>
    <w:rsid w:val="00364DAD"/>
    <w:rsid w:val="003776FA"/>
    <w:rsid w:val="003976EE"/>
    <w:rsid w:val="00397E3A"/>
    <w:rsid w:val="003F1E1B"/>
    <w:rsid w:val="00415A95"/>
    <w:rsid w:val="00431F74"/>
    <w:rsid w:val="00433344"/>
    <w:rsid w:val="004378DE"/>
    <w:rsid w:val="00446193"/>
    <w:rsid w:val="00491BFA"/>
    <w:rsid w:val="004B52EB"/>
    <w:rsid w:val="00507E94"/>
    <w:rsid w:val="00562332"/>
    <w:rsid w:val="005809DB"/>
    <w:rsid w:val="005E684A"/>
    <w:rsid w:val="0063019A"/>
    <w:rsid w:val="0065687A"/>
    <w:rsid w:val="00680232"/>
    <w:rsid w:val="006D2AAB"/>
    <w:rsid w:val="006E36E0"/>
    <w:rsid w:val="007143BF"/>
    <w:rsid w:val="00745193"/>
    <w:rsid w:val="00752DEF"/>
    <w:rsid w:val="0075521C"/>
    <w:rsid w:val="00765CEF"/>
    <w:rsid w:val="007A4016"/>
    <w:rsid w:val="007C501D"/>
    <w:rsid w:val="007D2496"/>
    <w:rsid w:val="007D2BA4"/>
    <w:rsid w:val="007D6546"/>
    <w:rsid w:val="007D72A6"/>
    <w:rsid w:val="00802114"/>
    <w:rsid w:val="0080407A"/>
    <w:rsid w:val="00826DFB"/>
    <w:rsid w:val="00834F60"/>
    <w:rsid w:val="009E1FC0"/>
    <w:rsid w:val="009E2A78"/>
    <w:rsid w:val="009E3742"/>
    <w:rsid w:val="00A05633"/>
    <w:rsid w:val="00A34AAE"/>
    <w:rsid w:val="00A41DFD"/>
    <w:rsid w:val="00A46ADE"/>
    <w:rsid w:val="00A5493F"/>
    <w:rsid w:val="00A94E29"/>
    <w:rsid w:val="00AB0B4F"/>
    <w:rsid w:val="00B53A8D"/>
    <w:rsid w:val="00B9202C"/>
    <w:rsid w:val="00BA07D6"/>
    <w:rsid w:val="00BA2461"/>
    <w:rsid w:val="00BA3D3B"/>
    <w:rsid w:val="00BA60C1"/>
    <w:rsid w:val="00BB3F87"/>
    <w:rsid w:val="00BD7759"/>
    <w:rsid w:val="00BE5A75"/>
    <w:rsid w:val="00BF44E3"/>
    <w:rsid w:val="00C4065F"/>
    <w:rsid w:val="00C448CB"/>
    <w:rsid w:val="00C51F53"/>
    <w:rsid w:val="00C55C5F"/>
    <w:rsid w:val="00CB7C72"/>
    <w:rsid w:val="00D0360B"/>
    <w:rsid w:val="00D03719"/>
    <w:rsid w:val="00D84804"/>
    <w:rsid w:val="00D97BC8"/>
    <w:rsid w:val="00DE77E8"/>
    <w:rsid w:val="00E547D3"/>
    <w:rsid w:val="00E90D04"/>
    <w:rsid w:val="00E91F42"/>
    <w:rsid w:val="00EC213C"/>
    <w:rsid w:val="00F75B5F"/>
    <w:rsid w:val="00F865D9"/>
    <w:rsid w:val="00FB1D64"/>
    <w:rsid w:val="00FC3730"/>
    <w:rsid w:val="00FC5199"/>
    <w:rsid w:val="00FC6083"/>
    <w:rsid w:val="00FD24EB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25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25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</izvorni_sadrzaj>
    <derivirana_varijabla naziv="DomainObject.Predmet.OstaliListFormated_1">
      <item>Anto Filipović</item>
    </derivirana_varijabla>
  </DomainObject.Predmet.OstaliListFormated>
  <DomainObject.Predmet.OstaliListFormatedOIB>
    <izvorni_sadrzaj>
      <item>Anto Filipović, OIB 49039292452</item>
    </izvorni_sadrzaj>
    <derivirana_varijabla naziv="DomainObject.Predmet.OstaliListFormatedOIB_1">
      <item>Anto Filipović, OIB 49039292452</item>
    </derivirana_varijabla>
  </DomainObject.Predmet.OstaliListFormatedOIB>
  <DomainObject.Predmet.OstaliListFormatedWithAdress>
    <izvorni_sadrzaj>
      <item>Anto Filipović, Luka 7 I, 34000 Požega</item>
    </izvorni_sadrzaj>
    <derivirana_varijabla naziv="DomainObject.Predmet.OstaliListFormatedWithAdress_1">
      <item>Anto Filipović, Luka 7 I, 34000 Požega</item>
    </derivirana_varijabla>
  </DomainObject.Predmet.OstaliListFormatedWithAdress>
  <DomainObject.Predmet.OstaliListFormatedWithAdressOIB>
    <izvorni_sadrzaj>
      <item>Anto Filipović, OIB 49039292452, Luka 7 I, 34000 Požega</item>
    </izvorni_sadrzaj>
    <derivirana_varijabla naziv="DomainObject.Predmet.OstaliListFormatedWithAdressOIB_1">
      <item>Anto Filipović, OIB 49039292452, Luka 7 I, 34000 Požega</item>
    </derivirana_varijabla>
  </DomainObject.Predmet.OstaliListFormatedWithAdressOIB>
  <DomainObject.Predmet.OstaliListNazivFormated>
    <izvorni_sadrzaj>
      <item>Anto Filipović</item>
    </izvorni_sadrzaj>
    <derivirana_varijabla naziv="DomainObject.Predmet.OstaliListNazivFormated_1">
      <item>Anto Filipović</item>
    </derivirana_varijabla>
  </DomainObject.Predmet.OstaliListNazivFormated>
  <DomainObject.Predmet.OstaliListNazivFormatedOIB>
    <izvorni_sadrzaj>
      <item>Anto Filipović, OIB 49039292452</item>
    </izvorni_sadrzaj>
    <derivirana_varijabla naziv="DomainObject.Predmet.OstaliListNazivFormatedOIB_1">
      <item>Anto Filipović, OIB 49039292452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</izvorni_sadrzaj>
    <derivirana_varijabla naziv="DomainObject.Predmet.SudioniciListNaziv_1">
      <item>Financijska agencija</item>
      <item>PACIFIK d. o. o. za trgovinu i uvoz-izvoz</item>
      <item>Anto Filipović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</izvorni_sadrzaj>
    <derivirana_varijabla naziv="DomainObject.Predmet.SudioniciListNazivOIB_1">
      <item>, OIB 85821130368</item>
      <item>, OIB 03525544533</item>
      <item>, OIB 49039292452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216</properties:Words>
  <properties:Characters>1108</properties:Characters>
  <properties:Lines>47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2016-06-07T06:50:00Z</dcterms:created>
  <dc:creator>Korisnik</dc:creator>
  <cp:lastModifiedBy>wsadmin</cp:lastModifiedBy>
  <cp:lastPrinted>2016-08-24T11:15:00Z</cp:lastPrinted>
  <dcterms:modified xmlns:xsi="http://www.w3.org/2001/XMLSchema-instance" xsi:type="dcterms:W3CDTF">2016-08-24T11:17:00Z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