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bead2" w14:paraId="63bead2" w:rsidRDefault="00FB7B71" w:rsidP="00FB7B71" w:rsidR="00FB7B71" w:rsidRPr="00546B15">
      <w:pPr>
        <w:jc w:val="both"/>
        <w15:collapsed w:val="false"/>
        <w:rPr>
          <w:rStyle w:val="Naglaeno"/>
          <w:szCs w:val="24"/>
        </w:rPr>
      </w:pPr>
      <w:bookmarkStart w:name="_GoBack" w:id="0"/>
      <w:bookmarkEnd w:id="0"/>
      <w:r w:rsidRPr="00546B15">
        <w:rPr>
          <w:rStyle w:val="Naglaeno"/>
          <w:szCs w:val="24"/>
        </w:rPr>
        <w:t xml:space="preserve">             </w:t>
      </w:r>
      <w:r w:rsidRPr="00546B15">
        <w:rPr>
          <w:noProof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7657" w:rsidP="00FB7B71" w:rsidR="00FF7657" w:rsidRPr="00546B15">
      <w:pPr>
        <w:jc w:val="both"/>
        <w:rPr>
          <w:rStyle w:val="Naglaeno"/>
          <w:b w:val="false"/>
          <w:szCs w:val="24"/>
        </w:rPr>
      </w:pPr>
    </w:p>
    <w:p w:rsidRDefault="00FB7B71" w:rsidP="00FB7B71" w:rsidR="00FB7B71" w:rsidRPr="00546B15">
      <w:pPr>
        <w:ind w:hanging="720" w:left="360"/>
        <w:jc w:val="both"/>
        <w:rPr>
          <w:rStyle w:val="Naglaeno"/>
          <w:b w:val="false"/>
          <w:szCs w:val="24"/>
        </w:rPr>
      </w:pPr>
      <w:r w:rsidRPr="00546B15">
        <w:rPr>
          <w:rStyle w:val="Naglaeno"/>
          <w:szCs w:val="24"/>
        </w:rPr>
        <w:t xml:space="preserve">         REPUBLIKA HRVATSKA</w:t>
      </w:r>
    </w:p>
    <w:p w:rsidRDefault="00FB7B71" w:rsidP="00FB7B71" w:rsidR="00FB7B71">
      <w:pPr>
        <w:ind w:hanging="720" w:left="360"/>
        <w:jc w:val="both"/>
        <w:rPr>
          <w:rStyle w:val="Naglaeno"/>
          <w:szCs w:val="24"/>
        </w:rPr>
      </w:pPr>
      <w:r w:rsidRPr="00546B15">
        <w:rPr>
          <w:rStyle w:val="Naglaeno"/>
          <w:szCs w:val="24"/>
        </w:rPr>
        <w:t xml:space="preserve">     TRGOVAČKI SUD U OSIJEKU</w:t>
      </w:r>
    </w:p>
    <w:p w:rsidRDefault="00600E5E" w:rsidP="00FB7B71" w:rsidR="00600E5E">
      <w:pPr>
        <w:ind w:hanging="720" w:left="360"/>
        <w:jc w:val="both"/>
        <w:rPr>
          <w:rStyle w:val="Naglaeno"/>
          <w:szCs w:val="24"/>
        </w:rPr>
      </w:pPr>
    </w:p>
    <w:p w:rsidRDefault="00600E5E" w:rsidP="00FB7B71" w:rsidR="00600E5E" w:rsidRPr="00546B15">
      <w:pPr>
        <w:ind w:hanging="720" w:left="360"/>
        <w:jc w:val="both"/>
        <w:rPr>
          <w:rStyle w:val="Naglaeno"/>
          <w:b w:val="false"/>
          <w:szCs w:val="24"/>
        </w:rPr>
      </w:pPr>
    </w:p>
    <w:p w:rsidRDefault="00FB7B71" w:rsidP="00FB7B71" w:rsidR="00FB7B71" w:rsidRPr="00546B15">
      <w:pPr>
        <w:jc w:val="both"/>
        <w:rPr>
          <w:rStyle w:val="Naglaeno"/>
          <w:b w:val="false"/>
          <w:szCs w:val="24"/>
        </w:rPr>
      </w:pPr>
    </w:p>
    <w:p w:rsidRDefault="00FB7B71" w:rsidP="00FB7B71" w:rsidR="00FB7B71" w:rsidRPr="00546B15">
      <w:pPr>
        <w:jc w:val="center"/>
        <w:rPr>
          <w:szCs w:val="24"/>
        </w:rPr>
      </w:pPr>
      <w:r w:rsidRPr="00546B15">
        <w:rPr>
          <w:szCs w:val="24"/>
        </w:rPr>
        <w:t>REPUBLIKA HRVATSKA</w:t>
      </w:r>
    </w:p>
    <w:p w:rsidRDefault="00FB7B71" w:rsidP="00FB7B71" w:rsidR="00FB7B71" w:rsidRPr="00546B15">
      <w:pPr>
        <w:jc w:val="center"/>
        <w:rPr>
          <w:szCs w:val="24"/>
        </w:rPr>
      </w:pPr>
      <w:r w:rsidRPr="00546B15">
        <w:rPr>
          <w:szCs w:val="24"/>
        </w:rPr>
        <w:t>R J E Š E N J E</w:t>
      </w:r>
    </w:p>
    <w:p w:rsidRDefault="00FB7B71" w:rsidP="00FB7B71" w:rsidR="00FB7B71" w:rsidRPr="00546B15">
      <w:pPr>
        <w:jc w:val="both"/>
        <w:rPr>
          <w:szCs w:val="24"/>
        </w:rPr>
      </w:pPr>
    </w:p>
    <w:p w:rsidRDefault="00600E5E" w:rsidP="00FB7B71" w:rsidR="00600E5E" w:rsidRPr="00546B15">
      <w:pPr>
        <w:jc w:val="both"/>
        <w:rPr>
          <w:szCs w:val="24"/>
        </w:rPr>
      </w:pPr>
    </w:p>
    <w:p w:rsidRDefault="00396BA0" w:rsidP="0039153B" w:rsidR="00E803AC" w:rsidRPr="00546B15">
      <w:pPr>
        <w:ind w:firstLine="708"/>
        <w:jc w:val="both"/>
        <w:rPr>
          <w:szCs w:val="24"/>
        </w:rPr>
      </w:pPr>
      <w:r>
        <w:t>Trgovački sud u Osijeku, po stečajnom sucu mr. sc. Borisu Vukoviću</w:t>
      </w:r>
      <w:r>
        <w:rPr>
          <w:color w:val="000000"/>
        </w:rPr>
        <w:t xml:space="preserve">, povodom prijedloga </w:t>
      </w:r>
      <w:r>
        <w:t xml:space="preserve">predlagatelja FINANCIJSKE AGENCIJE Regionalni centar Osijek, Podružnica Osijek, L. </w:t>
      </w:r>
      <w:proofErr w:type="spellStart"/>
      <w:r>
        <w:t>Jagera</w:t>
      </w:r>
      <w:proofErr w:type="spellEnd"/>
      <w:r>
        <w:t xml:space="preserve"> 3, Osijek, OIB: 85821130368 za otvaranje stečajnog postupka nad dužnikom </w:t>
      </w:r>
      <w:r w:rsidR="00E66F2C" w:rsidRPr="00E66F2C">
        <w:t>OBRTNIK prometno - zanatska zadruga u stečaju</w:t>
      </w:r>
      <w:r>
        <w:t>, Našice, Braće Radića 26, MBS: 050015544, OIB: 58700819846</w:t>
      </w:r>
      <w:r w:rsidR="00FB7B71" w:rsidRPr="00546B15">
        <w:rPr>
          <w:szCs w:val="24"/>
        </w:rPr>
        <w:t xml:space="preserve">, dana </w:t>
      </w:r>
      <w:r>
        <w:rPr>
          <w:szCs w:val="24"/>
        </w:rPr>
        <w:t>14</w:t>
      </w:r>
      <w:r w:rsidR="00041517" w:rsidRPr="00546B15">
        <w:rPr>
          <w:szCs w:val="24"/>
        </w:rPr>
        <w:t xml:space="preserve">. </w:t>
      </w:r>
      <w:r w:rsidR="00E76EF7" w:rsidRPr="00546B15">
        <w:rPr>
          <w:szCs w:val="24"/>
        </w:rPr>
        <w:t xml:space="preserve">lipnja </w:t>
      </w:r>
      <w:r w:rsidR="00FB7B71" w:rsidRPr="00546B15">
        <w:rPr>
          <w:szCs w:val="24"/>
        </w:rPr>
        <w:t>2017. godine</w:t>
      </w:r>
    </w:p>
    <w:p w:rsidRDefault="00746EA5" w:rsidP="0039153B" w:rsidR="00746EA5">
      <w:pPr>
        <w:ind w:firstLine="708"/>
        <w:jc w:val="both"/>
        <w:rPr>
          <w:szCs w:val="24"/>
        </w:rPr>
      </w:pPr>
    </w:p>
    <w:p w:rsidRDefault="00600E5E" w:rsidP="0039153B" w:rsidR="00600E5E" w:rsidRPr="00546B15">
      <w:pPr>
        <w:ind w:firstLine="708"/>
        <w:jc w:val="both"/>
        <w:rPr>
          <w:szCs w:val="24"/>
        </w:rPr>
      </w:pPr>
    </w:p>
    <w:p w:rsidRDefault="00E803AC" w:rsidP="00E803AC" w:rsidR="00E803AC" w:rsidRPr="00546B15">
      <w:pPr>
        <w:jc w:val="center"/>
        <w:rPr>
          <w:szCs w:val="24"/>
        </w:rPr>
      </w:pPr>
      <w:r w:rsidRPr="00546B15">
        <w:rPr>
          <w:szCs w:val="24"/>
        </w:rPr>
        <w:t>r i j e š i o  j e</w:t>
      </w:r>
    </w:p>
    <w:p w:rsidRDefault="00600E5E" w:rsidP="00E803AC" w:rsidR="00600E5E">
      <w:pPr>
        <w:jc w:val="both"/>
        <w:rPr>
          <w:szCs w:val="24"/>
        </w:rPr>
      </w:pPr>
    </w:p>
    <w:p w:rsidRDefault="00600E5E" w:rsidP="00E803AC" w:rsidR="00600E5E" w:rsidRPr="00546B15">
      <w:pPr>
        <w:jc w:val="both"/>
        <w:rPr>
          <w:szCs w:val="24"/>
        </w:rPr>
      </w:pPr>
    </w:p>
    <w:p w:rsidRDefault="00E76EF7" w:rsidP="00E76EF7" w:rsidR="00E76EF7" w:rsidRPr="00546B15">
      <w:pPr>
        <w:ind w:firstLine="708"/>
        <w:jc w:val="both"/>
        <w:rPr>
          <w:szCs w:val="24"/>
        </w:rPr>
      </w:pPr>
      <w:r w:rsidRPr="00546B15">
        <w:rPr>
          <w:szCs w:val="24"/>
        </w:rPr>
        <w:t xml:space="preserve">Odgađa se ispitno ročište i izvještajno ročište dužnika </w:t>
      </w:r>
      <w:r w:rsidR="00BB26E6">
        <w:t>OBRTNIK prometno - zanatska zadruga u stečaju, Našice, Braće Radića 26, MBS: 050015544, OIB: 58700819846</w:t>
      </w:r>
    </w:p>
    <w:p w:rsidRDefault="00E76EF7" w:rsidP="00E76EF7" w:rsidR="00E76EF7" w:rsidRPr="00546B15">
      <w:pPr>
        <w:ind w:firstLine="708"/>
        <w:jc w:val="both"/>
        <w:rPr>
          <w:szCs w:val="24"/>
        </w:rPr>
      </w:pPr>
    </w:p>
    <w:p w:rsidRDefault="00E76EF7" w:rsidP="00E76EF7" w:rsidR="00E76EF7" w:rsidRPr="00546B15">
      <w:pPr>
        <w:ind w:left="1065"/>
        <w:jc w:val="both"/>
        <w:rPr>
          <w:szCs w:val="24"/>
        </w:rPr>
      </w:pPr>
      <w:r w:rsidRPr="00546B15">
        <w:rPr>
          <w:szCs w:val="24"/>
        </w:rPr>
        <w:t>zakazano</w:t>
      </w:r>
      <w:r w:rsidRPr="00546B15">
        <w:rPr>
          <w:b/>
          <w:szCs w:val="24"/>
        </w:rPr>
        <w:t xml:space="preserve"> </w:t>
      </w:r>
      <w:r w:rsidRPr="00546B15">
        <w:rPr>
          <w:szCs w:val="24"/>
        </w:rPr>
        <w:t>za dan</w:t>
      </w:r>
    </w:p>
    <w:p w:rsidRDefault="00E76EF7" w:rsidP="00E76EF7" w:rsidR="00E76EF7" w:rsidRPr="00546B15">
      <w:pPr>
        <w:ind w:left="1065"/>
        <w:jc w:val="both"/>
        <w:rPr>
          <w:szCs w:val="24"/>
        </w:rPr>
      </w:pPr>
    </w:p>
    <w:p w:rsidRDefault="00327DD5" w:rsidP="00E76EF7" w:rsidR="00E76EF7" w:rsidRPr="00546B15">
      <w:pPr>
        <w:jc w:val="center"/>
        <w:rPr>
          <w:bCs/>
          <w:szCs w:val="24"/>
          <w:u w:val="single"/>
        </w:rPr>
      </w:pPr>
      <w:r>
        <w:rPr>
          <w:bCs/>
          <w:szCs w:val="24"/>
          <w:u w:val="single"/>
        </w:rPr>
        <w:t>11</w:t>
      </w:r>
      <w:r w:rsidR="00E76EF7" w:rsidRPr="00546B15">
        <w:rPr>
          <w:bCs/>
          <w:szCs w:val="24"/>
          <w:u w:val="single"/>
        </w:rPr>
        <w:t xml:space="preserve">. </w:t>
      </w:r>
      <w:r>
        <w:rPr>
          <w:bCs/>
          <w:szCs w:val="24"/>
          <w:u w:val="single"/>
        </w:rPr>
        <w:t>srpanj</w:t>
      </w:r>
      <w:r w:rsidRPr="00546B15">
        <w:rPr>
          <w:bCs/>
          <w:szCs w:val="24"/>
          <w:u w:val="single"/>
        </w:rPr>
        <w:t xml:space="preserve"> </w:t>
      </w:r>
      <w:r w:rsidR="00E76EF7" w:rsidRPr="00546B15">
        <w:rPr>
          <w:bCs/>
          <w:szCs w:val="24"/>
          <w:u w:val="single"/>
        </w:rPr>
        <w:t>2017. godine u 09,00 sati i 09,</w:t>
      </w:r>
      <w:r>
        <w:rPr>
          <w:bCs/>
          <w:szCs w:val="24"/>
          <w:u w:val="single"/>
        </w:rPr>
        <w:t>2</w:t>
      </w:r>
      <w:r w:rsidR="00E76EF7" w:rsidRPr="00546B15">
        <w:rPr>
          <w:bCs/>
          <w:szCs w:val="24"/>
          <w:u w:val="single"/>
        </w:rPr>
        <w:t>0 sati</w:t>
      </w:r>
    </w:p>
    <w:p w:rsidRDefault="00E76EF7" w:rsidP="00E76EF7" w:rsidR="00E76EF7" w:rsidRPr="00546B15">
      <w:pPr>
        <w:jc w:val="center"/>
        <w:rPr>
          <w:b/>
          <w:bCs/>
          <w:szCs w:val="24"/>
          <w:u w:val="single"/>
        </w:rPr>
      </w:pPr>
    </w:p>
    <w:p w:rsidRDefault="00E76EF7" w:rsidP="00E76EF7" w:rsidR="00E76EF7" w:rsidRPr="00546B15">
      <w:pPr>
        <w:ind w:left="1134"/>
        <w:rPr>
          <w:bCs/>
          <w:szCs w:val="24"/>
        </w:rPr>
      </w:pPr>
      <w:r w:rsidRPr="00546B15">
        <w:rPr>
          <w:bCs/>
          <w:szCs w:val="24"/>
        </w:rPr>
        <w:t xml:space="preserve">a novo </w:t>
      </w:r>
    </w:p>
    <w:p w:rsidRDefault="00E76EF7" w:rsidP="00E76EF7" w:rsidR="00E76EF7" w:rsidRPr="00546B15">
      <w:pPr>
        <w:rPr>
          <w:bCs/>
          <w:szCs w:val="24"/>
        </w:rPr>
      </w:pPr>
    </w:p>
    <w:p w:rsidRDefault="00E76EF7" w:rsidP="00E76EF7" w:rsidR="00E76EF7" w:rsidRPr="00546B15">
      <w:pPr>
        <w:jc w:val="center"/>
        <w:rPr>
          <w:b/>
          <w:bCs/>
          <w:szCs w:val="24"/>
          <w:u w:val="single"/>
        </w:rPr>
      </w:pPr>
      <w:r w:rsidRPr="00546B15">
        <w:rPr>
          <w:b/>
          <w:bCs/>
          <w:szCs w:val="24"/>
          <w:u w:val="single"/>
        </w:rPr>
        <w:t xml:space="preserve">ročište vjerovnika na kojem će se ispitati prijavljene tražbine (ispitno ročište) </w:t>
      </w:r>
    </w:p>
    <w:p w:rsidRDefault="00E76EF7" w:rsidP="00E76EF7" w:rsidR="00E76EF7" w:rsidRPr="00546B15">
      <w:pPr>
        <w:jc w:val="center"/>
        <w:rPr>
          <w:b/>
          <w:bCs/>
          <w:szCs w:val="24"/>
          <w:u w:val="single"/>
        </w:rPr>
      </w:pPr>
      <w:r w:rsidRPr="00546B15">
        <w:rPr>
          <w:b/>
          <w:bCs/>
          <w:szCs w:val="24"/>
          <w:u w:val="single"/>
        </w:rPr>
        <w:t xml:space="preserve">određuje se za dan </w:t>
      </w:r>
      <w:r w:rsidR="0065576B">
        <w:rPr>
          <w:b/>
          <w:bCs/>
          <w:szCs w:val="24"/>
          <w:u w:val="single"/>
        </w:rPr>
        <w:t>28</w:t>
      </w:r>
      <w:r w:rsidRPr="00546B15">
        <w:rPr>
          <w:b/>
          <w:bCs/>
          <w:szCs w:val="24"/>
          <w:u w:val="single"/>
        </w:rPr>
        <w:t xml:space="preserve">. </w:t>
      </w:r>
      <w:r w:rsidR="0065576B">
        <w:rPr>
          <w:b/>
          <w:bCs/>
          <w:szCs w:val="24"/>
          <w:u w:val="single"/>
        </w:rPr>
        <w:t>rujan</w:t>
      </w:r>
      <w:r w:rsidRPr="00546B15">
        <w:rPr>
          <w:b/>
          <w:bCs/>
          <w:szCs w:val="24"/>
          <w:u w:val="single"/>
        </w:rPr>
        <w:t xml:space="preserve"> 2017. godine s početkom u 9,00 </w:t>
      </w:r>
      <w:proofErr w:type="spellStart"/>
      <w:r w:rsidRPr="00546B15">
        <w:rPr>
          <w:b/>
          <w:bCs/>
          <w:szCs w:val="24"/>
          <w:u w:val="single"/>
        </w:rPr>
        <w:t>şati</w:t>
      </w:r>
      <w:proofErr w:type="spellEnd"/>
      <w:r w:rsidRPr="00546B15">
        <w:rPr>
          <w:b/>
          <w:bCs/>
          <w:szCs w:val="24"/>
          <w:u w:val="single"/>
        </w:rPr>
        <w:t xml:space="preserve"> </w:t>
      </w:r>
    </w:p>
    <w:p w:rsidRDefault="00E76EF7" w:rsidP="00E76EF7" w:rsidR="00E76EF7" w:rsidRPr="00546B15">
      <w:pPr>
        <w:jc w:val="center"/>
        <w:rPr>
          <w:b/>
          <w:bCs/>
          <w:szCs w:val="24"/>
          <w:u w:val="single"/>
        </w:rPr>
      </w:pPr>
    </w:p>
    <w:p w:rsidRDefault="00E76EF7" w:rsidP="00E76EF7" w:rsidR="00E76EF7" w:rsidRPr="00546B15">
      <w:pPr>
        <w:jc w:val="center"/>
        <w:rPr>
          <w:b/>
          <w:bCs/>
          <w:szCs w:val="24"/>
          <w:u w:val="single"/>
        </w:rPr>
      </w:pPr>
      <w:r w:rsidRPr="00546B15">
        <w:rPr>
          <w:b/>
          <w:bCs/>
          <w:szCs w:val="24"/>
          <w:u w:val="single"/>
        </w:rPr>
        <w:t xml:space="preserve">dok se ročište vjerovnika (izvještajno ročište) određuje za </w:t>
      </w:r>
    </w:p>
    <w:p w:rsidRDefault="00E76EF7" w:rsidP="00E76EF7" w:rsidR="00E76EF7" w:rsidRPr="00546B15">
      <w:pPr>
        <w:jc w:val="center"/>
        <w:rPr>
          <w:b/>
          <w:bCs/>
          <w:szCs w:val="24"/>
          <w:u w:val="single"/>
        </w:rPr>
      </w:pPr>
      <w:r w:rsidRPr="00546B15">
        <w:rPr>
          <w:b/>
          <w:bCs/>
          <w:szCs w:val="24"/>
          <w:u w:val="single"/>
        </w:rPr>
        <w:t>isti dan i na istom mjestu s početkom u 9,</w:t>
      </w:r>
      <w:r w:rsidR="0065576B">
        <w:rPr>
          <w:b/>
          <w:bCs/>
          <w:szCs w:val="24"/>
          <w:u w:val="single"/>
        </w:rPr>
        <w:t>15</w:t>
      </w:r>
      <w:r w:rsidRPr="00546B15">
        <w:rPr>
          <w:b/>
          <w:bCs/>
          <w:szCs w:val="24"/>
          <w:u w:val="single"/>
        </w:rPr>
        <w:t xml:space="preserve"> sati.</w:t>
      </w:r>
    </w:p>
    <w:p w:rsidRDefault="00600E5E" w:rsidP="00E76EF7" w:rsidR="00600E5E" w:rsidRPr="00546B15">
      <w:pPr>
        <w:jc w:val="both"/>
        <w:rPr>
          <w:szCs w:val="24"/>
        </w:rPr>
      </w:pPr>
    </w:p>
    <w:p w:rsidRDefault="00E803AC" w:rsidP="00E803AC" w:rsidR="00E803AC">
      <w:pPr>
        <w:jc w:val="both"/>
        <w:rPr>
          <w:szCs w:val="24"/>
        </w:rPr>
      </w:pPr>
    </w:p>
    <w:p w:rsidRDefault="00B61D22" w:rsidP="00E803AC" w:rsidR="00B61D22" w:rsidRPr="00546B15">
      <w:pPr>
        <w:jc w:val="both"/>
        <w:rPr>
          <w:szCs w:val="24"/>
        </w:rPr>
      </w:pPr>
    </w:p>
    <w:p w:rsidRDefault="00E803AC" w:rsidP="00FF7657" w:rsidR="00E803AC">
      <w:pPr>
        <w:jc w:val="center"/>
        <w:rPr>
          <w:szCs w:val="24"/>
        </w:rPr>
      </w:pPr>
      <w:r w:rsidRPr="00546B15">
        <w:rPr>
          <w:szCs w:val="24"/>
        </w:rPr>
        <w:t>Obrazloženje</w:t>
      </w:r>
    </w:p>
    <w:p w:rsidRDefault="00546B15" w:rsidP="00FF7657" w:rsidR="00546B15" w:rsidRPr="00546B15">
      <w:pPr>
        <w:jc w:val="center"/>
        <w:rPr>
          <w:szCs w:val="24"/>
        </w:rPr>
      </w:pPr>
    </w:p>
    <w:p w:rsidRDefault="00600E5E" w:rsidP="00E803AC" w:rsidR="00600E5E" w:rsidRPr="00546B15">
      <w:pPr>
        <w:jc w:val="both"/>
        <w:rPr>
          <w:szCs w:val="24"/>
        </w:rPr>
      </w:pPr>
    </w:p>
    <w:p w:rsidRDefault="004C6F54" w:rsidP="005D0404" w:rsidR="005D0404" w:rsidRPr="00546B15">
      <w:pPr>
        <w:jc w:val="both"/>
        <w:rPr>
          <w:szCs w:val="24"/>
        </w:rPr>
      </w:pPr>
      <w:r w:rsidRPr="00546B15">
        <w:rPr>
          <w:szCs w:val="24"/>
        </w:rPr>
        <w:tab/>
      </w:r>
      <w:r w:rsidR="00A803CD">
        <w:rPr>
          <w:szCs w:val="24"/>
        </w:rPr>
        <w:t xml:space="preserve">Zbog </w:t>
      </w:r>
      <w:r w:rsidR="00B61D22">
        <w:rPr>
          <w:szCs w:val="24"/>
        </w:rPr>
        <w:t>godišnjeg odmora suca</w:t>
      </w:r>
      <w:r w:rsidR="002856AD">
        <w:rPr>
          <w:szCs w:val="24"/>
        </w:rPr>
        <w:t xml:space="preserve"> sud je odgodio ispitno i izvještajno ročište zakazano za </w:t>
      </w:r>
      <w:r w:rsidR="00A803CD">
        <w:rPr>
          <w:szCs w:val="24"/>
        </w:rPr>
        <w:t>11</w:t>
      </w:r>
      <w:r w:rsidR="002856AD">
        <w:rPr>
          <w:szCs w:val="24"/>
        </w:rPr>
        <w:t xml:space="preserve">. </w:t>
      </w:r>
      <w:r w:rsidR="00A803CD">
        <w:rPr>
          <w:szCs w:val="24"/>
        </w:rPr>
        <w:t>srpanj</w:t>
      </w:r>
      <w:r w:rsidR="002856AD">
        <w:rPr>
          <w:szCs w:val="24"/>
        </w:rPr>
        <w:t xml:space="preserve"> 2017. godine i zakazao novo ispitno i izvještajno roč</w:t>
      </w:r>
      <w:r w:rsidR="00213B31">
        <w:rPr>
          <w:szCs w:val="24"/>
        </w:rPr>
        <w:t xml:space="preserve">ište za </w:t>
      </w:r>
      <w:r w:rsidR="00A803CD">
        <w:rPr>
          <w:szCs w:val="24"/>
        </w:rPr>
        <w:t>28. rujan</w:t>
      </w:r>
      <w:r w:rsidR="00213B31">
        <w:rPr>
          <w:szCs w:val="24"/>
        </w:rPr>
        <w:t xml:space="preserve"> 2017. godine</w:t>
      </w:r>
      <w:r w:rsidR="005D0404" w:rsidRPr="00546B15">
        <w:rPr>
          <w:szCs w:val="24"/>
        </w:rPr>
        <w:t xml:space="preserve">, </w:t>
      </w:r>
      <w:r w:rsidR="00213B31">
        <w:rPr>
          <w:szCs w:val="24"/>
        </w:rPr>
        <w:t>te je odlučeno</w:t>
      </w:r>
      <w:r w:rsidR="005D0404" w:rsidRPr="00546B15">
        <w:rPr>
          <w:szCs w:val="24"/>
        </w:rPr>
        <w:t xml:space="preserve"> kao u izreci na temelju čl. 116. Zakona o parničnom postupku ("Narodne </w:t>
      </w:r>
      <w:r w:rsidR="005D0404" w:rsidRPr="00546B15">
        <w:rPr>
          <w:szCs w:val="24"/>
        </w:rPr>
        <w:lastRenderedPageBreak/>
        <w:t>novine" br. 53/91, 91/92, 112/99, 88/01, 117/03, 88/05, 2/07, 84/08, 96/08 i 123/08, 57/11, 25/13 i 83/14; dalje ZPP) i čl. 10. Stečajno</w:t>
      </w:r>
      <w:r w:rsidR="00213B31">
        <w:rPr>
          <w:szCs w:val="24"/>
        </w:rPr>
        <w:t>g zakona („Narodne novine 71/15</w:t>
      </w:r>
      <w:r w:rsidR="005D0404" w:rsidRPr="00546B15">
        <w:rPr>
          <w:szCs w:val="24"/>
        </w:rPr>
        <w:t>).</w:t>
      </w:r>
    </w:p>
    <w:p w:rsidRDefault="00E803AC" w:rsidP="00E803AC" w:rsidR="00E803AC">
      <w:pPr>
        <w:jc w:val="both"/>
        <w:rPr>
          <w:szCs w:val="24"/>
        </w:rPr>
      </w:pPr>
    </w:p>
    <w:p w:rsidRDefault="007237B3" w:rsidP="00E803AC" w:rsidR="007237B3" w:rsidRPr="00546B15">
      <w:pPr>
        <w:jc w:val="both"/>
        <w:rPr>
          <w:szCs w:val="24"/>
        </w:rPr>
      </w:pPr>
    </w:p>
    <w:p w:rsidRDefault="004C6F54" w:rsidP="004C6F54" w:rsidR="004C6F54" w:rsidRPr="00546B15">
      <w:pPr>
        <w:jc w:val="center"/>
        <w:rPr>
          <w:szCs w:val="24"/>
        </w:rPr>
      </w:pPr>
      <w:r w:rsidRPr="00546B15">
        <w:rPr>
          <w:szCs w:val="24"/>
        </w:rPr>
        <w:t xml:space="preserve">U Osijeku </w:t>
      </w:r>
      <w:r w:rsidR="00A803CD">
        <w:rPr>
          <w:szCs w:val="24"/>
        </w:rPr>
        <w:t>14</w:t>
      </w:r>
      <w:r w:rsidR="00546B15">
        <w:rPr>
          <w:szCs w:val="24"/>
        </w:rPr>
        <w:t>.</w:t>
      </w:r>
      <w:r w:rsidR="00213B31">
        <w:rPr>
          <w:szCs w:val="24"/>
        </w:rPr>
        <w:t xml:space="preserve"> </w:t>
      </w:r>
      <w:r w:rsidR="00546B15">
        <w:rPr>
          <w:szCs w:val="24"/>
        </w:rPr>
        <w:t>lipnja</w:t>
      </w:r>
      <w:r w:rsidR="00FC7EB4" w:rsidRPr="00546B15">
        <w:rPr>
          <w:szCs w:val="24"/>
        </w:rPr>
        <w:t xml:space="preserve"> </w:t>
      </w:r>
      <w:r w:rsidRPr="00546B15">
        <w:rPr>
          <w:szCs w:val="24"/>
        </w:rPr>
        <w:t>2017.</w:t>
      </w:r>
    </w:p>
    <w:p w:rsidRDefault="004C6F54" w:rsidP="004C6F54" w:rsidR="004C6F54" w:rsidRPr="00546B15">
      <w:pPr>
        <w:jc w:val="both"/>
        <w:rPr>
          <w:szCs w:val="24"/>
        </w:rPr>
      </w:pPr>
    </w:p>
    <w:p w:rsidRDefault="004C6F54" w:rsidP="004C6F54" w:rsidR="004C6F54" w:rsidRPr="00546B15">
      <w:pPr>
        <w:jc w:val="both"/>
        <w:rPr>
          <w:szCs w:val="24"/>
        </w:rPr>
      </w:pPr>
      <w:r w:rsidRPr="00546B15">
        <w:rPr>
          <w:szCs w:val="24"/>
        </w:rPr>
        <w:tab/>
      </w:r>
      <w:r w:rsidRPr="00546B15">
        <w:rPr>
          <w:szCs w:val="24"/>
        </w:rPr>
        <w:tab/>
      </w:r>
      <w:r w:rsidRPr="00546B15">
        <w:rPr>
          <w:szCs w:val="24"/>
        </w:rPr>
        <w:tab/>
      </w:r>
      <w:r w:rsidRPr="00546B15">
        <w:rPr>
          <w:szCs w:val="24"/>
        </w:rPr>
        <w:tab/>
      </w:r>
      <w:r w:rsidRPr="00546B15">
        <w:rPr>
          <w:szCs w:val="24"/>
        </w:rPr>
        <w:tab/>
      </w:r>
      <w:r w:rsidRPr="00546B15">
        <w:rPr>
          <w:szCs w:val="24"/>
        </w:rPr>
        <w:tab/>
      </w:r>
      <w:r w:rsidRPr="00546B15">
        <w:rPr>
          <w:szCs w:val="24"/>
        </w:rPr>
        <w:tab/>
      </w:r>
      <w:r w:rsidRPr="00546B15">
        <w:rPr>
          <w:szCs w:val="24"/>
        </w:rPr>
        <w:tab/>
        <w:t xml:space="preserve">        </w:t>
      </w:r>
      <w:r w:rsidR="003078BE" w:rsidRPr="00546B15">
        <w:rPr>
          <w:szCs w:val="24"/>
        </w:rPr>
        <w:t xml:space="preserve">   </w:t>
      </w:r>
      <w:r w:rsidR="002A4838" w:rsidRPr="00546B15">
        <w:rPr>
          <w:szCs w:val="24"/>
        </w:rPr>
        <w:t xml:space="preserve">  </w:t>
      </w:r>
      <w:r w:rsidRPr="00546B15">
        <w:rPr>
          <w:szCs w:val="24"/>
        </w:rPr>
        <w:t>STEČAJNI SUDAC</w:t>
      </w:r>
    </w:p>
    <w:p w:rsidRDefault="004C6F54" w:rsidP="004C6F54" w:rsidR="004C6F54" w:rsidRPr="00546B15">
      <w:pPr>
        <w:ind w:left="4956"/>
        <w:jc w:val="center"/>
        <w:rPr>
          <w:szCs w:val="24"/>
        </w:rPr>
      </w:pPr>
      <w:r w:rsidRPr="00546B15">
        <w:rPr>
          <w:szCs w:val="24"/>
        </w:rPr>
        <w:t xml:space="preserve">       </w:t>
      </w:r>
      <w:r w:rsidR="0011781D" w:rsidRPr="00546B15">
        <w:rPr>
          <w:szCs w:val="24"/>
        </w:rPr>
        <w:t xml:space="preserve">     </w:t>
      </w:r>
      <w:r w:rsidR="007237B3">
        <w:rPr>
          <w:szCs w:val="24"/>
        </w:rPr>
        <w:t xml:space="preserve">   </w:t>
      </w:r>
      <w:r w:rsidRPr="00546B15">
        <w:rPr>
          <w:szCs w:val="24"/>
        </w:rPr>
        <w:t>mr. sc. Boris Vuković</w:t>
      </w:r>
    </w:p>
    <w:p w:rsidRDefault="003078BE" w:rsidP="004C6F54" w:rsidR="003078BE" w:rsidRPr="00546B15">
      <w:pPr>
        <w:ind w:left="4956"/>
        <w:jc w:val="center"/>
        <w:rPr>
          <w:szCs w:val="24"/>
        </w:rPr>
      </w:pPr>
    </w:p>
    <w:p w:rsidRDefault="004C6F54" w:rsidP="004C6F54" w:rsidR="004C6F54" w:rsidRPr="00546B15">
      <w:pPr>
        <w:jc w:val="both"/>
        <w:rPr>
          <w:szCs w:val="24"/>
        </w:rPr>
      </w:pPr>
    </w:p>
    <w:p w:rsidRDefault="004C6F54" w:rsidP="004C6F54" w:rsidR="004C6F54" w:rsidRPr="00546B15">
      <w:pPr>
        <w:jc w:val="both"/>
        <w:rPr>
          <w:szCs w:val="24"/>
        </w:rPr>
      </w:pPr>
    </w:p>
    <w:p w:rsidRDefault="004C6F54" w:rsidP="00E803AC" w:rsidR="00E803AC" w:rsidRPr="00546B15">
      <w:pPr>
        <w:jc w:val="both"/>
        <w:rPr>
          <w:szCs w:val="24"/>
        </w:rPr>
      </w:pPr>
      <w:r w:rsidRPr="00546B15">
        <w:rPr>
          <w:szCs w:val="24"/>
        </w:rPr>
        <w:t xml:space="preserve">Zapisničar: Danijela </w:t>
      </w:r>
      <w:proofErr w:type="spellStart"/>
      <w:r w:rsidRPr="00546B15">
        <w:rPr>
          <w:szCs w:val="24"/>
        </w:rPr>
        <w:t>Špeletić</w:t>
      </w:r>
      <w:proofErr w:type="spellEnd"/>
      <w:r w:rsidRPr="00546B15">
        <w:rPr>
          <w:szCs w:val="24"/>
        </w:rPr>
        <w:t xml:space="preserve">                                          </w:t>
      </w:r>
    </w:p>
    <w:p w:rsidRDefault="00746EA5" w:rsidP="00E803AC" w:rsidR="00746EA5" w:rsidRPr="00546B15">
      <w:pPr>
        <w:jc w:val="both"/>
        <w:rPr>
          <w:szCs w:val="24"/>
        </w:rPr>
      </w:pPr>
    </w:p>
    <w:p w:rsidRDefault="00C732E4" w:rsidP="00E803AC" w:rsidR="00C732E4" w:rsidRPr="00546B15">
      <w:pPr>
        <w:jc w:val="both"/>
        <w:rPr>
          <w:szCs w:val="24"/>
        </w:rPr>
      </w:pPr>
    </w:p>
    <w:p w:rsidRDefault="00C732E4" w:rsidP="00E803AC" w:rsidR="00C732E4" w:rsidRPr="00546B15">
      <w:pPr>
        <w:jc w:val="both"/>
        <w:rPr>
          <w:szCs w:val="24"/>
        </w:rPr>
      </w:pPr>
    </w:p>
    <w:p w:rsidRDefault="00E803AC" w:rsidP="00E803AC" w:rsidR="00E803AC" w:rsidRPr="00546B15">
      <w:pPr>
        <w:jc w:val="both"/>
        <w:rPr>
          <w:szCs w:val="24"/>
        </w:rPr>
      </w:pPr>
      <w:r w:rsidRPr="00546B15">
        <w:rPr>
          <w:szCs w:val="24"/>
        </w:rPr>
        <w:t>POUKA O PRAVNOM LIJEKU:</w:t>
      </w:r>
    </w:p>
    <w:p w:rsidRDefault="00E803AC" w:rsidP="00E803AC" w:rsidR="00E803AC" w:rsidRPr="00546B15">
      <w:pPr>
        <w:jc w:val="both"/>
        <w:rPr>
          <w:szCs w:val="24"/>
        </w:rPr>
      </w:pPr>
      <w:r w:rsidRPr="00546B15">
        <w:rPr>
          <w:szCs w:val="24"/>
        </w:rPr>
        <w:t>Protiv rješenja o odgodi ročišta nije dopuštena žalba (čl. 116. st</w:t>
      </w:r>
      <w:r w:rsidR="004C6F54" w:rsidRPr="00546B15">
        <w:rPr>
          <w:szCs w:val="24"/>
        </w:rPr>
        <w:t>. 3. ZPP-a u vezi s čl. 10. SZ</w:t>
      </w:r>
      <w:r w:rsidRPr="00546B15">
        <w:rPr>
          <w:szCs w:val="24"/>
        </w:rPr>
        <w:t>)</w:t>
      </w:r>
    </w:p>
    <w:p w:rsidRDefault="00E803AC" w:rsidP="00E803AC" w:rsidR="00E803AC" w:rsidRPr="00546B15">
      <w:pPr>
        <w:jc w:val="both"/>
        <w:rPr>
          <w:szCs w:val="24"/>
        </w:rPr>
      </w:pPr>
    </w:p>
    <w:p w:rsidRDefault="00C732E4" w:rsidP="00E803AC" w:rsidR="00C732E4" w:rsidRPr="00546B15">
      <w:pPr>
        <w:jc w:val="both"/>
        <w:rPr>
          <w:szCs w:val="24"/>
        </w:rPr>
      </w:pPr>
    </w:p>
    <w:p w:rsidRDefault="00E803AC" w:rsidP="00E803AC" w:rsidR="00E803AC">
      <w:pPr>
        <w:jc w:val="both"/>
        <w:rPr>
          <w:szCs w:val="24"/>
        </w:rPr>
      </w:pPr>
      <w:r w:rsidRPr="00546B15">
        <w:rPr>
          <w:szCs w:val="24"/>
        </w:rPr>
        <w:t>D N A :</w:t>
      </w:r>
    </w:p>
    <w:p w:rsidRDefault="002911F9" w:rsidP="002911F9" w:rsidR="002911F9" w:rsidRPr="002911F9">
      <w:pPr>
        <w:jc w:val="both"/>
        <w:rPr>
          <w:szCs w:val="24"/>
        </w:rPr>
      </w:pPr>
      <w:r>
        <w:rPr>
          <w:szCs w:val="24"/>
        </w:rPr>
        <w:t>-</w:t>
      </w:r>
      <w:r>
        <w:rPr>
          <w:szCs w:val="24"/>
        </w:rPr>
        <w:tab/>
      </w:r>
      <w:r w:rsidRPr="002911F9">
        <w:rPr>
          <w:szCs w:val="24"/>
        </w:rPr>
        <w:t>stečajn</w:t>
      </w:r>
      <w:r w:rsidR="00BB26E6">
        <w:rPr>
          <w:szCs w:val="24"/>
        </w:rPr>
        <w:t xml:space="preserve">a upraviteljica </w:t>
      </w:r>
      <w:r w:rsidR="00BB26E6">
        <w:t xml:space="preserve">Margareta </w:t>
      </w:r>
      <w:proofErr w:type="spellStart"/>
      <w:r w:rsidR="00BB26E6">
        <w:t>Bondža</w:t>
      </w:r>
      <w:proofErr w:type="spellEnd"/>
      <w:r w:rsidR="00BB26E6">
        <w:t xml:space="preserve"> iz Vinkovaca, </w:t>
      </w:r>
      <w:proofErr w:type="spellStart"/>
      <w:r w:rsidR="00BB26E6">
        <w:t>Lapovačka</w:t>
      </w:r>
      <w:proofErr w:type="spellEnd"/>
      <w:r w:rsidR="00BB26E6">
        <w:t xml:space="preserve"> 30</w:t>
      </w:r>
    </w:p>
    <w:p w:rsidRDefault="002911F9" w:rsidP="002911F9" w:rsidR="002911F9" w:rsidRPr="002911F9">
      <w:pPr>
        <w:jc w:val="both"/>
        <w:rPr>
          <w:szCs w:val="24"/>
        </w:rPr>
      </w:pPr>
      <w:r w:rsidRPr="002911F9">
        <w:rPr>
          <w:szCs w:val="24"/>
        </w:rPr>
        <w:t>-</w:t>
      </w:r>
      <w:r w:rsidRPr="002911F9">
        <w:rPr>
          <w:szCs w:val="24"/>
        </w:rPr>
        <w:tab/>
        <w:t xml:space="preserve">FINA </w:t>
      </w:r>
    </w:p>
    <w:p w:rsidRDefault="002911F9" w:rsidP="002911F9" w:rsidR="002911F9" w:rsidRPr="002911F9">
      <w:pPr>
        <w:jc w:val="both"/>
        <w:rPr>
          <w:szCs w:val="24"/>
        </w:rPr>
      </w:pPr>
      <w:r w:rsidRPr="002911F9">
        <w:rPr>
          <w:szCs w:val="24"/>
        </w:rPr>
        <w:t>-</w:t>
      </w:r>
      <w:r w:rsidRPr="002911F9">
        <w:rPr>
          <w:szCs w:val="24"/>
        </w:rPr>
        <w:tab/>
        <w:t>Porezna uprava Osijek</w:t>
      </w:r>
    </w:p>
    <w:p w:rsidRDefault="002911F9" w:rsidP="002911F9" w:rsidR="002911F9" w:rsidRPr="002911F9">
      <w:pPr>
        <w:jc w:val="both"/>
        <w:rPr>
          <w:szCs w:val="24"/>
        </w:rPr>
      </w:pPr>
      <w:r w:rsidRPr="002911F9">
        <w:rPr>
          <w:szCs w:val="24"/>
        </w:rPr>
        <w:t>-</w:t>
      </w:r>
      <w:r w:rsidRPr="002911F9">
        <w:rPr>
          <w:szCs w:val="24"/>
        </w:rPr>
        <w:tab/>
        <w:t>ŽDO GUO  Osijek</w:t>
      </w:r>
    </w:p>
    <w:p w:rsidRDefault="002911F9" w:rsidP="002911F9" w:rsidR="002911F9" w:rsidRPr="002911F9">
      <w:pPr>
        <w:jc w:val="both"/>
        <w:rPr>
          <w:szCs w:val="24"/>
        </w:rPr>
      </w:pPr>
      <w:r w:rsidRPr="002911F9">
        <w:rPr>
          <w:szCs w:val="24"/>
        </w:rPr>
        <w:t>-</w:t>
      </w:r>
      <w:r w:rsidRPr="002911F9">
        <w:rPr>
          <w:szCs w:val="24"/>
        </w:rPr>
        <w:tab/>
        <w:t>e-</w:t>
      </w:r>
      <w:proofErr w:type="spellStart"/>
      <w:r w:rsidRPr="002911F9">
        <w:rPr>
          <w:szCs w:val="24"/>
        </w:rPr>
        <w:t>ogl</w:t>
      </w:r>
      <w:proofErr w:type="spellEnd"/>
      <w:r w:rsidRPr="002911F9">
        <w:rPr>
          <w:szCs w:val="24"/>
        </w:rPr>
        <w:t>. ploča</w:t>
      </w:r>
    </w:p>
    <w:p w:rsidRDefault="002911F9" w:rsidP="002911F9" w:rsidR="007237B3" w:rsidRPr="00546B15">
      <w:pPr>
        <w:jc w:val="both"/>
        <w:rPr>
          <w:szCs w:val="24"/>
        </w:rPr>
      </w:pPr>
      <w:r w:rsidRPr="002911F9">
        <w:rPr>
          <w:szCs w:val="24"/>
        </w:rPr>
        <w:t>-</w:t>
      </w:r>
      <w:r w:rsidRPr="002911F9">
        <w:rPr>
          <w:szCs w:val="24"/>
        </w:rPr>
        <w:tab/>
      </w:r>
      <w:proofErr w:type="spellStart"/>
      <w:r w:rsidRPr="002911F9">
        <w:rPr>
          <w:szCs w:val="24"/>
        </w:rPr>
        <w:t>roč</w:t>
      </w:r>
      <w:proofErr w:type="spellEnd"/>
      <w:r w:rsidRPr="002911F9">
        <w:rPr>
          <w:szCs w:val="24"/>
        </w:rPr>
        <w:t>. 28.9.2017. u 9h ispitno, u 9,15 izvještajno</w:t>
      </w:r>
    </w:p>
    <w:sectPr w:rsidR="007237B3" w:rsidRPr="00546B1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5779" w:rsidP="00FF7657" w:rsidR="00EC5779">
      <w:r>
        <w:separator/>
      </w:r>
    </w:p>
  </w:endnote>
  <w:endnote w:id="0" w:type="continuationSeparator">
    <w:p w:rsidRDefault="00EC5779" w:rsidP="00FF7657" w:rsidR="00EC57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5779" w:rsidP="00FF7657" w:rsidR="00EC5779">
      <w:r>
        <w:separator/>
      </w:r>
    </w:p>
  </w:footnote>
  <w:footnote w:id="0" w:type="continuationSeparator">
    <w:p w:rsidRDefault="00EC5779" w:rsidP="00FF7657" w:rsidR="00EC57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27D1" w:rsidP="009127D1" w:rsidR="009127D1">
    <w:pPr>
      <w:jc w:val="right"/>
      <w:rPr>
        <w:szCs w:val="24"/>
      </w:rPr>
    </w:pPr>
    <w:r w:rsidRPr="009F69F0">
      <w:rPr>
        <w:szCs w:val="24"/>
      </w:rPr>
      <w:t>7 St-</w:t>
    </w:r>
    <w:r w:rsidR="00E03FD7">
      <w:rPr>
        <w:szCs w:val="24"/>
      </w:rPr>
      <w:t>2033</w:t>
    </w:r>
    <w:r w:rsidRPr="009F69F0">
      <w:rPr>
        <w:szCs w:val="24"/>
      </w:rPr>
      <w:t>/</w:t>
    </w:r>
    <w:r>
      <w:rPr>
        <w:szCs w:val="24"/>
      </w:rPr>
      <w:t>16-</w:t>
    </w:r>
    <w:r w:rsidR="00E03FD7">
      <w:rPr>
        <w:szCs w:val="24"/>
      </w:rPr>
      <w:t>23</w:t>
    </w:r>
  </w:p>
  <w:p w:rsidRDefault="00600E5E" w:rsidP="00600E5E" w:rsidR="00600E5E" w:rsidRPr="009F69F0">
    <w:pPr>
      <w:spacing w:lineRule="auto" w:line="480"/>
      <w:jc w:val="center"/>
      <w:rPr>
        <w:szCs w:val="24"/>
      </w:rPr>
    </w:pPr>
  </w:p>
  <w:p w:rsidRDefault="00FF7657" w:rsidR="00FF765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3B2BB8"/>
    <w:multiLevelType w:val="hybridMultilevel"/>
    <w:tmpl w:val="01009E34"/>
    <w:lvl w:tplc="392CD33A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3AC"/>
    <w:rsid w:val="00041517"/>
    <w:rsid w:val="000456D5"/>
    <w:rsid w:val="00064CE4"/>
    <w:rsid w:val="00072987"/>
    <w:rsid w:val="000B4CB7"/>
    <w:rsid w:val="000C1252"/>
    <w:rsid w:val="000F2E27"/>
    <w:rsid w:val="0011781D"/>
    <w:rsid w:val="00132B5D"/>
    <w:rsid w:val="001423E0"/>
    <w:rsid w:val="001F717A"/>
    <w:rsid w:val="00213B31"/>
    <w:rsid w:val="002856AD"/>
    <w:rsid w:val="002911F9"/>
    <w:rsid w:val="002A4838"/>
    <w:rsid w:val="003078BE"/>
    <w:rsid w:val="00327DD5"/>
    <w:rsid w:val="0039153B"/>
    <w:rsid w:val="00396BA0"/>
    <w:rsid w:val="004173C5"/>
    <w:rsid w:val="00443056"/>
    <w:rsid w:val="004C6F54"/>
    <w:rsid w:val="004D6302"/>
    <w:rsid w:val="004E5240"/>
    <w:rsid w:val="00546B15"/>
    <w:rsid w:val="00597FE1"/>
    <w:rsid w:val="005D0404"/>
    <w:rsid w:val="00600E5E"/>
    <w:rsid w:val="00622913"/>
    <w:rsid w:val="00625F0C"/>
    <w:rsid w:val="0065576B"/>
    <w:rsid w:val="006564E0"/>
    <w:rsid w:val="00701139"/>
    <w:rsid w:val="007237B3"/>
    <w:rsid w:val="00746EA5"/>
    <w:rsid w:val="007B324D"/>
    <w:rsid w:val="007C07FB"/>
    <w:rsid w:val="007F13B4"/>
    <w:rsid w:val="00821F9A"/>
    <w:rsid w:val="0082345D"/>
    <w:rsid w:val="008B33AE"/>
    <w:rsid w:val="008F2FDE"/>
    <w:rsid w:val="009127D1"/>
    <w:rsid w:val="0095265C"/>
    <w:rsid w:val="009D17A4"/>
    <w:rsid w:val="009D6848"/>
    <w:rsid w:val="009D775C"/>
    <w:rsid w:val="009F69F0"/>
    <w:rsid w:val="00A803CD"/>
    <w:rsid w:val="00AA5EDE"/>
    <w:rsid w:val="00B61D22"/>
    <w:rsid w:val="00BB26E6"/>
    <w:rsid w:val="00C42A4B"/>
    <w:rsid w:val="00C732E4"/>
    <w:rsid w:val="00CA5860"/>
    <w:rsid w:val="00DE0EAA"/>
    <w:rsid w:val="00DF3455"/>
    <w:rsid w:val="00E0209B"/>
    <w:rsid w:val="00E03FD7"/>
    <w:rsid w:val="00E4190A"/>
    <w:rsid w:val="00E66F2C"/>
    <w:rsid w:val="00E67CAE"/>
    <w:rsid w:val="00E76EF7"/>
    <w:rsid w:val="00E803AC"/>
    <w:rsid w:val="00E95799"/>
    <w:rsid w:val="00EA0388"/>
    <w:rsid w:val="00EC5779"/>
    <w:rsid w:val="00EC5F81"/>
    <w:rsid w:val="00EE6EF0"/>
    <w:rsid w:val="00F04F29"/>
    <w:rsid w:val="00F80143"/>
    <w:rsid w:val="00FB7B71"/>
    <w:rsid w:val="00FC17DA"/>
    <w:rsid w:val="00FC7EB4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56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456D5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456D5"/>
    <w:rPr>
      <w:b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56D5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56D5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56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456D5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456D5"/>
    <w:rPr>
      <w:b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56D5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56D5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4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71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3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94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68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76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2033</izvorni_sadrzaj>
    <derivirana_varijabla naziv="DomainObject.Predmet.Broj_1">2033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St-2033/2016</izvorni_sadrzaj>
    <derivirana_varijabla naziv="DomainObject.Predmet.OznakaBroj_1">St-2033/2016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OBRTNIK prometno - zanatska zadruga zastupanog po punomoćniku Stevo Sertić</izvorni_sadrzaj>
    <derivirana_varijabla naziv="DomainObject.Predmet.ProtustrankaFormated_1">  OBRTNIK prometno - zanatska zadruga zastupanog po punomoćniku Stevo Sertić</derivirana_varijabla>
  </DomainObject.Predmet.ProtustrankaFormated>
  <DomainObject.Predmet.ProtustrankaFormatedOIB>
    <izvorni_sadrzaj>  OBRTNIK prometno - zanatska zadruga, OIB 58700819846 zastupanog po punomoćniku Stevo Sertić</izvorni_sadrzaj>
    <derivirana_varijabla naziv="DomainObject.Predmet.ProtustrankaFormatedOIB_1">  OBRTNIK prometno - zanatska zadruga, OIB 58700819846 zastupanog po punomoćniku Stevo Sertić</derivirana_varijabla>
  </DomainObject.Predmet.ProtustrankaFormatedOIB>
  <DomainObject.Predmet.ProtustrankaFormatedWithAdress>
    <izvorni_sadrzaj> OBRTNIK prometno - zanatska zadruga, Braće Radića 26, 31500 Našice zastupanog po punomoćniku Stevo Sertić</izvorni_sadrzaj>
    <derivirana_varijabla naziv="DomainObject.Predmet.ProtustrankaFormatedWithAdress_1"> OBRTNIK prometno - zanatska zadruga, Braće Radića 26, 31500 Našice zastupanog po punomoćniku Stevo Sertić</derivirana_varijabla>
  </DomainObject.Predmet.ProtustrankaFormatedWithAdress>
  <DomainObject.Predmet.ProtustrankaFormatedWithAdressOIB>
    <izvorni_sadrzaj> OBRTNIK prometno - zanatska zadruga, OIB 58700819846, Braće Radića 26, 31500 Našice zastupanog po punomoćniku Stevo Sertić</izvorni_sadrzaj>
    <derivirana_varijabla naziv="DomainObject.Predmet.ProtustrankaFormatedWithAdressOIB_1"> OBRTNIK prometno - zanatska zadruga, OIB 58700819846, Braće Radića 26, 31500 Našice zastupanog po punomoćniku Stevo Sertić</derivirana_varijabla>
  </DomainObject.Predmet.ProtustrankaFormatedWithAdressOIB>
  <DomainObject.Predmet.ProtustrankaWithAdress>
    <izvorni_sadrzaj>OBRTNIK prometno - zanatska zadruga Braće Radića 26, 31500 Našice</izvorni_sadrzaj>
    <derivirana_varijabla naziv="DomainObject.Predmet.ProtustrankaWithAdress_1">OBRTNIK prometno - zanatska zadruga Braće Radića 26, 31500 Našice</derivirana_varijabla>
  </DomainObject.Predmet.ProtustrankaWithAdress>
  <DomainObject.Predmet.ProtustrankaWithAdressOIB>
    <izvorni_sadrzaj>OBRTNIK prometno - zanatska zadruga, OIB 58700819846, Braće Radića 26, 31500 Našice</izvorni_sadrzaj>
    <derivirana_varijabla naziv="DomainObject.Predmet.ProtustrankaWithAdressOIB_1">OBRTNIK prometno - zanatska zadruga, OIB 58700819846, Braće Radića 26, 31500 Našice</derivirana_varijabla>
  </DomainObject.Predmet.ProtustrankaWithAdressOIB>
  <DomainObject.Predmet.ProtustrankaNazivFormated>
    <izvorni_sadrzaj>OBRTNIK prometno - zanatska zadruga</izvorni_sadrzaj>
    <derivirana_varijabla naziv="DomainObject.Predmet.ProtustrankaNazivFormated_1">OBRTNIK prometno - zanatska zadruga</derivirana_varijabla>
  </DomainObject.Predmet.ProtustrankaNazivFormated>
  <DomainObject.Predmet.ProtustrankaNazivFormatedOIB>
    <izvorni_sadrzaj>OBRTNIK prometno - zanatska zadruga, OIB 58700819846</izvorni_sadrzaj>
    <derivirana_varijabla naziv="DomainObject.Predmet.ProtustrankaNazivFormatedOIB_1">OBRTNIK prometno - zanatska zadruga, OIB 58700819846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OBRTNIK prometno - zanatska zadruga zastupanog po punomoćniku Stevo Sertić</item>
    </izvorni_sadrzaj>
    <derivirana_varijabla naziv="DomainObject.Predmet.ProtuStrankaListFormated_1">
      <item>OBRTNIK prometno - zanatska zadruga zastupanog po punomoćniku Stevo Sertić</item>
    </derivirana_varijabla>
  </DomainObject.Predmet.ProtuStrankaListFormated>
  <DomainObject.Predmet.ProtuStrankaListFormatedOIB>
    <izvorni_sadrzaj>
      <item>OBRTNIK prometno - zanatska zadruga, OIB 58700819846 zastupanog po punomoćniku Stevo Sertić</item>
    </izvorni_sadrzaj>
    <derivirana_varijabla naziv="DomainObject.Predmet.ProtuStrankaListFormatedOIB_1">
      <item>OBRTNIK prometno - zanatska zadruga, OIB 58700819846 zastupanog po punomoćniku Stevo Sertić</item>
    </derivirana_varijabla>
  </DomainObject.Predmet.ProtuStrankaListFormatedOIB>
  <DomainObject.Predmet.ProtuStrankaListFormatedWithAdress>
    <izvorni_sadrzaj>
      <item>OBRTNIK prometno - zanatska zadruga, Braće Radića 26, 31500 Našice zastupanog po punomoćniku Stevo Sertić</item>
    </izvorni_sadrzaj>
    <derivirana_varijabla naziv="DomainObject.Predmet.ProtuStrankaListFormatedWithAdress_1">
      <item>OBRTNIK prometno - zanatska zadruga, Braće Radića 26, 31500 Našice zastupanog po punomoćniku Stevo Sertić</item>
    </derivirana_varijabla>
  </DomainObject.Predmet.ProtuStrankaListFormatedWithAdress>
  <DomainObject.Predmet.ProtuStrankaListFormatedWithAdressOIB>
    <izvorni_sadrzaj>
      <item>OBRTNIK prometno - zanatska zadruga, OIB 58700819846, Braće Radića 26, 31500 Našice zastupanog po punomoćniku Stevo Sertić</item>
    </izvorni_sadrzaj>
    <derivirana_varijabla naziv="DomainObject.Predmet.ProtuStrankaListFormatedWithAdressOIB_1">
      <item>OBRTNIK prometno - zanatska zadruga, OIB 58700819846, Braće Radića 26, 31500 Našice zastupanog po punomoćniku Stevo Sertić</item>
    </derivirana_varijabla>
  </DomainObject.Predmet.ProtuStrankaListFormatedWithAdressOIB>
  <DomainObject.Predmet.ProtuStrankaListNazivFormated>
    <izvorni_sadrzaj>
      <item>OBRTNIK prometno - zanatska zadruga</item>
    </izvorni_sadrzaj>
    <derivirana_varijabla naziv="DomainObject.Predmet.ProtuStrankaListNazivFormated_1">
      <item>OBRTNIK prometno - zanatska zadruga</item>
    </derivirana_varijabla>
  </DomainObject.Predmet.ProtuStrankaListNazivFormated>
  <DomainObject.Predmet.ProtuStrankaListNazivFormatedOIB>
    <izvorni_sadrzaj>
      <item>OBRTNIK prometno - zanatska zadruga, OIB 58700819846</item>
    </izvorni_sadrzaj>
    <derivirana_varijabla naziv="DomainObject.Predmet.ProtuStrankaListNazivFormatedOIB_1">
      <item>OBRTNIK prometno - zanatska zadruga, OIB 58700819846</item>
    </derivirana_varijabla>
  </DomainObject.Predmet.ProtuStrankaListNazivFormatedOIB>
  <DomainObject.Predmet.OstaliListFormated>
    <izvorni_sadrzaj>
      <item>Stevo Sertić punomoćnik sudionika u postupku OBRTNIK prometno - zanatska zadruga</item>
    </izvorni_sadrzaj>
    <derivirana_varijabla naziv="DomainObject.Predmet.OstaliListFormated_1">
      <item>Stevo Sertić punomoćnik sudionika u postupku OBRTNIK prometno - zanatska zadruga</item>
    </derivirana_varijabla>
  </DomainObject.Predmet.OstaliListFormated>
  <DomainObject.Predmet.OstaliListFormatedOIB>
    <izvorni_sadrzaj>
      <item>Stevo Sertić, OIB 87276361151 punomoćnik sudionika u postupku OBRTNIK prometno - zanatska zadruga</item>
    </izvorni_sadrzaj>
    <derivirana_varijabla naziv="DomainObject.Predmet.OstaliListFormatedOIB_1">
      <item>Stevo Sertić, OIB 87276361151 punomoćnik sudionika u postupku OBRTNIK prometno - zanatska zadruga</item>
    </derivirana_varijabla>
  </DomainObject.Predmet.OstaliListFormatedOIB>
  <DomainObject.Predmet.OstaliListFormatedWithAdress>
    <izvorni_sadrzaj>
      <item>Stevo Sertić, Bana Josipa Jelačića 96, 31500 Martin punomoćnik sudionika u postupku OBRTNIK prometno - zanatska zadruga</item>
    </izvorni_sadrzaj>
    <derivirana_varijabla naziv="DomainObject.Predmet.OstaliListFormatedWithAdress_1">
      <item>Stevo Sertić, Bana Josipa Jelačića 96, 31500 Martin punomoćnik sudionika u postupku OBRTNIK prometno - zanatska zadruga</item>
    </derivirana_varijabla>
  </DomainObject.Predmet.OstaliListFormatedWithAdress>
  <DomainObject.Predmet.OstaliListFormatedWithAdressOIB>
    <izvorni_sadrzaj>
      <item>Stevo Sertić, OIB 87276361151, Bana Josipa Jelačića 96, 31500 Martin punomoćnik sudionika u postupku OBRTNIK prometno - zanatska zadruga</item>
    </izvorni_sadrzaj>
    <derivirana_varijabla naziv="DomainObject.Predmet.OstaliListFormatedWithAdressOIB_1">
      <item>Stevo Sertić, OIB 87276361151, Bana Josipa Jelačića 96, 31500 Martin punomoćnik sudionika u postupku OBRTNIK prometno - zanatska zadruga</item>
    </derivirana_varijabla>
  </DomainObject.Predmet.OstaliListFormatedWithAdressOIB>
  <DomainObject.Predmet.OstaliListNazivFormated>
    <izvorni_sadrzaj>
      <item>Stevo Sertić</item>
    </izvorni_sadrzaj>
    <derivirana_varijabla naziv="DomainObject.Predmet.OstaliListNazivFormated_1">
      <item>Stevo Sertić</item>
    </derivirana_varijabla>
  </DomainObject.Predmet.OstaliListNazivFormated>
  <DomainObject.Predmet.OstaliListNazivFormatedOIB>
    <izvorni_sadrzaj>
      <item>Stevo Sertić, OIB 87276361151</item>
    </izvorni_sadrzaj>
    <derivirana_varijabla naziv="DomainObject.Predmet.OstaliListNazivFormatedOIB_1">
      <item>Stevo Sertić, OIB 87276361151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OBRTNIK prometno - zanatska zadruga</izvorni_sadrzaj>
    <derivirana_varijabla naziv="DomainObject.Predmet.ProtustrankaIDrugi_1">OBRTNIK prometno - zanatska zadruga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OBRTNIK prometno - zanatska zadruga, OIB 58700819846, Braće Radića 26, 31500 Našice</izvorni_sadrzaj>
    <derivirana_varijabla naziv="DomainObject.Predmet.ProtustrankaIDrugiAdressOIB_1">OBRTNIK prometno - zanatska zadruga, OIB 58700819846, Braće Radića 26,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OBRTNIK prometno - zanatska zadruga</item>
      <item>Stevo Sertić</item>
    </izvorni_sadrzaj>
    <derivirana_varijabla naziv="DomainObject.Predmet.SudioniciListNaziv_1">
      <item>FINA RC OSIJEK</item>
      <item>OBRTNIK prometno - zanatska zadruga</item>
      <item>Stevo Sertić</item>
    </derivirana_varijabla>
  </DomainObject.Predmet.SudioniciListNaziv>
  <DomainObject.Predmet.SudioniciListAdressOIB>
    <izvorni_sadrzaj>
      <item>FINA RC OSIJEK, OIB 85821130368</item>
      <item>OBRTNIK prometno - zanatska zadruga, OIB 58700819846, Braće Radića 26,31500 Našice</item>
      <item>Stevo Sertić, OIB 87276361151, Bana Josipa Jelačića 96,31500 Martin</item>
    </izvorni_sadrzaj>
    <derivirana_varijabla naziv="DomainObject.Predmet.SudioniciListAdressOIB_1">
      <item>FINA RC OSIJEK, OIB 85821130368</item>
      <item>OBRTNIK prometno - zanatska zadruga, OIB 58700819846, Braće Radića 26,31500 Našice</item>
      <item>Stevo Sertić, OIB 87276361151, Bana Josipa Jelačića 96,31500 Martin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58700819846</item>
      <item>, OIB 87276361151</item>
    </izvorni_sadrzaj>
    <derivirana_varijabla naziv="DomainObject.Predmet.SudioniciListNazivOIB_1">
      <item>, OIB 85821130368</item>
      <item>, OIB 58700819846</item>
      <item>, OIB 87276361151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1526</properties:Characters>
  <properties:Lines>70</properties:Lines>
  <properties:Paragraphs>29</properties:Paragraphs>
  <properties:TotalTime>138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2016-03-21T07:56:00Z</dcterms:created>
  <dc:creator>Tihomir Kovačević</dc:creator>
  <cp:lastModifiedBy>Danijela Špeletić</cp:lastModifiedBy>
  <cp:lastPrinted>2017-06-06T05:04:00Z</cp:lastPrinted>
  <dcterms:modified xmlns:xsi="http://www.w3.org/2001/XMLSchema-instance" xsi:type="dcterms:W3CDTF">2017-06-14T08:51:00Z</dcterms:modified>
  <cp:revision>90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