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fc001" w14:paraId="2dfc00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CE7920">
        <w:t>805</w:t>
      </w:r>
      <w:r w:rsidR="00420994">
        <w:t>/2019-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CE7920">
        <w:t>AGROM PACK</w:t>
      </w:r>
      <w:r w:rsidR="0076114C" w:rsidRPr="009F28D5">
        <w:t xml:space="preserve"> d.o.o.</w:t>
      </w:r>
      <w:r w:rsidR="004F6916" w:rsidRPr="009F28D5">
        <w:t>,</w:t>
      </w:r>
      <w:r w:rsidR="00D9267E" w:rsidRPr="009F28D5">
        <w:t xml:space="preserve"> </w:t>
      </w:r>
      <w:r w:rsidR="00205F2D">
        <w:t xml:space="preserve">Zagreb, </w:t>
      </w:r>
      <w:r w:rsidR="00CE7920">
        <w:t>Radnička cesta 80</w:t>
      </w:r>
      <w:r w:rsidR="00205F2D">
        <w:t>,</w:t>
      </w:r>
      <w:r w:rsidR="00D9267E" w:rsidRPr="009F28D5">
        <w:t xml:space="preserve"> OIB </w:t>
      </w:r>
      <w:r w:rsidR="00CE7920" w:rsidRPr="00CE7920">
        <w:t>03452033355</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810AE1">
        <w:t>AGROM PACK</w:t>
      </w:r>
      <w:r w:rsidR="00810AE1" w:rsidRPr="009F28D5">
        <w:t xml:space="preserve"> d.o.o., </w:t>
      </w:r>
      <w:r w:rsidR="00810AE1">
        <w:t>Zagreb, Radnička cesta 80,</w:t>
      </w:r>
      <w:r w:rsidR="00810AE1" w:rsidRPr="009F28D5">
        <w:t xml:space="preserve"> OIB </w:t>
      </w:r>
      <w:r w:rsidR="00810AE1" w:rsidRPr="00CE7920">
        <w:t>03452033355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810AE1">
        <w:t>AGROM PACK</w:t>
      </w:r>
      <w:r w:rsidR="00810AE1" w:rsidRPr="009F28D5">
        <w:t xml:space="preserve"> d.o.o., </w:t>
      </w:r>
      <w:r w:rsidR="00810AE1">
        <w:t>Zagreb, Radnička cesta 80,</w:t>
      </w:r>
      <w:r w:rsidR="00810AE1" w:rsidRPr="009F28D5">
        <w:t xml:space="preserve"> OIB </w:t>
      </w:r>
      <w:r w:rsidR="00810AE1" w:rsidRPr="00CE7920">
        <w:t>03452033355</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10AE1" w:rsidP="000A2CA0" w:rsidR="000A2CA0" w:rsidRPr="00C254D4">
      <w:pPr>
        <w:jc w:val="both"/>
        <w:rPr>
          <w:b/>
        </w:rPr>
      </w:pPr>
      <w:r>
        <w:rPr>
          <w:b/>
        </w:rPr>
        <w:t>9</w:t>
      </w:r>
      <w:r w:rsidR="00D753EE">
        <w:rPr>
          <w:b/>
        </w:rPr>
        <w:t>. srpnja</w:t>
      </w:r>
      <w:r w:rsidR="009F28D5">
        <w:rPr>
          <w:b/>
        </w:rPr>
        <w:t xml:space="preserve"> </w:t>
      </w:r>
      <w:r w:rsidR="00B602B5">
        <w:rPr>
          <w:b/>
        </w:rPr>
        <w:t>201</w:t>
      </w:r>
      <w:r w:rsidR="009F28D5">
        <w:rPr>
          <w:b/>
        </w:rPr>
        <w:t>9</w:t>
      </w:r>
      <w:r w:rsidR="000A2CA0" w:rsidRPr="00C254D4">
        <w:rPr>
          <w:b/>
        </w:rPr>
        <w:t xml:space="preserve">. godine u </w:t>
      </w:r>
      <w:r w:rsidR="00205F2D">
        <w:rPr>
          <w:b/>
        </w:rPr>
        <w:t>10,4</w:t>
      </w:r>
      <w:r w:rsidR="00D753EE">
        <w:rPr>
          <w:b/>
        </w:rPr>
        <w:t>0</w:t>
      </w:r>
      <w:r w:rsidR="000A2CA0" w:rsidRPr="00C254D4">
        <w:rPr>
          <w:b/>
        </w:rPr>
        <w:t xml:space="preserve"> 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810AE1">
        <w:t>AGROM PACK</w:t>
      </w:r>
      <w:r w:rsidR="00810AE1" w:rsidRPr="009F28D5">
        <w:t xml:space="preserve"> d.o.o., </w:t>
      </w:r>
      <w:r w:rsidR="00810AE1">
        <w:t>Zagreb</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810AE1">
        <w:t>Petar Mrkonjić</w:t>
      </w:r>
    </w:p>
    <w:p w:rsidRDefault="000A2CA0" w:rsidP="000A2CA0" w:rsidR="000A2CA0">
      <w:r w:rsidRPr="004E2A47">
        <w:t>- FINA</w:t>
      </w:r>
    </w:p>
    <w:p w:rsidRDefault="000B5B8A" w:rsidP="000A2CA0" w:rsidR="004110EA">
      <w:r>
        <w:t xml:space="preserve">- </w:t>
      </w:r>
      <w:r w:rsidR="00205F2D">
        <w:t>Zagrebačka banka</w:t>
      </w:r>
      <w:r w:rsidR="004110EA">
        <w:t xml:space="preserve"> d.d.</w:t>
      </w:r>
      <w:r w:rsidR="00D753EE">
        <w:t xml:space="preserve"> Zagreb.</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10AE1">
        <w:t>28</w:t>
      </w:r>
      <w:r w:rsidR="00D753EE">
        <w:t>. ožujka</w:t>
      </w:r>
      <w:r w:rsidR="000F5B06">
        <w:t xml:space="preserve"> 201</w:t>
      </w:r>
      <w:r w:rsidR="00AC0328">
        <w:t>9</w:t>
      </w:r>
      <w:r w:rsidRPr="00C254D4">
        <w:t>. prijedlog za otvaranje stečajnog postupka nad dužnikom</w:t>
      </w:r>
      <w:r w:rsidR="000E2903">
        <w:t xml:space="preserve"> </w:t>
      </w:r>
      <w:r w:rsidR="00810AE1">
        <w:t>AGROM PACK</w:t>
      </w:r>
      <w:r w:rsidR="00810AE1" w:rsidRPr="009F28D5">
        <w:t xml:space="preserve"> d.o.o., </w:t>
      </w:r>
      <w:r w:rsidR="00810AE1">
        <w:t>Zagreb, Radnička cesta 80,</w:t>
      </w:r>
      <w:r w:rsidR="00810AE1" w:rsidRPr="009F28D5">
        <w:t xml:space="preserve"> OIB </w:t>
      </w:r>
      <w:r w:rsidR="00810AE1" w:rsidRPr="00CE7920">
        <w:t>03452033355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10AE1">
        <w:t>26</w:t>
      </w:r>
      <w:r w:rsidR="00D753EE">
        <w:t>. ožujka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810AE1">
        <w:t>280.907,70</w:t>
      </w:r>
      <w:r w:rsidR="000518E3">
        <w:t xml:space="preserve"> kn, te da dužnik ima </w:t>
      </w:r>
      <w:r w:rsidR="00810AE1">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205F2D">
        <w:t>Zagrebačke</w:t>
      </w:r>
      <w:r w:rsidR="00D753EE">
        <w:t xml:space="preserve"> banke </w:t>
      </w:r>
      <w:r w:rsidR="000B5B8A">
        <w:t>d.d.</w:t>
      </w:r>
      <w:r w:rsidR="00205F2D" w:rsidRPr="00205F2D">
        <w:t xml:space="preserve"> </w:t>
      </w:r>
      <w:r w:rsidR="00205F2D">
        <w:t>Zagreb</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810AE1">
        <w:t>26</w:t>
      </w:r>
      <w:r w:rsidR="00D753EE">
        <w:t>. ožujka 2019</w:t>
      </w:r>
      <w:r>
        <w:t>. ima zaplijenjena novčana sredstva u iznosu od</w:t>
      </w:r>
      <w:r w:rsidR="003A03C9">
        <w:t xml:space="preserve"> </w:t>
      </w:r>
      <w:r w:rsidR="00810AE1">
        <w:t>5</w:t>
      </w:r>
      <w:r w:rsidR="00205F2D">
        <w:t>.000,0</w:t>
      </w:r>
      <w:r w:rsidR="00810AE1">
        <w:t>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753EE">
      <w:pPr>
        <w:tabs>
          <w:tab w:pos="6900" w:val="left"/>
        </w:tabs>
      </w:pPr>
      <w:r>
        <w:t xml:space="preserve">1. </w:t>
      </w:r>
      <w:r w:rsidR="00810AE1">
        <w:t>AGROM PACK</w:t>
      </w:r>
      <w:r w:rsidR="00810AE1" w:rsidRPr="009F28D5">
        <w:t xml:space="preserve"> d.o.o., </w:t>
      </w:r>
      <w:r w:rsidR="00810AE1">
        <w:t>Zagreb, Radnička cesta 80</w:t>
      </w:r>
    </w:p>
    <w:p w:rsidRDefault="00D753EE" w:rsidP="005058C0" w:rsidR="00D753EE" w:rsidRPr="00205F2D">
      <w:pPr>
        <w:tabs>
          <w:tab w:pos="6900" w:val="left"/>
        </w:tabs>
      </w:pPr>
      <w:r>
        <w:t xml:space="preserve">2. </w:t>
      </w:r>
      <w:r w:rsidR="00810AE1">
        <w:t>Petar Mrkonjić, Županja, Štitarska 14</w:t>
      </w:r>
    </w:p>
    <w:p w:rsidRDefault="00D753EE" w:rsidP="005058C0" w:rsidR="00D753EE" w:rsidRPr="00205F2D">
      <w:pPr>
        <w:tabs>
          <w:tab w:pos="6900" w:val="left"/>
        </w:tabs>
      </w:pPr>
      <w:r w:rsidRPr="00205F2D">
        <w:t>3. FINA, Zagreb, Ulica grada Vukovara 70</w:t>
      </w:r>
    </w:p>
    <w:p w:rsidRDefault="00D753EE" w:rsidP="005058C0" w:rsidR="00D753EE" w:rsidRPr="00205F2D">
      <w:pPr>
        <w:tabs>
          <w:tab w:pos="6900" w:val="left"/>
        </w:tabs>
      </w:pPr>
      <w:r w:rsidRPr="00205F2D">
        <w:t xml:space="preserve">4. </w:t>
      </w:r>
      <w:r w:rsidR="00205F2D" w:rsidRPr="00205F2D">
        <w:t>Zagrebačka banka</w:t>
      </w:r>
      <w:r w:rsidRPr="00205F2D">
        <w:t xml:space="preserve"> d.d., Zagreb, </w:t>
      </w:r>
      <w:r w:rsidR="00205F2D" w:rsidRPr="00205F2D">
        <w:t>Trg bana Josipa Jelačića 10</w:t>
      </w:r>
    </w:p>
    <w:p w:rsidRDefault="00D753EE" w:rsidP="005058C0" w:rsidR="00D753EE" w:rsidRPr="00205F2D">
      <w:pPr>
        <w:tabs>
          <w:tab w:pos="6900" w:val="left"/>
        </w:tabs>
      </w:pPr>
      <w:r w:rsidRPr="00205F2D">
        <w:t>5.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1611" w:rsidR="00E71611">
      <w:r>
        <w:separator/>
      </w:r>
    </w:p>
  </w:endnote>
  <w:endnote w:id="0" w:type="continuationSeparator">
    <w:p w:rsidRDefault="00E71611" w:rsidR="00E716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1611" w:rsidR="00E71611">
      <w:r>
        <w:separator/>
      </w:r>
    </w:p>
  </w:footnote>
  <w:footnote w:id="0" w:type="continuationSeparator">
    <w:p w:rsidRDefault="00E71611" w:rsidR="00E716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73E0">
      <w:rPr>
        <w:rStyle w:val="Brojstranice"/>
        <w:noProof/>
      </w:rPr>
      <w:t>2</w:t>
    </w:r>
    <w:r>
      <w:rPr>
        <w:rStyle w:val="Brojstranice"/>
      </w:rPr>
      <w:fldChar w:fldCharType="end"/>
    </w:r>
  </w:p>
  <w:p w:rsidRDefault="00CE1F46" w:rsidP="00CE1F46" w:rsidR="00874E6C">
    <w:pPr>
      <w:pStyle w:val="Zaglavlje"/>
      <w:jc w:val="right"/>
    </w:pPr>
    <w:r>
      <w:t>4 St-</w:t>
    </w:r>
    <w:r w:rsidR="00CE7920">
      <w:t>805</w:t>
    </w:r>
    <w:r>
      <w:t>/2019-3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C73E0"/>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C05B2"/>
    <w:rsid w:val="007C631E"/>
    <w:rsid w:val="007C7125"/>
    <w:rsid w:val="00801A6D"/>
    <w:rsid w:val="00803C0F"/>
    <w:rsid w:val="008046BD"/>
    <w:rsid w:val="00810AE1"/>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49BA"/>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E7920"/>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71611"/>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C73E0"/>
    <w:rPr>
      <w:color w:val="808080"/>
      <w:bdr w:space="0" w:sz="0" w:color="auto" w:val="none"/>
      <w:shd w:fill="auto" w:color="auto" w:val="clear"/>
    </w:rPr>
  </w:style>
  <w:style w:customStyle="true" w:styleId="eSPISCCParagraphDefaultFont" w:type="character">
    <w:name w:val="eSPIS_CC_Paragraph Default Font"/>
    <w:basedOn w:val="Zadanifontodlomka"/>
    <w:rsid w:val="004C73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73E0"/>
    <w:rPr>
      <w:bdr w:space="0" w:sz="0" w:color="auto" w:val="none"/>
      <w:shd w:fill="FFFFCC" w:color="auto" w:val="clear"/>
      <w:lang w:val="hr-HR"/>
    </w:rPr>
  </w:style>
  <w:style w:customStyle="true" w:styleId="PozadinaSvijetloCrvena" w:type="character">
    <w:name w:val="Pozadina_SvijetloCrvena"/>
    <w:basedOn w:val="eSPISCCParagraphDefaultFont"/>
    <w:rsid w:val="004C73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73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C73E0"/>
    <w:rPr>
      <w:color w:val="808080"/>
      <w:bdr w:color="auto" w:space="0" w:sz="0" w:val="none"/>
      <w:shd w:color="auto" w:fill="auto" w:val="clear"/>
    </w:rPr>
  </w:style>
  <w:style w:customStyle="1" w:styleId="eSPISCCParagraphDefaultFont" w:type="character">
    <w:name w:val="eSPIS_CC_Paragraph Default Font"/>
    <w:basedOn w:val="Zadanifontodlomka"/>
    <w:rsid w:val="004C73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73E0"/>
    <w:rPr>
      <w:bdr w:color="auto" w:space="0" w:sz="0" w:val="none"/>
      <w:shd w:color="auto" w:fill="FFFFCC" w:val="clear"/>
      <w:lang w:val="hr-HR"/>
    </w:rPr>
  </w:style>
  <w:style w:customStyle="1" w:styleId="PozadinaSvijetloCrvena" w:type="character">
    <w:name w:val="Pozadina_SvijetloCrvena"/>
    <w:basedOn w:val="eSPISCCParagraphDefaultFont"/>
    <w:rsid w:val="004C73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73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St-805/2019</izvorni_sadrzaj>
    <derivirana_varijabla naziv="DomainObject.Predmet.OznakaBroj_1">St-805/2019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AGROM PACK d.o.o.</izvorni_sadrzaj>
    <derivirana_varijabla naziv="DomainObject.Predmet.ProtustrankaFormated_1">  AGROM PACK d.o.o.</derivirana_varijabla>
  </DomainObject.Predmet.ProtustrankaFormated>
  <DomainObject.Predmet.ProtustrankaFormatedOIB>
    <izvorni_sadrzaj>  AGROM PACK d.o.o., OIB 03452033355</izvorni_sadrzaj>
    <derivirana_varijabla naziv="DomainObject.Predmet.ProtustrankaFormatedOIB_1">  AGROM PACK d.o.o., OIB 03452033355</derivirana_varijabla>
  </DomainObject.Predmet.ProtustrankaFormatedOIB>
  <DomainObject.Predmet.ProtustrankaFormatedWithAdress>
    <izvorni_sadrzaj> AGROM PACK d.o.o., Radnička cesta 80, 10000 Zagreb</izvorni_sadrzaj>
    <derivirana_varijabla naziv="DomainObject.Predmet.ProtustrankaFormatedWithAdress_1"> AGROM PACK d.o.o., Radnička cesta 80, 10000 Zagreb</derivirana_varijabla>
  </DomainObject.Predmet.ProtustrankaFormatedWithAdress>
  <DomainObject.Predmet.ProtustrankaFormatedWithAdressOIB>
    <izvorni_sadrzaj> AGROM PACK d.o.o., OIB 03452033355, Radnička cesta 80, 10000 Zagreb</izvorni_sadrzaj>
    <derivirana_varijabla naziv="DomainObject.Predmet.ProtustrankaFormatedWithAdressOIB_1"> AGROM PACK d.o.o., OIB 03452033355, Radnička cesta 80, 10000 Zagreb</derivirana_varijabla>
  </DomainObject.Predmet.ProtustrankaFormatedWithAdressOIB>
  <DomainObject.Predmet.ProtustrankaWithAdress>
    <izvorni_sadrzaj>AGROM PACK d.o.o. Radnička cesta 80, 10000 Zagreb</izvorni_sadrzaj>
    <derivirana_varijabla naziv="DomainObject.Predmet.ProtustrankaWithAdress_1">AGROM PACK d.o.o. Radnička cesta 80, 10000 Zagreb</derivirana_varijabla>
  </DomainObject.Predmet.ProtustrankaWithAdress>
  <DomainObject.Predmet.ProtustrankaWithAdressOIB>
    <izvorni_sadrzaj>AGROM PACK d.o.o., OIB 03452033355, Radnička cesta 80, 10000 Zagreb</izvorni_sadrzaj>
    <derivirana_varijabla naziv="DomainObject.Predmet.ProtustrankaWithAdressOIB_1">AGROM PACK d.o.o., OIB 03452033355, Radnička cesta 80, 10000 Zagreb</derivirana_varijabla>
  </DomainObject.Predmet.ProtustrankaWithAdressOIB>
  <DomainObject.Predmet.ProtustrankaNazivFormated>
    <izvorni_sadrzaj>AGROM PACK d.o.o.</izvorni_sadrzaj>
    <derivirana_varijabla naziv="DomainObject.Predmet.ProtustrankaNazivFormated_1">AGROM PACK d.o.o.</derivirana_varijabla>
  </DomainObject.Predmet.ProtustrankaNazivFormated>
  <DomainObject.Predmet.ProtustrankaNazivFormatedOIB>
    <izvorni_sadrzaj>AGROM PACK d.o.o., OIB 03452033355</izvorni_sadrzaj>
    <derivirana_varijabla naziv="DomainObject.Predmet.ProtustrankaNazivFormatedOIB_1">AGROM PACK d.o.o., OIB 03452033355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AGROM PACK d.o.o.</item>
    </izvorni_sadrzaj>
    <derivirana_varijabla naziv="DomainObject.Predmet.ProtuStrankaListFormated_1">
      <item>AGROM PACK d.o.o.</item>
    </derivirana_varijabla>
  </DomainObject.Predmet.ProtuStrankaListFormated>
  <DomainObject.Predmet.ProtuStrankaListFormatedOIB>
    <izvorni_sadrzaj>
      <item>AGROM PACK d.o.o., OIB 03452033355</item>
    </izvorni_sadrzaj>
    <derivirana_varijabla naziv="DomainObject.Predmet.ProtuStrankaListFormatedOIB_1">
      <item>AGROM PACK d.o.o., OIB 03452033355</item>
    </derivirana_varijabla>
  </DomainObject.Predmet.ProtuStrankaListFormatedOIB>
  <DomainObject.Predmet.ProtuStrankaListFormatedWithAdress>
    <izvorni_sadrzaj>
      <item>AGROM PACK d.o.o., Radnička cesta 80, 10000 Zagreb</item>
    </izvorni_sadrzaj>
    <derivirana_varijabla naziv="DomainObject.Predmet.ProtuStrankaListFormatedWithAdress_1">
      <item>AGROM PACK d.o.o., Radnička cesta 80, 10000 Zagreb</item>
    </derivirana_varijabla>
  </DomainObject.Predmet.ProtuStrankaListFormatedWithAdress>
  <DomainObject.Predmet.ProtuStrankaListFormatedWithAdressOIB>
    <izvorni_sadrzaj>
      <item>AGROM PACK d.o.o., OIB 03452033355, Radnička cesta 80, 10000 Zagreb</item>
    </izvorni_sadrzaj>
    <derivirana_varijabla naziv="DomainObject.Predmet.ProtuStrankaListFormatedWithAdressOIB_1">
      <item>AGROM PACK d.o.o., OIB 03452033355, Radnička cesta 80, 10000 Zagreb</item>
    </derivirana_varijabla>
  </DomainObject.Predmet.ProtuStrankaListFormatedWithAdressOIB>
  <DomainObject.Predmet.ProtuStrankaListNazivFormated>
    <izvorni_sadrzaj>
      <item>AGROM PACK d.o.o.</item>
    </izvorni_sadrzaj>
    <derivirana_varijabla naziv="DomainObject.Predmet.ProtuStrankaListNazivFormated_1">
      <item>AGROM PACK d.o.o.</item>
    </derivirana_varijabla>
  </DomainObject.Predmet.ProtuStrankaListNazivFormated>
  <DomainObject.Predmet.ProtuStrankaListNazivFormatedOIB>
    <izvorni_sadrzaj>
      <item>AGROM PACK d.o.o., OIB 03452033355</item>
    </izvorni_sadrzaj>
    <derivirana_varijabla naziv="DomainObject.Predmet.ProtuStrankaListNazivFormatedOIB_1">
      <item>AGROM PACK d.o.o., OIB 03452033355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AGROM PACK d.o.o.</izvorni_sadrzaj>
    <derivirana_varijabla naziv="DomainObject.Predmet.ProtustrankaIDrugi_1">AGROM PACK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AGROM PACK d.o.o., OIB 03452033355, Radnička cesta 80, 10000 Zagreb</izvorni_sadrzaj>
    <derivirana_varijabla naziv="DomainObject.Predmet.ProtustrankaIDrugiAdressOIB_1">AGROM PACK d.o.o., OIB 03452033355,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AGROM PACK d.o.o.</item>
      <item>FINANCIJSKA AGENCIJA, RC Zagreb</item>
    </izvorni_sadrzaj>
    <derivirana_varijabla naziv="DomainObject.Predmet.SudioniciListNaziv_1">
      <item>AGROM PACK d.o.o.</item>
      <item>FINANCIJSKA AGENCIJA, RC Zagreb</item>
    </derivirana_varijabla>
  </DomainObject.Predmet.SudioniciListNaziv>
  <DomainObject.Predmet.SudioniciListAdressOIB>
    <izvorni_sadrzaj>
      <item>AGROM PACK d.o.o., OIB 03452033355, Radnička cesta 80,10000 Zagreb</item>
      <item>FINANCIJSKA AGENCIJA, RC Zagreb, OIB 85821130368, Trg svibanjskih žrtava 1995. 1,10000 Zagreb</item>
    </izvorni_sadrzaj>
    <derivirana_varijabla naziv="DomainObject.Predmet.SudioniciListAdressOIB_1">
      <item>AGROM PACK d.o.o., OIB 03452033355, Radnička cesta 80,10000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03452033355</item>
      <item>, OIB 85821130368</item>
    </izvorni_sadrzaj>
    <derivirana_varijabla naziv="DomainObject.Predmet.SudioniciListNazivOIB_1">
      <item>, OIB 03452033355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F97586-D26A-4DD7-A5EB-154F357B8A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997</properties:Words>
  <properties:Characters>5227</properties:Characters>
  <properties:Lines>137</properties:Lines>
  <properties:Paragraphs>62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2019-06-05T07:23:00Z</dcterms:created>
  <dc:creator>gboljkovac</dc:creator>
  <cp:lastModifiedBy>Renata Klokočki</cp:lastModifiedBy>
  <cp:lastPrinted>2019-01-24T07:31:00Z</cp:lastPrinted>
  <dcterms:modified xmlns:xsi="http://www.w3.org/2001/XMLSchema-instance" xsi:type="dcterms:W3CDTF">2019-06-05T11:51:00Z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postupka-IMA NOVACA-čl.110. SZ-a--St-805-19-ZABA.docx)</vt:lpwstr>
  </prop:property>
  <prop:property name="CC_coloring" pid="4" fmtid="{D5CDD505-2E9C-101B-9397-08002B2CF9AE}">
    <vt:bool>false</vt:bool>
  </prop:property>
  <prop:property name="BrojStranica" pid="5" fmtid="{D5CDD505-2E9C-101B-9397-08002B2CF9AE}">
    <vt:i4>3</vt:i4>
  </prop:property>
</prop:Properties>
</file>