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531b" w14:paraId="db2531b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432307" w:rsidP="0011750E" w:rsidR="00432307" w:rsidRPr="00BF5B21">
      <w:pPr>
        <w:rPr>
          <w:rFonts w:hAnsi="Times New Roman" w:ascii="Times New Roman"/>
        </w:rPr>
      </w:pPr>
    </w:p>
    <w:p w:rsidRDefault="00E23AB8" w:rsidP="00BF5B21" w:rsidR="0011750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432307" w:rsidP="00BF5B21" w:rsidR="00432307" w:rsidRPr="00BF5B21">
      <w:pPr>
        <w:jc w:val="center"/>
        <w:rPr>
          <w:rFonts w:hAnsi="Times New Roman" w:ascii="Times New Roman"/>
        </w:rPr>
      </w:pPr>
    </w:p>
    <w:p w:rsidRDefault="002B132A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</w:rPr>
        <w:t>Trgovački sud u Rijeci, po sucu Nataši Malvich kao sucu pojedincu po prijedlogu sudske savjetnice Mirte Dremil Štefančić, u stečajnom predmetu povodom zahtjeva FINANCIJSKE AGENCIJE za provedbu skraćenog stečajnog postupka nad dužnikom ENI &amp; TEO j.d.o.o. Dražice, Vele Dražice 57 (OIB 10400657413; MBS 040349759)</w:t>
      </w:r>
      <w:r w:rsidR="00936943" w:rsidRPr="00936943">
        <w:rPr>
          <w:rFonts w:hAnsi="Times New Roman" w:ascii="Times New Roman"/>
        </w:rPr>
        <w:t>,</w:t>
      </w:r>
      <w:r w:rsidR="00936943">
        <w:rPr>
          <w:rFonts w:hAnsi="Times New Roman" w:ascii="Times New Roman"/>
        </w:rPr>
        <w:t xml:space="preserve"> </w:t>
      </w:r>
      <w:r w:rsidR="00432307">
        <w:rPr>
          <w:rFonts w:hAnsi="Times New Roman" w:ascii="Times New Roman"/>
        </w:rPr>
        <w:t xml:space="preserve">od </w:t>
      </w:r>
      <w:r w:rsidR="0011750E" w:rsidRPr="00BF5B21">
        <w:rPr>
          <w:rFonts w:hAnsi="Times New Roman" w:ascii="Times New Roman"/>
        </w:rPr>
        <w:t xml:space="preserve">dana </w:t>
      </w:r>
      <w:r w:rsidR="001C187F">
        <w:rPr>
          <w:rFonts w:hAnsi="Times New Roman" w:ascii="Times New Roman"/>
        </w:rPr>
        <w:t>30</w:t>
      </w:r>
      <w:r w:rsidR="0011750E"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 xml:space="preserve">siječnja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2B132A" w:rsidRPr="002B132A">
        <w:rPr>
          <w:rFonts w:hAnsi="Times New Roman" w:ascii="Times New Roman"/>
        </w:rPr>
        <w:t>ENI &amp; TEO j.d.o.o. Dražice, Vele Dražice 57 (OIB 10400657413; MBS 040349759)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1C187F">
        <w:rPr>
          <w:rFonts w:hAnsi="Times New Roman" w:ascii="Times New Roman"/>
        </w:rPr>
        <w:t>30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siječnja 2017</w:t>
      </w:r>
      <w:r w:rsidRPr="00BF5B21">
        <w:rPr>
          <w:rFonts w:hAnsi="Times New Roman" w:ascii="Times New Roman"/>
        </w:rPr>
        <w:t xml:space="preserve">. godine u </w:t>
      </w:r>
      <w:r w:rsidRPr="001C187F">
        <w:rPr>
          <w:rFonts w:hAnsi="Times New Roman" w:ascii="Times New Roman"/>
          <w:b/>
        </w:rPr>
        <w:t>1</w:t>
      </w:r>
      <w:r w:rsidR="001D18F4" w:rsidRPr="001C187F">
        <w:rPr>
          <w:rFonts w:hAnsi="Times New Roman" w:ascii="Times New Roman"/>
          <w:b/>
        </w:rPr>
        <w:t>1</w:t>
      </w:r>
      <w:r w:rsidR="004F56F2" w:rsidRPr="001C187F">
        <w:rPr>
          <w:rFonts w:hAnsi="Times New Roman" w:ascii="Times New Roman"/>
          <w:b/>
        </w:rPr>
        <w:t>,</w:t>
      </w:r>
      <w:r w:rsidR="001D18F4" w:rsidRPr="001C187F">
        <w:rPr>
          <w:rFonts w:hAnsi="Times New Roman" w:ascii="Times New Roman"/>
          <w:b/>
        </w:rPr>
        <w:t>3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D45EC" w:rsidR="0011750E" w:rsidRPr="001C187F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</w:t>
      </w:r>
      <w:r w:rsidR="002D45EC">
        <w:rPr>
          <w:rFonts w:hAnsi="Times New Roman" w:ascii="Times New Roman"/>
        </w:rPr>
        <w:t xml:space="preserve"> </w:t>
      </w:r>
      <w:r w:rsidR="002B132A">
        <w:rPr>
          <w:rFonts w:hAnsi="Times New Roman" w:ascii="Times New Roman"/>
          <w:b/>
        </w:rPr>
        <w:t>Ivan Gjurašić</w:t>
      </w:r>
      <w:r w:rsidR="00936943">
        <w:rPr>
          <w:rFonts w:hAnsi="Times New Roman" w:ascii="Times New Roman"/>
          <w:b/>
        </w:rPr>
        <w:t xml:space="preserve"> iz </w:t>
      </w:r>
      <w:r w:rsidR="002B132A">
        <w:rPr>
          <w:rFonts w:hAnsi="Times New Roman" w:ascii="Times New Roman"/>
          <w:b/>
        </w:rPr>
        <w:t>Zagreba, Petrinjska 28</w:t>
      </w:r>
      <w:r w:rsidR="002D45EC" w:rsidRPr="001C187F">
        <w:rPr>
          <w:rFonts w:hAnsi="Times New Roman" w:ascii="Times New Roman"/>
          <w:b/>
        </w:rPr>
        <w:t xml:space="preserve">, OIB </w:t>
      </w:r>
      <w:r w:rsidR="002B132A">
        <w:rPr>
          <w:rFonts w:hAnsi="Times New Roman" w:ascii="Times New Roman"/>
          <w:b/>
        </w:rPr>
        <w:t>66025260916.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4A5A74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2B132A" w:rsidRPr="002B132A">
        <w:rPr>
          <w:rFonts w:hAnsi="Times New Roman" w:ascii="Times New Roman"/>
        </w:rPr>
        <w:t>ENI &amp; TEO j.d.o.o. Dražice, Vele Dražice 57 (OIB 10400657413; MBS 040349759)</w:t>
      </w:r>
      <w:r w:rsidR="00936943" w:rsidRPr="00936943">
        <w:rPr>
          <w:rFonts w:hAnsi="Times New Roman" w:ascii="Times New Roman"/>
        </w:rPr>
        <w:t>.</w:t>
      </w:r>
    </w:p>
    <w:p w:rsidRDefault="00936943" w:rsidP="00BF5B21" w:rsidR="00936943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2B132A">
        <w:rPr>
          <w:rFonts w:hAnsi="Times New Roman" w:ascii="Times New Roman"/>
        </w:rPr>
        <w:t>13</w:t>
      </w:r>
      <w:r w:rsidR="004A5A74">
        <w:rPr>
          <w:rFonts w:hAnsi="Times New Roman" w:ascii="Times New Roman"/>
        </w:rPr>
        <w:t xml:space="preserve">. </w:t>
      </w:r>
      <w:r w:rsidR="002B132A">
        <w:rPr>
          <w:rFonts w:hAnsi="Times New Roman" w:ascii="Times New Roman"/>
        </w:rPr>
        <w:t xml:space="preserve">rujna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2B132A" w:rsidRPr="002B132A">
        <w:rPr>
          <w:rFonts w:hAnsi="Times New Roman" w:ascii="Times New Roman"/>
        </w:rPr>
        <w:t>ENI &amp; TEO j.d.o.o. Dražice, Vele Dražice 57 (OIB 10400657413; MBS 040349759)</w:t>
      </w:r>
      <w:r w:rsidR="004A5A74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>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A5A74">
        <w:rPr>
          <w:rFonts w:hAnsi="Times New Roman" w:ascii="Times New Roman"/>
          <w:b/>
        </w:rPr>
        <w:t>18</w:t>
      </w:r>
      <w:r w:rsidRPr="001C187F">
        <w:rPr>
          <w:rFonts w:hAnsi="Times New Roman" w:ascii="Times New Roman"/>
          <w:b/>
        </w:rPr>
        <w:t xml:space="preserve">. </w:t>
      </w:r>
      <w:r w:rsidR="00880165">
        <w:rPr>
          <w:rFonts w:hAnsi="Times New Roman" w:ascii="Times New Roman"/>
          <w:b/>
        </w:rPr>
        <w:t xml:space="preserve">listopada </w:t>
      </w:r>
      <w:r w:rsidRPr="001C187F">
        <w:rPr>
          <w:rFonts w:hAnsi="Times New Roman" w:ascii="Times New Roman"/>
          <w:b/>
        </w:rPr>
        <w:t>2016.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880165" w:rsidRPr="00880165">
        <w:rPr>
          <w:rFonts w:hAnsi="Times New Roman" w:ascii="Times New Roman"/>
        </w:rPr>
        <w:t>30. siječnja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37016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370161" w:rsidP="00370161" w:rsidR="0011750E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370161" w:rsidP="00370161" w:rsidR="00370161">
      <w:pPr>
        <w:ind w:firstLine="720"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(po prijedlogu sudske savjetnice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Mirte Dremil Štefančić)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B19" w:rsidR="00482B19">
      <w:r>
        <w:separator/>
      </w:r>
    </w:p>
  </w:endnote>
  <w:endnote w:id="0" w:type="continuationSeparator">
    <w:p w:rsidRDefault="00482B19" w:rsidR="00482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B19" w:rsidR="00482B19">
      <w:r>
        <w:separator/>
      </w:r>
    </w:p>
  </w:footnote>
  <w:footnote w:id="0" w:type="continuationSeparator">
    <w:p w:rsidRDefault="00482B19" w:rsidR="00482B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2B132A">
      <w:rPr>
        <w:rFonts w:hAnsi="Times New Roman" w:ascii="Times New Roman"/>
      </w:rPr>
      <w:t>1384</w:t>
    </w:r>
    <w:r w:rsidR="0092173A">
      <w:rPr>
        <w:rFonts w:hAnsi="Times New Roman" w:ascii="Times New Roman"/>
      </w:rPr>
      <w:t>/16-</w:t>
    </w:r>
    <w:r w:rsidR="00936943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01C9D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250268"/>
    <w:rsid w:val="0026099F"/>
    <w:rsid w:val="0028012D"/>
    <w:rsid w:val="002B132A"/>
    <w:rsid w:val="002D45EC"/>
    <w:rsid w:val="002F718D"/>
    <w:rsid w:val="0034596F"/>
    <w:rsid w:val="00351BC0"/>
    <w:rsid w:val="00370161"/>
    <w:rsid w:val="00370B2C"/>
    <w:rsid w:val="003710A6"/>
    <w:rsid w:val="00386A3A"/>
    <w:rsid w:val="003A73E3"/>
    <w:rsid w:val="003C2ABA"/>
    <w:rsid w:val="004249BA"/>
    <w:rsid w:val="00432307"/>
    <w:rsid w:val="0047389F"/>
    <w:rsid w:val="00474AF2"/>
    <w:rsid w:val="00482B19"/>
    <w:rsid w:val="004A5A74"/>
    <w:rsid w:val="004A708E"/>
    <w:rsid w:val="004A7861"/>
    <w:rsid w:val="004D6126"/>
    <w:rsid w:val="004D7ACE"/>
    <w:rsid w:val="004E2B71"/>
    <w:rsid w:val="004F13EC"/>
    <w:rsid w:val="004F56F2"/>
    <w:rsid w:val="00512A52"/>
    <w:rsid w:val="00527278"/>
    <w:rsid w:val="00544A8B"/>
    <w:rsid w:val="0054685D"/>
    <w:rsid w:val="005572BC"/>
    <w:rsid w:val="005778FF"/>
    <w:rsid w:val="005B6EC5"/>
    <w:rsid w:val="005D536D"/>
    <w:rsid w:val="005D6965"/>
    <w:rsid w:val="005F15D2"/>
    <w:rsid w:val="00627985"/>
    <w:rsid w:val="00642441"/>
    <w:rsid w:val="00647A5D"/>
    <w:rsid w:val="00650E4D"/>
    <w:rsid w:val="006636D6"/>
    <w:rsid w:val="00685243"/>
    <w:rsid w:val="006C4E4A"/>
    <w:rsid w:val="006D2CF2"/>
    <w:rsid w:val="006F19B3"/>
    <w:rsid w:val="00702609"/>
    <w:rsid w:val="007357EE"/>
    <w:rsid w:val="00762085"/>
    <w:rsid w:val="007623B4"/>
    <w:rsid w:val="007B492F"/>
    <w:rsid w:val="00822677"/>
    <w:rsid w:val="00834E29"/>
    <w:rsid w:val="00880165"/>
    <w:rsid w:val="008A2EC0"/>
    <w:rsid w:val="008B456A"/>
    <w:rsid w:val="008C70E9"/>
    <w:rsid w:val="008F1332"/>
    <w:rsid w:val="00906E2E"/>
    <w:rsid w:val="00907968"/>
    <w:rsid w:val="0092173A"/>
    <w:rsid w:val="00930203"/>
    <w:rsid w:val="00936943"/>
    <w:rsid w:val="009D153C"/>
    <w:rsid w:val="00A16F1E"/>
    <w:rsid w:val="00A42202"/>
    <w:rsid w:val="00AF25B3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621A5"/>
    <w:rsid w:val="00C839B0"/>
    <w:rsid w:val="00CB0B5C"/>
    <w:rsid w:val="00CC4CB1"/>
    <w:rsid w:val="00CE0DC0"/>
    <w:rsid w:val="00D1182E"/>
    <w:rsid w:val="00D45ECC"/>
    <w:rsid w:val="00DB0D76"/>
    <w:rsid w:val="00E128AA"/>
    <w:rsid w:val="00E17F96"/>
    <w:rsid w:val="00E23AB8"/>
    <w:rsid w:val="00E41684"/>
    <w:rsid w:val="00E56B1E"/>
    <w:rsid w:val="00E645DA"/>
    <w:rsid w:val="00E978D7"/>
    <w:rsid w:val="00E97AE9"/>
    <w:rsid w:val="00EB034A"/>
    <w:rsid w:val="00F01692"/>
    <w:rsid w:val="00F01AE8"/>
    <w:rsid w:val="00F04ACE"/>
    <w:rsid w:val="00F1631A"/>
    <w:rsid w:val="00F359DE"/>
    <w:rsid w:val="00F45911"/>
    <w:rsid w:val="00F52D97"/>
    <w:rsid w:val="00F717C1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8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78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8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8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8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8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78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8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8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8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St-1384/2016</izvorni_sadrzaj>
    <derivirana_varijabla naziv="DomainObject.Predmet.OznakaBroj_1">St-1384/2016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 &amp; TEO j.d.o.o.</izvorni_sadrzaj>
    <derivirana_varijabla naziv="DomainObject.Predmet.ProtustrankaFormated_1">  ENI &amp; TEO j.d.o.o.</derivirana_varijabla>
  </DomainObject.Predmet.ProtustrankaFormated>
  <DomainObject.Predmet.ProtustrankaFormatedOIB>
    <izvorni_sadrzaj>  ENI &amp; TEO j.d.o.o., OIB 10400657413</izvorni_sadrzaj>
    <derivirana_varijabla naziv="DomainObject.Predmet.ProtustrankaFormatedOIB_1">  ENI &amp; TEO j.d.o.o., OIB 10400657413</derivirana_varijabla>
  </DomainObject.Predmet.ProtustrankaFormatedOIB>
  <DomainObject.Predmet.ProtustrankaFormatedWithAdress>
    <izvorni_sadrzaj> ENI &amp; TEO j.d.o.o., Vele Dražice 57, 51218 Dražice</izvorni_sadrzaj>
    <derivirana_varijabla naziv="DomainObject.Predmet.ProtustrankaFormatedWithAdress_1"> ENI &amp; TEO j.d.o.o., Vele Dražice 57, 51218 Dražice</derivirana_varijabla>
  </DomainObject.Predmet.ProtustrankaFormatedWithAdress>
  <DomainObject.Predmet.ProtustrankaFormatedWithAdressOIB>
    <izvorni_sadrzaj> ENI &amp; TEO j.d.o.o., OIB 10400657413, Vele Dražice 57, 51218 Dražice</izvorni_sadrzaj>
    <derivirana_varijabla naziv="DomainObject.Predmet.ProtustrankaFormatedWithAdressOIB_1"> ENI &amp; TEO j.d.o.o., OIB 10400657413, Vele Dražice 57, 51218 Dražice</derivirana_varijabla>
  </DomainObject.Predmet.ProtustrankaFormatedWithAdressOIB>
  <DomainObject.Predmet.ProtustrankaWithAdress>
    <izvorni_sadrzaj>ENI &amp; TEO j.d.o.o. Vele Dražice 57, 51218 Dražice</izvorni_sadrzaj>
    <derivirana_varijabla naziv="DomainObject.Predmet.ProtustrankaWithAdress_1">ENI &amp; TEO j.d.o.o. Vele Dražice 57, 51218 Dražice</derivirana_varijabla>
  </DomainObject.Predmet.ProtustrankaWithAdress>
  <DomainObject.Predmet.ProtustrankaWithAdressOIB>
    <izvorni_sadrzaj>ENI &amp; TEO j.d.o.o., OIB 10400657413, Vele Dražice 57, 51218 Dražice</izvorni_sadrzaj>
    <derivirana_varijabla naziv="DomainObject.Predmet.ProtustrankaWithAdressOIB_1">ENI &amp; TEO j.d.o.o., OIB 10400657413, Vele Dražice 57, 51218 Dražice</derivirana_varijabla>
  </DomainObject.Predmet.ProtustrankaWithAdressOIB>
  <DomainObject.Predmet.ProtustrankaNazivFormated>
    <izvorni_sadrzaj>ENI &amp; TEO j.d.o.o.</izvorni_sadrzaj>
    <derivirana_varijabla naziv="DomainObject.Predmet.ProtustrankaNazivFormated_1">ENI &amp; TEO j.d.o.o.</derivirana_varijabla>
  </DomainObject.Predmet.ProtustrankaNazivFormated>
  <DomainObject.Predmet.ProtustrankaNazivFormatedOIB>
    <izvorni_sadrzaj>ENI &amp; TEO j.d.o.o., OIB 10400657413</izvorni_sadrzaj>
    <derivirana_varijabla naziv="DomainObject.Predmet.ProtustrankaNazivFormatedOIB_1">ENI &amp; TEO j.d.o.o., OIB 10400657413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ENI &amp; TEO j.d.o.o.</item>
    </izvorni_sadrzaj>
    <derivirana_varijabla naziv="DomainObject.Predmet.ProtuStrankaListFormated_1">
      <item>ENI &amp; TEO j.d.o.o.</item>
    </derivirana_varijabla>
  </DomainObject.Predmet.ProtuStrankaListFormated>
  <DomainObject.Predmet.ProtuStrankaListFormatedOIB>
    <izvorni_sadrzaj>
      <item>ENI &amp; TEO j.d.o.o., OIB 10400657413</item>
    </izvorni_sadrzaj>
    <derivirana_varijabla naziv="DomainObject.Predmet.ProtuStrankaListFormatedOIB_1">
      <item>ENI &amp; TEO j.d.o.o., OIB 10400657413</item>
    </derivirana_varijabla>
  </DomainObject.Predmet.ProtuStrankaListFormatedOIB>
  <DomainObject.Predmet.ProtuStrankaListFormatedWithAdress>
    <izvorni_sadrzaj>
      <item>ENI &amp; TEO j.d.o.o., Vele Dražice 57, 51218 Dražice</item>
    </izvorni_sadrzaj>
    <derivirana_varijabla naziv="DomainObject.Predmet.ProtuStrankaListFormatedWithAdress_1">
      <item>ENI &amp; TEO j.d.o.o., Vele Dražice 57, 51218 Dražice</item>
    </derivirana_varijabla>
  </DomainObject.Predmet.ProtuStrankaListFormatedWithAdress>
  <DomainObject.Predmet.ProtuStrankaListFormatedWithAdressOIB>
    <izvorni_sadrzaj>
      <item>ENI &amp; TEO j.d.o.o., OIB 10400657413, Vele Dražice 57, 51218 Dražice</item>
    </izvorni_sadrzaj>
    <derivirana_varijabla naziv="DomainObject.Predmet.ProtuStrankaListFormatedWithAdressOIB_1">
      <item>ENI &amp; TEO j.d.o.o., OIB 10400657413, Vele Dražice 57, 51218 Dražice</item>
    </derivirana_varijabla>
  </DomainObject.Predmet.ProtuStrankaListFormatedWithAdressOIB>
  <DomainObject.Predmet.ProtuStrankaListNazivFormated>
    <izvorni_sadrzaj>
      <item>ENI &amp; TEO j.d.o.o.</item>
    </izvorni_sadrzaj>
    <derivirana_varijabla naziv="DomainObject.Predmet.ProtuStrankaListNazivFormated_1">
      <item>ENI &amp; TEO j.d.o.o.</item>
    </derivirana_varijabla>
  </DomainObject.Predmet.ProtuStrankaListNazivFormated>
  <DomainObject.Predmet.ProtuStrankaListNazivFormatedOIB>
    <izvorni_sadrzaj>
      <item>ENI &amp; TEO j.d.o.o., OIB 10400657413</item>
    </izvorni_sadrzaj>
    <derivirana_varijabla naziv="DomainObject.Predmet.ProtuStrankaListNazivFormatedOIB_1">
      <item>ENI &amp; TEO j.d.o.o., OIB 10400657413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ENI &amp; TEO j.d.o.o.</izvorni_sadrzaj>
    <derivirana_varijabla naziv="DomainObject.Predmet.ProtustrankaIDrugi_1">ENI &amp; TEO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ENI &amp; TEO j.d.o.o., OIB 10400657413, Vele Dražice 57, 51218 Dražice</izvorni_sadrzaj>
    <derivirana_varijabla naziv="DomainObject.Predmet.ProtustrankaIDrugiAdressOIB_1">ENI &amp; TEO j.d.o.o., OIB 10400657413, Vele Dražice 57,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ENI &amp; TEO j.d.o.o.</item>
    </izvorni_sadrzaj>
    <derivirana_varijabla naziv="DomainObject.Predmet.SudioniciListNaziv_1">
      <item>FINA  Rijeka</item>
      <item>ENI &amp; TEO j.d.o.o.</item>
    </derivirana_varijabla>
  </DomainObject.Predmet.SudioniciListNaziv>
  <DomainObject.Predmet.SudioniciListAdressOIB>
    <izvorni_sadrzaj>
      <item>FINA  Rijeka, OIB 85821130368, Frana Kurelca 8,51000 Rijeka</item>
      <item>ENI &amp; TEO j.d.o.o., OIB 10400657413, Vele Dražice 57,51218 Dražice</item>
    </izvorni_sadrzaj>
    <derivirana_varijabla naziv="DomainObject.Predmet.SudioniciListAdressOIB_1">
      <item>FINA  Rijeka, OIB 85821130368, Frana Kurelca 8,51000 Rijeka</item>
      <item>ENI &amp; TEO j.d.o.o., OIB 10400657413, Vele Dražice 57,51218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10400657413</item>
    </izvorni_sadrzaj>
    <derivirana_varijabla naziv="DomainObject.Predmet.SudioniciListNazivOIB_1">
      <item>, OIB 85821130368</item>
      <item>, OIB 10400657413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6DE52-0511-479C-8213-FC6D65489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2483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2017-01-30T09:27:00Z</dcterms:created>
  <dc:creator>mbalenovic</dc:creator>
  <cp:lastModifiedBy>Miljenka Balenović</cp:lastModifiedBy>
  <cp:lastPrinted>2017-01-30T09:24:00Z</cp:lastPrinted>
  <dcterms:modified xmlns:xsi="http://www.w3.org/2001/XMLSchema-instance" xsi:type="dcterms:W3CDTF">2017-01-30T09:28:00Z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