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4259" w14:paraId="bd84259" w:rsidRDefault="00186ADE" w:rsidP="00186ADE" w:rsidR="00186AD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ADE" w:rsidP="00186ADE" w:rsidR="00186AD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86ADE" w:rsidP="00186ADE" w:rsidR="00186AD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86ADE" w:rsidP="00186ADE" w:rsidR="00186ADE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86ADE" w:rsidP="00186ADE" w:rsidR="00186ADE"/>
    <w:p w:rsidRDefault="00186ADE" w:rsidP="00186ADE" w:rsidR="00186AD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186ADE" w:rsidP="00186ADE" w:rsidR="00186AD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186ADE" w:rsidP="00186ADE" w:rsidR="00186AD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186ADE" w:rsidP="00186ADE" w:rsidR="00186AD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86ADE" w:rsidP="00186ADE" w:rsidR="00186AD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2438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22</w:t>
      </w:r>
      <w:r w:rsidRPr="00D05CA9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rujna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MUJKAN TRGOVINA d. o. o. Červar - Porat, Šterna 7, OIB 37274702580, MBS 040273675, 7. prosinca 2015.</w:t>
      </w:r>
    </w:p>
    <w:p w:rsidRDefault="00186ADE" w:rsidP="00186ADE" w:rsidR="00186AD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86ADE" w:rsidP="00186ADE" w:rsidR="00186AD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186ADE" w:rsidP="00186ADE" w:rsidR="00186AD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86ADE" w:rsidP="00186ADE" w:rsidR="00186AD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MUJKAN TRGOVINA d. o. o. Červar - Porat, Šterna 7, OIB 37274702580, MBS 040273675.</w:t>
      </w:r>
    </w:p>
    <w:p w:rsidRDefault="00186ADE" w:rsidP="00186ADE" w:rsidR="00186AD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86ADE" w:rsidP="00186ADE" w:rsidR="00186ADE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186ADE" w:rsidP="00186ADE" w:rsidR="00186AD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86ADE" w:rsidP="00186ADE" w:rsidR="00186AD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</w:t>
      </w:r>
      <w:r w:rsidR="006960E4">
        <w:rPr>
          <w:rFonts w:cs="Times New Roman" w:eastAsia="Times New Roman"/>
          <w:szCs w:val="24"/>
          <w:lang w:eastAsia="hr-HR"/>
        </w:rPr>
        <w:t>ružnica Pula), na temelju čl. 429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MUJKAN TRGOVINA d. o. o. Červar - Porat.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21.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2.869,49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186ADE" w:rsidP="00186ADE" w:rsidR="00186AD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86ADE" w:rsidP="00186ADE" w:rsidR="00186AD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186ADE" w:rsidP="00186ADE" w:rsidR="00186AD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86ADE" w:rsidP="00186ADE" w:rsidR="00186AD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186ADE" w:rsidP="00186ADE" w:rsidR="00186AD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186ADE" w:rsidP="00186ADE" w:rsidR="00186AD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FB048B">
        <w:rPr>
          <w:rFonts w:cs="Times New Roman" w:eastAsia="Times New Roman"/>
          <w:szCs w:val="24"/>
          <w:lang w:eastAsia="hr-HR"/>
        </w:rPr>
        <w:t>, v. r.</w:t>
      </w:r>
    </w:p>
    <w:p w:rsidRDefault="00186ADE" w:rsidP="00186ADE" w:rsidR="00186AD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186ADE" w:rsidP="00186ADE" w:rsidR="00186AD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186ADE" w:rsidP="00186ADE" w:rsidR="00186AD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186ADE" w:rsidP="00186ADE" w:rsidR="00186AD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186ADE" w:rsidP="00186ADE" w:rsidR="00186AD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186ADE" w:rsidP="00186ADE" w:rsidR="00186ADE" w:rsidRPr="004E40E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BE76B0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ADE" w:rsidP="00186ADE" w:rsidR="00186ADE">
      <w:r>
        <w:separator/>
      </w:r>
    </w:p>
  </w:endnote>
  <w:endnote w:id="0" w:type="continuationSeparator">
    <w:p w:rsidRDefault="00186ADE" w:rsidP="00186ADE" w:rsidR="00186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ADE" w:rsidP="00186ADE" w:rsidR="00186ADE">
      <w:r>
        <w:separator/>
      </w:r>
    </w:p>
  </w:footnote>
  <w:footnote w:id="0" w:type="continuationSeparator">
    <w:p w:rsidRDefault="00186ADE" w:rsidP="00186ADE" w:rsidR="00186A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ADE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E76B0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537/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ADE" w:rsidP="00511F63" w:rsidR="00511F63">
    <w:pPr>
      <w:pStyle w:val="Zaglavlje"/>
      <w:jc w:val="right"/>
    </w:pPr>
    <w:r>
      <w:t>11 St-537/2015-3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967"/>
    <w:rsid w:val="00186ADE"/>
    <w:rsid w:val="006960E4"/>
    <w:rsid w:val="007A5C5B"/>
    <w:rsid w:val="008A6967"/>
    <w:rsid w:val="00BE76B0"/>
    <w:rsid w:val="00C9611B"/>
    <w:rsid w:val="00FB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6AD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6A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6AD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6A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6AD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86A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6AD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E7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6B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6B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6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6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6AD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6A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6AD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6A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6AD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86A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6AD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E7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6B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6B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6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6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MUJKAN TRGOVINA d.o.o. ČERVAR-PORAT</izvorni_sadrzaj>
    <derivirana_varijabla naziv="DomainObject.Predmet.ProtustrankaFormated_1">  MUJKAN TRGOVINA d.o.o. ČERVAR-PORAT</derivirana_varijabla>
  </DomainObject.Predmet.ProtustrankaFormated>
  <DomainObject.Predmet.ProtustrankaFormatedOIB>
    <izvorni_sadrzaj>  MUJKAN TRGOVINA d.o.o. ČERVAR-PORAT, OIB 37274702580</izvorni_sadrzaj>
    <derivirana_varijabla naziv="DomainObject.Predmet.ProtustrankaFormatedOIB_1">  MUJKAN TRGOVINA d.o.o. ČERVAR-PORAT, OIB 37274702580</derivirana_varijabla>
  </DomainObject.Predmet.ProtustrankaFormatedOIB>
  <DomainObject.Predmet.ProtustrankaFormatedWithAdress>
    <izvorni_sadrzaj> MUJKAN TRGOVINA d.o.o. ČERVAR-PORAT, Šterna 7, 52440 Červar-Porat</izvorni_sadrzaj>
    <derivirana_varijabla naziv="DomainObject.Predmet.ProtustrankaFormatedWithAdress_1"> MUJKAN TRGOVINA d.o.o. ČERVAR-PORAT, Šterna 7, 52440 Červar-Porat</derivirana_varijabla>
  </DomainObject.Predmet.ProtustrankaFormatedWithAdress>
  <DomainObject.Predmet.ProtustrankaFormatedWithAdressOIB>
    <izvorni_sadrzaj> MUJKAN TRGOVINA d.o.o. ČERVAR-PORAT, OIB 37274702580, Šterna 7, 52440 Červar-Porat</izvorni_sadrzaj>
    <derivirana_varijabla naziv="DomainObject.Predmet.ProtustrankaFormatedWithAdressOIB_1"> MUJKAN TRGOVINA d.o.o. ČERVAR-PORAT, OIB 37274702580, Šterna 7, 52440 Červar-Porat</derivirana_varijabla>
  </DomainObject.Predmet.ProtustrankaFormatedWithAdressOIB>
  <DomainObject.Predmet.ProtustrankaWithAdress>
    <izvorni_sadrzaj>MUJKAN TRGOVINA d.o.o. ČERVAR-PORAT Šterna 7, 52440 Červar-Porat</izvorni_sadrzaj>
    <derivirana_varijabla naziv="DomainObject.Predmet.ProtustrankaWithAdress_1">MUJKAN TRGOVINA d.o.o. ČERVAR-PORAT Šterna 7, 52440 Červar-Porat</derivirana_varijabla>
  </DomainObject.Predmet.ProtustrankaWithAdress>
  <DomainObject.Predmet.ProtustrankaWithAdressOIB>
    <izvorni_sadrzaj>MUJKAN TRGOVINA d.o.o. ČERVAR-PORAT, OIB 37274702580, Šterna 7, 52440 Červar-Porat</izvorni_sadrzaj>
    <derivirana_varijabla naziv="DomainObject.Predmet.ProtustrankaWithAdressOIB_1">MUJKAN TRGOVINA d.o.o. ČERVAR-PORAT, OIB 37274702580, Šterna 7, 52440 Červar-Porat</derivirana_varijabla>
  </DomainObject.Predmet.ProtustrankaWithAdressOIB>
  <DomainObject.Predmet.ProtustrankaNazivFormated>
    <izvorni_sadrzaj>MUJKAN TRGOVINA d.o.o. ČERVAR-PORAT</izvorni_sadrzaj>
    <derivirana_varijabla naziv="DomainObject.Predmet.ProtustrankaNazivFormated_1">MUJKAN TRGOVINA d.o.o. ČERVAR-PORAT</derivirana_varijabla>
  </DomainObject.Predmet.ProtustrankaNazivFormated>
  <DomainObject.Predmet.ProtustrankaNazivFormatedOIB>
    <izvorni_sadrzaj>MUJKAN TRGOVINA d.o.o. ČERVAR-PORAT, OIB 37274702580</izvorni_sadrzaj>
    <derivirana_varijabla naziv="DomainObject.Predmet.ProtustrankaNazivFormatedOIB_1">MUJKAN TRGOVINA d.o.o. ČERVAR-PORAT, OIB 37274702580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2869.49</izvorni_sadrzaj>
    <derivirana_varijabla naziv="DomainObject.Predmet.TrenutnaVrijednost_1">2869.49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MUJKAN TRGOVINA d.o.o. ČERVAR-PORAT</item>
    </izvorni_sadrzaj>
    <derivirana_varijabla naziv="DomainObject.Predmet.ProtuStrankaListFormated_1">
      <item>MUJKAN TRGOVINA d.o.o. ČERVAR-PORAT</item>
    </derivirana_varijabla>
  </DomainObject.Predmet.ProtuStrankaListFormated>
  <DomainObject.Predmet.ProtuStrankaListFormatedOIB>
    <izvorni_sadrzaj>
      <item>MUJKAN TRGOVINA d.o.o. ČERVAR-PORAT, OIB 37274702580</item>
    </izvorni_sadrzaj>
    <derivirana_varijabla naziv="DomainObject.Predmet.ProtuStrankaListFormatedOIB_1">
      <item>MUJKAN TRGOVINA d.o.o. ČERVAR-PORAT, OIB 37274702580</item>
    </derivirana_varijabla>
  </DomainObject.Predmet.ProtuStrankaListFormatedOIB>
  <DomainObject.Predmet.ProtuStrankaListFormatedWithAdress>
    <izvorni_sadrzaj>
      <item>MUJKAN TRGOVINA d.o.o. ČERVAR-PORAT, Šterna 7, 52440 Červar-Porat</item>
    </izvorni_sadrzaj>
    <derivirana_varijabla naziv="DomainObject.Predmet.ProtuStrankaListFormatedWithAdress_1">
      <item>MUJKAN TRGOVINA d.o.o. ČERVAR-PORAT, Šterna 7, 52440 Červar-Porat</item>
    </derivirana_varijabla>
  </DomainObject.Predmet.ProtuStrankaListFormatedWithAdress>
  <DomainObject.Predmet.ProtuStrankaListFormatedWithAdressOIB>
    <izvorni_sadrzaj>
      <item>MUJKAN TRGOVINA d.o.o. ČERVAR-PORAT, OIB 37274702580, Šterna 7, 52440 Červar-Porat</item>
    </izvorni_sadrzaj>
    <derivirana_varijabla naziv="DomainObject.Predmet.ProtuStrankaListFormatedWithAdressOIB_1">
      <item>MUJKAN TRGOVINA d.o.o. ČERVAR-PORAT, OIB 37274702580, Šterna 7, 52440 Červar-Porat</item>
    </derivirana_varijabla>
  </DomainObject.Predmet.ProtuStrankaListFormatedWithAdressOIB>
  <DomainObject.Predmet.ProtuStrankaListNazivFormated>
    <izvorni_sadrzaj>
      <item>MUJKAN TRGOVINA d.o.o. ČERVAR-PORAT</item>
    </izvorni_sadrzaj>
    <derivirana_varijabla naziv="DomainObject.Predmet.ProtuStrankaListNazivFormated_1">
      <item>MUJKAN TRGOVINA d.o.o. ČERVAR-PORAT</item>
    </derivirana_varijabla>
  </DomainObject.Predmet.ProtuStrankaListNazivFormated>
  <DomainObject.Predmet.ProtuStrankaListNazivFormatedOIB>
    <izvorni_sadrzaj>
      <item>MUJKAN TRGOVINA d.o.o. ČERVAR-PORAT, OIB 37274702580</item>
    </izvorni_sadrzaj>
    <derivirana_varijabla naziv="DomainObject.Predmet.ProtuStrankaListNazivFormatedOIB_1">
      <item>MUJKAN TRGOVINA d.o.o. ČERVAR-PORAT, OIB 37274702580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MUJKAN TRGOVINA d.o.o. ČERVAR-PORAT</izvorni_sadrzaj>
    <derivirana_varijabla naziv="DomainObject.Predmet.ProtustrankaIDrugi_1">MUJKAN TRGOVINA d.o.o. ČERVAR-PORAT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MUJKAN TRGOVINA d.o.o. ČERVAR-PORAT, OIB 37274702580, Šterna 7, 52440 Červar-Porat</izvorni_sadrzaj>
    <derivirana_varijabla naziv="DomainObject.Predmet.ProtustrankaIDrugiAdressOIB_1">MUJKAN TRGOVINA d.o.o. ČERVAR-PORAT, OIB 37274702580, Šterna 7,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MUJKAN TRGOVINA d.o.o. ČERVAR-PORAT</item>
    </izvorni_sadrzaj>
    <derivirana_varijabla naziv="DomainObject.Predmet.SudioniciListNaziv_1">
      <item>FINANCIJSKA AGENCIJA, RC RIJEKA, PODRUŽNICA PULA, PULA</item>
      <item>MUJKAN TRGOVINA d.o.o. ČERVAR-PORAT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MUJKAN TRGOVINA d.o.o. ČERVAR-PORAT, OIB 37274702580, Šterna 7,52440 Červar-Porat</item>
    </izvorni_sadrzaj>
    <derivirana_varijabla naziv="DomainObject.Predmet.SudioniciListAdressOIB_1">
      <item>FINANCIJSKA AGENCIJA, RC RIJEKA, PODRUŽNICA PULA, PULA, OIB 85821130368, Giardini 5,52100 Pula</item>
      <item>MUJKAN TRGOVINA d.o.o. ČERVAR-PORAT, OIB 37274702580, Šterna 7,52440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37274702580</item>
    </izvorni_sadrzaj>
    <derivirana_varijabla naziv="DomainObject.Predmet.SudioniciListNazivOIB_1">
      <item>, OIB 85821130368</item>
      <item>, OIB 37274702580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2029</properties:Characters>
  <properties:Lines>51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2015-12-07T07:34:00Z</dcterms:created>
  <dc:creator>Mihaela Kaligari</dc:creator>
  <dc:description/>
  <cp:keywords/>
  <cp:lastModifiedBy>Sanja Prodan</cp:lastModifiedBy>
  <cp:lastPrinted>2015-12-15T12:19:00Z</cp:lastPrinted>
  <dcterms:modified xmlns:xsi="http://www.w3.org/2001/XMLSchema-instance" xsi:type="dcterms:W3CDTF">2015-12-15T12:19:00Z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