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f76e" w14:paraId="7d8f76e" w:rsidRDefault="00261B76" w:rsidP="00261B76" w:rsidR="00261B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61B76" w:rsidP="00261B76" w:rsidR="00261B76">
      <w:pPr>
        <w:tabs>
          <w:tab w:pos="7020" w:val="left"/>
        </w:tabs>
      </w:pPr>
      <w:r>
        <w:t xml:space="preserve">REPUBLIKA HRVATSKA </w:t>
      </w:r>
    </w:p>
    <w:p w:rsidRDefault="00261B76" w:rsidP="00261B76" w:rsidR="00261B76">
      <w:r>
        <w:t>Trgovački sud u Zagrebu</w:t>
      </w:r>
    </w:p>
    <w:p w:rsidRDefault="00261B76" w:rsidP="00261B76" w:rsidR="00261B76">
      <w:r>
        <w:t>Zagreb, Amruševa 2/II</w:t>
      </w:r>
    </w:p>
    <w:p w:rsidRDefault="00261B76" w:rsidP="00261B76" w:rsidR="00261B76"/>
    <w:p w:rsidRDefault="00261B76" w:rsidP="00261B76" w:rsidR="00261B76"/>
    <w:p w:rsidRDefault="00261B76" w:rsidP="00261B76" w:rsidR="00261B76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261B76">
        <w:t>St-</w:t>
      </w:r>
      <w:r>
        <w:t>675</w:t>
      </w:r>
      <w:r w:rsidRPr="00261B76">
        <w:t>/2016,</w:t>
      </w:r>
      <w:r>
        <w:t xml:space="preserve"> temeljem odredbe članka 430. Stečajnog zakona (N.N. br. 71/15.), dana </w:t>
      </w:r>
      <w:r w:rsidR="00BD1D23">
        <w:t>26</w:t>
      </w:r>
      <w:r>
        <w:t>. siječnja 2016. godine, objavljuje:</w:t>
      </w:r>
    </w:p>
    <w:p w:rsidRDefault="00261B76" w:rsidP="00261B76" w:rsidR="00261B76">
      <w:pPr>
        <w:jc w:val="both"/>
      </w:pPr>
    </w:p>
    <w:p w:rsidRDefault="00261B76" w:rsidP="00261B76" w:rsidR="00261B76" w:rsidRPr="000E41FF">
      <w:pPr>
        <w:jc w:val="center"/>
      </w:pPr>
      <w:r w:rsidRPr="000E41FF">
        <w:t>O G L A S</w:t>
      </w:r>
    </w:p>
    <w:p w:rsidRDefault="00261B76" w:rsidP="00261B76" w:rsidR="00261B76">
      <w:pPr>
        <w:rPr>
          <w:b/>
        </w:rPr>
      </w:pPr>
    </w:p>
    <w:p w:rsidRDefault="00261B76" w:rsidP="00261B76" w:rsidR="00261B76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GREMIO d.o.o. sa sjedištem u Sortina 1 B, 10000 Zagreb, OIB: 30437081922, je podnijet prijedlog za pokretanje skraćenog stečajnog postupka.</w:t>
      </w:r>
    </w:p>
    <w:p w:rsidRDefault="00261B76" w:rsidP="00261B76" w:rsidR="00261B76">
      <w:pPr>
        <w:pStyle w:val="Odlomakpopisa"/>
        <w:ind w:left="0"/>
      </w:pPr>
    </w:p>
    <w:p w:rsidRDefault="00261B76" w:rsidP="00261B76" w:rsidR="00261B76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965.798,57 kn.</w:t>
      </w:r>
    </w:p>
    <w:p w:rsidRDefault="00261B76" w:rsidP="00261B76" w:rsidR="00261B76"/>
    <w:p w:rsidRDefault="00261B76" w:rsidP="00261B76" w:rsidR="00261B76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61B76" w:rsidP="00261B76" w:rsidR="00261B76">
      <w:pPr>
        <w:jc w:val="both"/>
      </w:pPr>
    </w:p>
    <w:p w:rsidRDefault="00261B76" w:rsidP="00261B76" w:rsidR="00261B76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61B76" w:rsidP="00261B76" w:rsidR="00261B76">
      <w:pPr>
        <w:pStyle w:val="Odlomakpopisa"/>
        <w:ind w:left="0"/>
      </w:pPr>
    </w:p>
    <w:p w:rsidRDefault="00261B76" w:rsidP="00261B76" w:rsidR="00261B76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261B76" w:rsidP="00261B76" w:rsidR="00261B76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61B76" w:rsidP="00261B76" w:rsidR="00261B76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261B76" w:rsidP="00261B76" w:rsidR="00261B76">
      <w:pPr>
        <w:jc w:val="both"/>
      </w:pPr>
    </w:p>
    <w:p w:rsidRDefault="00261B76" w:rsidP="00261B76" w:rsidR="00261B76">
      <w:pPr>
        <w:jc w:val="center"/>
      </w:pPr>
      <w:r>
        <w:t>U Zagrebu 26. siječnja 2016.</w:t>
      </w:r>
    </w:p>
    <w:p w:rsidRDefault="00261B76" w:rsidP="00261B76" w:rsidR="00261B76">
      <w:pPr>
        <w:jc w:val="center"/>
      </w:pPr>
    </w:p>
    <w:p w:rsidRDefault="00261B76" w:rsidP="00261B76" w:rsidR="00261B76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261B76" w:rsidP="00261B76" w:rsidR="00261B76" w:rsidRPr="000E41FF">
      <w:pPr>
        <w:jc w:val="both"/>
      </w:pPr>
    </w:p>
    <w:p w:rsidRDefault="00261B76" w:rsidP="00261B76" w:rsidR="00261B76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261B76" w:rsidP="00261B76" w:rsidR="00261B76">
      <w:pPr>
        <w:jc w:val="right"/>
      </w:pPr>
    </w:p>
    <w:p w:rsidRDefault="00261B76" w:rsidP="00261B76" w:rsidR="00261B76"/>
    <w:p w:rsidRDefault="00261B76" w:rsidP="00261B76" w:rsidR="00261B76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B76"/>
    <w:rsid w:val="0002382C"/>
    <w:rsid w:val="000A3E2D"/>
    <w:rsid w:val="000C6923"/>
    <w:rsid w:val="000D1200"/>
    <w:rsid w:val="00177EED"/>
    <w:rsid w:val="002460D4"/>
    <w:rsid w:val="00261B76"/>
    <w:rsid w:val="00277821"/>
    <w:rsid w:val="003502D7"/>
    <w:rsid w:val="003E6A20"/>
    <w:rsid w:val="00474D14"/>
    <w:rsid w:val="004A3CF8"/>
    <w:rsid w:val="006B3CDB"/>
    <w:rsid w:val="00734906"/>
    <w:rsid w:val="007555F9"/>
    <w:rsid w:val="00763EFA"/>
    <w:rsid w:val="007C6CF3"/>
    <w:rsid w:val="009C72DE"/>
    <w:rsid w:val="00A012C4"/>
    <w:rsid w:val="00A36B7E"/>
    <w:rsid w:val="00A5043E"/>
    <w:rsid w:val="00AB00F2"/>
    <w:rsid w:val="00B14EA4"/>
    <w:rsid w:val="00BD1D23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B76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1B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1B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1B7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2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2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2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2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B76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1B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1B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1B7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2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2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2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2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St-675/2016-5</izvorni_sadrzaj>
    <derivirana_varijabla naziv="DomainObject.Oznaka_1">St-675/2016-5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GREMIO d.o.o. zastupanog po punomoćniku Mladen Babić</izvorni_sadrzaj>
    <derivirana_varijabla naziv="DomainObject.Predmet.ProtustrankaFormated_1">  GREMIO d.o.o. zastupanog po punomoćniku Mladen Babić</derivirana_varijabla>
  </DomainObject.Predmet.ProtustrankaFormated>
  <DomainObject.Predmet.ProtustrankaFormatedOIB>
    <izvorni_sadrzaj>  GREMIO d.o.o., OIB 30437081922 zastupanog po punomoćniku Mladen Babić</izvorni_sadrzaj>
    <derivirana_varijabla naziv="DomainObject.Predmet.ProtustrankaFormatedOIB_1">  GREMIO d.o.o., OIB 30437081922 zastupanog po punomoćniku Mladen Babić</derivirana_varijabla>
  </DomainObject.Predmet.ProtustrankaFormatedOIB>
  <DomainObject.Predmet.ProtustrankaFormatedWithAdress>
    <izvorni_sadrzaj> GREMIO d.o.o., Sortina 1/B, 10000 Zagreb zastupanog po punomoćniku Mladen Babić</izvorni_sadrzaj>
    <derivirana_varijabla naziv="DomainObject.Predmet.ProtustrankaFormatedWithAdress_1"> GREMIO d.o.o., Sortina 1/B, 10000 Zagreb zastupanog po punomoćniku Mladen Babić</derivirana_varijabla>
  </DomainObject.Predmet.ProtustrankaFormatedWithAdress>
  <DomainObject.Predmet.ProtustrankaFormatedWithAdressOIB>
    <izvorni_sadrzaj> GREMIO d.o.o., OIB 30437081922, Sortina 1/B, 10000 Zagreb zastupanog po punomoćniku Mladen Babić</izvorni_sadrzaj>
    <derivirana_varijabla naziv="DomainObject.Predmet.ProtustrankaFormatedWithAdressOIB_1"> GREMIO d.o.o., OIB 30437081922, Sortina 1/B, 10000 Zagreb zastupanog po punomoćniku Mladen Babić</derivirana_varijabla>
  </DomainObject.Predmet.ProtustrankaFormatedWithAdressOIB>
  <DomainObject.Predmet.ProtustrankaWithAdress>
    <izvorni_sadrzaj>GREMIO d.o.o. Sortina 1/B, 10000 Zagreb</izvorni_sadrzaj>
    <derivirana_varijabla naziv="DomainObject.Predmet.ProtustrankaWithAdress_1">GREMIO d.o.o. Sortina 1/B, 10000 Zagreb</derivirana_varijabla>
  </DomainObject.Predmet.ProtustrankaWithAdress>
  <DomainObject.Predmet.ProtustrankaWithAdressOIB>
    <izvorni_sadrzaj>GREMIO d.o.o., OIB 30437081922, Sortina 1/B, 10000 Zagreb</izvorni_sadrzaj>
    <derivirana_varijabla naziv="DomainObject.Predmet.ProtustrankaWithAdressOIB_1">GREMIO d.o.o., OIB 30437081922, Sortina 1/B, 10000 Zagreb</derivirana_varijabla>
  </DomainObject.Predmet.ProtustrankaWithAdressOIB>
  <DomainObject.Predmet.ProtustrankaNazivFormated>
    <izvorni_sadrzaj>GREMIO d.o.o.</izvorni_sadrzaj>
    <derivirana_varijabla naziv="DomainObject.Predmet.ProtustrankaNazivFormated_1">GREMIO d.o.o.</derivirana_varijabla>
  </DomainObject.Predmet.ProtustrankaNazivFormated>
  <DomainObject.Predmet.ProtustrankaNazivFormatedOIB>
    <izvorni_sadrzaj>GREMIO d.o.o., OIB 30437081922</izvorni_sadrzaj>
    <derivirana_varijabla naziv="DomainObject.Predmet.ProtustrankaNazivFormatedOIB_1">GREMIO d.o.o., OIB 30437081922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GREMIO d.o.o. zastupanog po punomoćniku Mladen Babić</item>
    </izvorni_sadrzaj>
    <derivirana_varijabla naziv="DomainObject.Predmet.ProtuStrankaListFormated_1">
      <item>GREMIO d.o.o. zastupanog po punomoćniku Mladen Babić</item>
    </derivirana_varijabla>
  </DomainObject.Predmet.ProtuStrankaListFormated>
  <DomainObject.Predmet.ProtuStrankaListFormatedOIB>
    <izvorni_sadrzaj>
      <item>GREMIO d.o.o., OIB 30437081922 zastupanog po punomoćniku Mladen Babić</item>
    </izvorni_sadrzaj>
    <derivirana_varijabla naziv="DomainObject.Predmet.ProtuStrankaListFormatedOIB_1">
      <item>GREMIO d.o.o., OIB 30437081922 zastupanog po punomoćniku Mladen Babić</item>
    </derivirana_varijabla>
  </DomainObject.Predmet.ProtuStrankaListFormatedOIB>
  <DomainObject.Predmet.ProtuStrankaListFormatedWithAdress>
    <izvorni_sadrzaj>
      <item>GREMIO d.o.o., Sortina 1/B, 10000 Zagreb zastupanog po punomoćniku Mladen Babić</item>
    </izvorni_sadrzaj>
    <derivirana_varijabla naziv="DomainObject.Predmet.ProtuStrankaListFormatedWithAdress_1">
      <item>GREMIO d.o.o., Sortina 1/B, 10000 Zagreb zastupanog po punomoćniku Mladen Babić</item>
    </derivirana_varijabla>
  </DomainObject.Predmet.ProtuStrankaListFormatedWithAdress>
  <DomainObject.Predmet.ProtuStrankaListFormatedWithAdressOIB>
    <izvorni_sadrzaj>
      <item>GREMIO d.o.o., OIB 30437081922, Sortina 1/B, 10000 Zagreb zastupanog po punomoćniku Mladen Babić</item>
    </izvorni_sadrzaj>
    <derivirana_varijabla naziv="DomainObject.Predmet.ProtuStrankaListFormatedWithAdressOIB_1">
      <item>GREMIO d.o.o., OIB 30437081922, Sortina 1/B, 10000 Zagreb zastupanog po punomoćniku Mladen Babić</item>
    </derivirana_varijabla>
  </DomainObject.Predmet.ProtuStrankaListFormatedWithAdressOIB>
  <DomainObject.Predmet.ProtuStrankaListNazivFormated>
    <izvorni_sadrzaj>
      <item>GREMIO d.o.o.</item>
    </izvorni_sadrzaj>
    <derivirana_varijabla naziv="DomainObject.Predmet.ProtuStrankaListNazivFormated_1">
      <item>GREMIO d.o.o.</item>
    </derivirana_varijabla>
  </DomainObject.Predmet.ProtuStrankaListNazivFormated>
  <DomainObject.Predmet.ProtuStrankaListNazivFormatedOIB>
    <izvorni_sadrzaj>
      <item>GREMIO d.o.o., OIB 30437081922</item>
    </izvorni_sadrzaj>
    <derivirana_varijabla naziv="DomainObject.Predmet.ProtuStrankaListNazivFormatedOIB_1">
      <item>GREMIO d.o.o., OIB 30437081922</item>
    </derivirana_varijabla>
  </DomainObject.Predmet.ProtuStrankaListNazivFormatedOIB>
  <DomainObject.Predmet.OstaliListFormated>
    <izvorni_sadrzaj>
      <item>Mladen Babić punomoćnik sudionika u postupku GREMIO d.o.o.</item>
    </izvorni_sadrzaj>
    <derivirana_varijabla naziv="DomainObject.Predmet.OstaliListFormated_1">
      <item>Mladen Babić punomoćnik sudionika u postupku GREMIO d.o.o.</item>
    </derivirana_varijabla>
  </DomainObject.Predmet.OstaliListFormated>
  <DomainObject.Predmet.OstaliListFormatedOIB>
    <izvorni_sadrzaj>
      <item>Mladen Babić, OIB 47501119481 punomoćnik sudionika u postupku GREMIO d.o.o.</item>
    </izvorni_sadrzaj>
    <derivirana_varijabla naziv="DomainObject.Predmet.OstaliListFormatedOIB_1">
      <item>Mladen Babić, OIB 47501119481 punomoćnik sudionika u postupku GREMIO d.o.o.</item>
    </derivirana_varijabla>
  </DomainObject.Predmet.OstaliListFormatedOIB>
  <DomainObject.Predmet.OstaliListFormatedWithAdress>
    <izvorni_sadrzaj>
      <item>Mladen Babić, Sortina 1b, 10000 Zagreb punomoćnik sudionika u postupku GREMIO d.o.o.</item>
    </izvorni_sadrzaj>
    <derivirana_varijabla naziv="DomainObject.Predmet.OstaliListFormatedWithAdress_1">
      <item>Mladen Babić, Sortina 1b, 10000 Zagreb punomoćnik sudionika u postupku GREMIO d.o.o.</item>
    </derivirana_varijabla>
  </DomainObject.Predmet.OstaliListFormatedWithAdress>
  <DomainObject.Predmet.OstaliListFormatedWithAdressOIB>
    <izvorni_sadrzaj>
      <item>Mladen Babić, OIB 47501119481, Sortina 1b, 10000 Zagreb punomoćnik sudionika u postupku GREMIO d.o.o.</item>
    </izvorni_sadrzaj>
    <derivirana_varijabla naziv="DomainObject.Predmet.OstaliListFormatedWithAdressOIB_1">
      <item>Mladen Babić, OIB 47501119481, Sortina 1b, 10000 Zagreb punomoćnik sudionika u postupku GREMIO d.o.o.</item>
    </derivirana_varijabla>
  </DomainObject.Predmet.OstaliListFormatedWithAdressOIB>
  <DomainObject.Predmet.OstaliListNazivFormated>
    <izvorni_sadrzaj>
      <item>Mladen Babić</item>
    </izvorni_sadrzaj>
    <derivirana_varijabla naziv="DomainObject.Predmet.OstaliListNazivFormated_1">
      <item>Mladen Babić</item>
    </derivirana_varijabla>
  </DomainObject.Predmet.OstaliListNazivFormated>
  <DomainObject.Predmet.OstaliListNazivFormatedOIB>
    <izvorni_sadrzaj>
      <item>Mladen Babić, OIB 47501119481</item>
    </izvorni_sadrzaj>
    <derivirana_varijabla naziv="DomainObject.Predmet.OstaliListNazivFormatedOIB_1">
      <item>Mladen Babić, OIB 47501119481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St-675/2016-5</izvorni_sadrzaj>
    <derivirana_varijabla naziv="DomainObject.PoslovniBrojDokumenta_1">St-675/2016-5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GREMIO d.o.o.</izvorni_sadrzaj>
    <derivirana_varijabla naziv="DomainObject.Predmet.ProtustrankaIDrugi_1">GREMIO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GREMIO d.o.o., OIB 30437081922, Sortina 1/B, 10000 Zagreb</izvorni_sadrzaj>
    <derivirana_varijabla naziv="DomainObject.Predmet.ProtustrankaIDrugiAdressOIB_1">GREMIO d.o.o., OIB 30437081922, Sortina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GREMIO d.o.o.</item>
      <item>Mladen Babić</item>
    </izvorni_sadrzaj>
    <derivirana_varijabla naziv="DomainObject.Predmet.SudioniciListNaziv_1">
      <item>FINA Regionalni centar Zagreb</item>
      <item>GREMIO d.o.o.</item>
      <item>Mladen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GREMIO d.o.o., OIB 30437081922, Sortina 1/B,10000 Zagreb</item>
      <item>Mladen Babić, OIB 47501119481, Sortina 1b,10000 Zagreb</item>
    </izvorni_sadrzaj>
    <derivirana_varijabla naziv="DomainObject.Predmet.SudioniciListAdressOIB_1">
      <item>FINA Regionalni centar Zagreb, OIB 85821130368, Trg svibanjskih žrtava 1995. br. 1,10000 Zagreb</item>
      <item>GREMIO d.o.o., OIB 30437081922, Sortina 1/B,10000 Zagreb</item>
      <item>Mladen Babić, OIB 47501119481, Sortina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30437081922</item>
      <item>, OIB 47501119481</item>
    </izvorni_sadrzaj>
    <derivirana_varijabla naziv="DomainObject.Predmet.SudioniciListNazivOIB_1">
      <item>, OIB 85821130368</item>
      <item>, OIB 30437081922</item>
      <item>, OIB 47501119481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1347</properties:Characters>
  <properties:Lines>43</properties:Lines>
  <properties:Paragraphs>15</properties:Paragraphs>
  <properties:TotalTime>4</properties:TotalTime>
  <properties:ScaleCrop>false</properties:ScaleCrop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2016-01-26T12:05:00Z</dcterms:created>
  <dc:creator>Vlasta Bogović Milisavljević</dc:creator>
  <cp:lastModifiedBy>Vlasta Bogović Milisavljević</cp:lastModifiedBy>
  <dcterms:modified xmlns:xsi="http://www.w3.org/2001/XMLSchema-instance" xsi:type="dcterms:W3CDTF">2016-01-26T12:34:00Z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