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65a0e" w14:paraId="fd65a0e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216F00">
        <w:t>1425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EE5721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Osijek, Podružnica Osijek, L.Jagera 3, za pokretanje skraćenog stečajnog postupka  nad dužnikom </w:t>
      </w:r>
      <w:r w:rsidR="00216F00" w:rsidRPr="00216F00">
        <w:t>AUTO I GRADITELJSTVO BRZINA j.d.o.o. za graditeljstvo i pomoć na cesti</w:t>
      </w:r>
      <w:r w:rsidR="00216F00">
        <w:t>, Karanac, Kolodvorska 1/L</w:t>
      </w:r>
      <w:r w:rsidR="00EE5721">
        <w:t xml:space="preserve">, </w:t>
      </w:r>
      <w:r>
        <w:t xml:space="preserve">MBS </w:t>
      </w:r>
      <w:r w:rsidR="00216F00" w:rsidRPr="00216F00">
        <w:t>030176212</w:t>
      </w:r>
      <w:r>
        <w:t xml:space="preserve">, OIB </w:t>
      </w:r>
      <w:r w:rsidR="00216F00" w:rsidRPr="00216F00">
        <w:t>50044190162</w:t>
      </w:r>
      <w:r>
        <w:t>, temeljem članka 430. Stečajnog zakona</w:t>
      </w:r>
      <w:r w:rsidR="00620970">
        <w:t xml:space="preserve"> </w:t>
      </w:r>
      <w:r>
        <w:t xml:space="preserve">( „Narodne novine“ 71/15), dana </w:t>
      </w:r>
      <w:r w:rsidR="00EE5721">
        <w:t>2</w:t>
      </w:r>
      <w:r>
        <w:t xml:space="preserve">. </w:t>
      </w:r>
      <w:r w:rsidR="00EE5721">
        <w:t>listopada</w:t>
      </w:r>
      <w:r>
        <w:t xml:space="preserve"> 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216F00" w:rsidRPr="00216F00">
        <w:t>AUTO I GRADITELJSTVO BRZINA j.d.o.o. za graditeljstvo i pomoć na cesti</w:t>
      </w:r>
      <w:r w:rsidR="00216F00">
        <w:t xml:space="preserve">, Karanac, Kolodvorska 1/L, MBS </w:t>
      </w:r>
      <w:r w:rsidR="00216F00" w:rsidRPr="00216F00">
        <w:t>030176212</w:t>
      </w:r>
      <w:r w:rsidR="00216F00">
        <w:t xml:space="preserve">, OIB </w:t>
      </w:r>
      <w:r w:rsidR="00216F00" w:rsidRPr="00216F00">
        <w:t>50044190162</w:t>
      </w:r>
      <w:r w:rsidR="00216F00">
        <w:t xml:space="preserve">, </w:t>
      </w:r>
      <w:r w:rsidR="00D43EFC">
        <w:t xml:space="preserve"> </w:t>
      </w:r>
      <w:r>
        <w:t xml:space="preserve">iznosi </w:t>
      </w:r>
      <w:r w:rsidR="00216F00">
        <w:t>55.672,66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216F00">
        <w:t xml:space="preserve">Igor Ač, Karanac, Kolodvorska 1/L, </w:t>
      </w:r>
      <w:r>
        <w:t xml:space="preserve">OIB </w:t>
      </w:r>
      <w:r w:rsidR="00216F00">
        <w:t>68044659531</w:t>
      </w:r>
      <w:r>
        <w:t>, da u roku od 15 dana od dana objave ovog oglasa na e-oglasnoj ploči suda podnese ovom sudu, pozivom na gornji broj spisa, javnobilježnički ovjerovljeni prokazni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EE5721">
        <w:t>142</w:t>
      </w:r>
      <w:r w:rsidR="00216F00">
        <w:t>5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>IV Ako osobe iz točke II, ovlaštene za zastupanje dužnika po zakonu,  u roku od 15 dana od dana objave ovog oglasa na e-oglasnoj ploči suda ne podnesu prokazni</w:t>
      </w:r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EE5721">
        <w:t>2</w:t>
      </w:r>
      <w:r>
        <w:t xml:space="preserve">. </w:t>
      </w:r>
      <w:r w:rsidR="00EE5721">
        <w:t>listopada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EE5721">
        <w:t>17/11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547D" w:rsidR="0060547D">
      <w:r>
        <w:separator/>
      </w:r>
    </w:p>
  </w:endnote>
  <w:endnote w:id="0" w:type="continuationSeparator">
    <w:p w:rsidRDefault="0060547D" w:rsidR="006054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547D" w:rsidR="0060547D">
      <w:r>
        <w:separator/>
      </w:r>
    </w:p>
  </w:footnote>
  <w:footnote w:id="0" w:type="continuationSeparator">
    <w:p w:rsidRDefault="0060547D" w:rsidR="006054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16F00"/>
    <w:rsid w:val="00224AFF"/>
    <w:rsid w:val="002358E7"/>
    <w:rsid w:val="00244807"/>
    <w:rsid w:val="0024631E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E4DD9"/>
    <w:rsid w:val="003E7840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57B82"/>
    <w:rsid w:val="00566401"/>
    <w:rsid w:val="00567F63"/>
    <w:rsid w:val="00572FE8"/>
    <w:rsid w:val="0057594E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60547D"/>
    <w:rsid w:val="006103C0"/>
    <w:rsid w:val="00613D0A"/>
    <w:rsid w:val="006207DD"/>
    <w:rsid w:val="00620970"/>
    <w:rsid w:val="00632865"/>
    <w:rsid w:val="00633654"/>
    <w:rsid w:val="006372FF"/>
    <w:rsid w:val="00644281"/>
    <w:rsid w:val="00652724"/>
    <w:rsid w:val="00666402"/>
    <w:rsid w:val="0069656A"/>
    <w:rsid w:val="006A11E9"/>
    <w:rsid w:val="006A6EBE"/>
    <w:rsid w:val="006B29B9"/>
    <w:rsid w:val="006B5168"/>
    <w:rsid w:val="006B600F"/>
    <w:rsid w:val="006C36CE"/>
    <w:rsid w:val="006C4FDF"/>
    <w:rsid w:val="006D5880"/>
    <w:rsid w:val="00711561"/>
    <w:rsid w:val="007178D5"/>
    <w:rsid w:val="0073010A"/>
    <w:rsid w:val="00734726"/>
    <w:rsid w:val="007657AA"/>
    <w:rsid w:val="00766D29"/>
    <w:rsid w:val="0077329E"/>
    <w:rsid w:val="0078009A"/>
    <w:rsid w:val="00796AED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5A65"/>
    <w:rsid w:val="00860129"/>
    <w:rsid w:val="00875548"/>
    <w:rsid w:val="0088295A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146BF"/>
    <w:rsid w:val="00915E1E"/>
    <w:rsid w:val="00921614"/>
    <w:rsid w:val="00930B0A"/>
    <w:rsid w:val="00936874"/>
    <w:rsid w:val="00937840"/>
    <w:rsid w:val="009444CD"/>
    <w:rsid w:val="009525D4"/>
    <w:rsid w:val="00980E4D"/>
    <w:rsid w:val="009A412B"/>
    <w:rsid w:val="009B40D7"/>
    <w:rsid w:val="009B46D8"/>
    <w:rsid w:val="009C1900"/>
    <w:rsid w:val="009C670C"/>
    <w:rsid w:val="009E5D6D"/>
    <w:rsid w:val="009E6566"/>
    <w:rsid w:val="00A07CA2"/>
    <w:rsid w:val="00A16283"/>
    <w:rsid w:val="00A214C9"/>
    <w:rsid w:val="00A33075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A6B6E"/>
    <w:rsid w:val="00AB7B53"/>
    <w:rsid w:val="00B24B41"/>
    <w:rsid w:val="00B262F5"/>
    <w:rsid w:val="00B32948"/>
    <w:rsid w:val="00B67389"/>
    <w:rsid w:val="00B82540"/>
    <w:rsid w:val="00B82754"/>
    <w:rsid w:val="00B86000"/>
    <w:rsid w:val="00B95B20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D0B5B"/>
    <w:rsid w:val="00CE0EE4"/>
    <w:rsid w:val="00CF63EE"/>
    <w:rsid w:val="00D212DB"/>
    <w:rsid w:val="00D21A2C"/>
    <w:rsid w:val="00D23251"/>
    <w:rsid w:val="00D24D2F"/>
    <w:rsid w:val="00D43EFC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E23AF8"/>
    <w:rsid w:val="00E33418"/>
    <w:rsid w:val="00E60C19"/>
    <w:rsid w:val="00E96356"/>
    <w:rsid w:val="00EA028A"/>
    <w:rsid w:val="00EA3514"/>
    <w:rsid w:val="00EC0019"/>
    <w:rsid w:val="00ED4C16"/>
    <w:rsid w:val="00EE5721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B3771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A330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30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30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30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30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A330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30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30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30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30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1425</izvorni_sadrzaj>
    <derivirana_varijabla naziv="DomainObject.Predmet.Broj_1">1425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2017.</izvorni_sadrzaj>
    <derivirana_varijabla naziv="DomainObject.Predmet.DatumOsnivanja_1">27.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St-1425/2017</izvorni_sadrzaj>
    <derivirana_varijabla naziv="DomainObject.Predmet.OznakaBroj_1">St-1425/2017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I GRADITELJSTVO BRZINA j.d.o.o. za graditeljstvo i pomoć na cesti</izvorni_sadrzaj>
    <derivirana_varijabla naziv="DomainObject.Predmet.ProtustrankaFormated_1">  AUTO I GRADITELJSTVO BRZINA j.d.o.o. za graditeljstvo i pomoć na cesti</derivirana_varijabla>
  </DomainObject.Predmet.ProtustrankaFormated>
  <DomainObject.Predmet.ProtustrankaFormatedOIB>
    <izvorni_sadrzaj>  AUTO I GRADITELJSTVO BRZINA j.d.o.o. za graditeljstvo i pomoć na cesti, OIB 50044190162</izvorni_sadrzaj>
    <derivirana_varijabla naziv="DomainObject.Predmet.ProtustrankaFormatedOIB_1">  AUTO I GRADITELJSTVO BRZINA j.d.o.o. za graditeljstvo i pomoć na cesti, OIB 50044190162</derivirana_varijabla>
  </DomainObject.Predmet.ProtustrankaFormatedOIB>
  <DomainObject.Predmet.ProtustrankaFormatedWithAdress>
    <izvorni_sadrzaj> AUTO I GRADITELJSTVO BRZINA j.d.o.o. za graditeljstvo i pomoć na cesti, Kolodvorska 1L, 31315 Karanac</izvorni_sadrzaj>
    <derivirana_varijabla naziv="DomainObject.Predmet.ProtustrankaFormatedWithAdress_1"> AUTO I GRADITELJSTVO BRZINA j.d.o.o. za graditeljstvo i pomoć na cesti, Kolodvorska 1L, 31315 Karanac</derivirana_varijabla>
  </DomainObject.Predmet.ProtustrankaFormatedWithAdress>
  <DomainObject.Predmet.ProtustrankaFormatedWithAdressOIB>
    <izvorni_sadrzaj> AUTO I GRADITELJSTVO BRZINA j.d.o.o. za graditeljstvo i pomoć na cesti, OIB 50044190162, Kolodvorska 1L, 31315 Karanac</izvorni_sadrzaj>
    <derivirana_varijabla naziv="DomainObject.Predmet.ProtustrankaFormatedWithAdressOIB_1"> AUTO I GRADITELJSTVO BRZINA j.d.o.o. za graditeljstvo i pomoć na cesti, OIB 50044190162, Kolodvorska 1L, 31315 Karanac</derivirana_varijabla>
  </DomainObject.Predmet.ProtustrankaFormatedWithAdressOIB>
  <DomainObject.Predmet.ProtustrankaWithAdress>
    <izvorni_sadrzaj>AUTO I GRADITELJSTVO BRZINA j.d.o.o. za graditeljstvo i pomoć na cesti Kolodvorska 1L, 31315 Karanac</izvorni_sadrzaj>
    <derivirana_varijabla naziv="DomainObject.Predmet.ProtustrankaWithAdress_1">AUTO I GRADITELJSTVO BRZINA j.d.o.o. za graditeljstvo i pomoć na cesti Kolodvorska 1L, 31315 Karanac</derivirana_varijabla>
  </DomainObject.Predmet.ProtustrankaWithAdress>
  <DomainObject.Predmet.ProtustrankaWithAdressOIB>
    <izvorni_sadrzaj>AUTO I GRADITELJSTVO BRZINA j.d.o.o. za graditeljstvo i pomoć na cesti, OIB 50044190162, Kolodvorska 1L, 31315 Karanac</izvorni_sadrzaj>
    <derivirana_varijabla naziv="DomainObject.Predmet.ProtustrankaWithAdressOIB_1">AUTO I GRADITELJSTVO BRZINA j.d.o.o. za graditeljstvo i pomoć na cesti, OIB 50044190162, Kolodvorska 1L, 31315 Karanac</derivirana_varijabla>
  </DomainObject.Predmet.ProtustrankaWithAdressOIB>
  <DomainObject.Predmet.ProtustrankaNazivFormated>
    <izvorni_sadrzaj>AUTO I GRADITELJSTVO BRZINA j.d.o.o. za graditeljstvo i pomoć na cesti</izvorni_sadrzaj>
    <derivirana_varijabla naziv="DomainObject.Predmet.ProtustrankaNazivFormated_1">AUTO I GRADITELJSTVO BRZINA j.d.o.o. za graditeljstvo i pomoć na cesti</derivirana_varijabla>
  </DomainObject.Predmet.ProtustrankaNazivFormated>
  <DomainObject.Predmet.ProtustrankaNazivFormatedOIB>
    <izvorni_sadrzaj>AUTO I GRADITELJSTVO BRZINA j.d.o.o. za graditeljstvo i pomoć na cesti, OIB 50044190162</izvorni_sadrzaj>
    <derivirana_varijabla naziv="DomainObject.Predmet.ProtustrankaNazivFormatedOIB_1">AUTO I GRADITELJSTVO BRZINA j.d.o.o. za graditeljstvo i pomoć na cesti, OIB 50044190162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AUTO I GRADITELJSTVO BRZINA j.d.o.o. za graditeljstvo i pomoć na cesti</item>
    </izvorni_sadrzaj>
    <derivirana_varijabla naziv="DomainObject.Predmet.ProtuStrankaListFormated_1">
      <item>AUTO I GRADITELJSTVO BRZINA j.d.o.o. za graditeljstvo i pomoć na cesti</item>
    </derivirana_varijabla>
  </DomainObject.Predmet.ProtuStrankaListFormated>
  <DomainObject.Predmet.ProtuStrankaListFormatedOIB>
    <izvorni_sadrzaj>
      <item>AUTO I GRADITELJSTVO BRZINA j.d.o.o. za graditeljstvo i pomoć na cesti, OIB 50044190162</item>
    </izvorni_sadrzaj>
    <derivirana_varijabla naziv="DomainObject.Predmet.ProtuStrankaListFormatedOIB_1">
      <item>AUTO I GRADITELJSTVO BRZINA j.d.o.o. za graditeljstvo i pomoć na cesti, OIB 50044190162</item>
    </derivirana_varijabla>
  </DomainObject.Predmet.ProtuStrankaListFormatedOIB>
  <DomainObject.Predmet.ProtuStrankaListFormatedWithAdress>
    <izvorni_sadrzaj>
      <item>AUTO I GRADITELJSTVO BRZINA j.d.o.o. za graditeljstvo i pomoć na cesti, Kolodvorska 1L, 31315 Karanac</item>
    </izvorni_sadrzaj>
    <derivirana_varijabla naziv="DomainObject.Predmet.ProtuStrankaListFormatedWithAdress_1">
      <item>AUTO I GRADITELJSTVO BRZINA j.d.o.o. za graditeljstvo i pomoć na cesti, Kolodvorska 1L, 31315 Karanac</item>
    </derivirana_varijabla>
  </DomainObject.Predmet.ProtuStrankaListFormatedWithAdress>
  <DomainObject.Predmet.ProtuStrankaListFormatedWithAdressOIB>
    <izvorni_sadrzaj>
      <item>AUTO I GRADITELJSTVO BRZINA j.d.o.o. za graditeljstvo i pomoć na cesti, OIB 50044190162, Kolodvorska 1L, 31315 Karanac</item>
    </izvorni_sadrzaj>
    <derivirana_varijabla naziv="DomainObject.Predmet.ProtuStrankaListFormatedWithAdressOIB_1">
      <item>AUTO I GRADITELJSTVO BRZINA j.d.o.o. za graditeljstvo i pomoć na cesti, OIB 50044190162, Kolodvorska 1L, 31315 Karanac</item>
    </derivirana_varijabla>
  </DomainObject.Predmet.ProtuStrankaListFormatedWithAdressOIB>
  <DomainObject.Predmet.ProtuStrankaListNazivFormated>
    <izvorni_sadrzaj>
      <item>AUTO I GRADITELJSTVO BRZINA j.d.o.o. za graditeljstvo i pomoć na cesti</item>
    </izvorni_sadrzaj>
    <derivirana_varijabla naziv="DomainObject.Predmet.ProtuStrankaListNazivFormated_1">
      <item>AUTO I GRADITELJSTVO BRZINA j.d.o.o. za graditeljstvo i pomoć na cesti</item>
    </derivirana_varijabla>
  </DomainObject.Predmet.ProtuStrankaListNazivFormated>
  <DomainObject.Predmet.ProtuStrankaListNazivFormatedOIB>
    <izvorni_sadrzaj>
      <item>AUTO I GRADITELJSTVO BRZINA j.d.o.o. za graditeljstvo i pomoć na cesti, OIB 50044190162</item>
    </izvorni_sadrzaj>
    <derivirana_varijabla naziv="DomainObject.Predmet.ProtuStrankaListNazivFormatedOIB_1">
      <item>AUTO I GRADITELJSTVO BRZINA j.d.o.o. za graditeljstvo i pomoć na cesti, OIB 50044190162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AUTO I GRADITELJSTVO BRZINA j.d.o.o. za graditeljstvo i pomoć na cesti</izvorni_sadrzaj>
    <derivirana_varijabla naziv="DomainObject.Predmet.ProtustrankaIDrugi_1">AUTO I GRADITELJSTVO BRZINA j.d.o.o. za graditeljstvo i pomoć na cesti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AUTO I GRADITELJSTVO BRZINA j.d.o.o. za graditeljstvo i pomoć na cesti, OIB 50044190162, Kolodvorska 1L, 31315 Karanac</izvorni_sadrzaj>
    <derivirana_varijabla naziv="DomainObject.Predmet.ProtustrankaIDrugiAdressOIB_1">AUTO I GRADITELJSTVO BRZINA j.d.o.o. za graditeljstvo i pomoć na cesti, OIB 50044190162, Kolodvorska 1L, 31315 Karanac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AUTO I GRADITELJSTVO BRZINA j.d.o.o. za graditeljstvo i pomoć na cesti</item>
    </izvorni_sadrzaj>
    <derivirana_varijabla naziv="DomainObject.Predmet.SudioniciListNaziv_1">
      <item>FINA RC OSIJEK</item>
      <item>AUTO I GRADITELJSTVO BRZINA j.d.o.o. za graditeljstvo i pomoć na cesti</item>
    </derivirana_varijabla>
  </DomainObject.Predmet.SudioniciListNaziv>
  <DomainObject.Predmet.SudioniciListAdressOIB>
    <izvorni_sadrzaj>
      <item>FINA RC OSIJEK, OIB 85821130368</item>
      <item>AUTO I GRADITELJSTVO BRZINA j.d.o.o. za graditeljstvo i pomoć na cesti, OIB 50044190162, Kolodvorska 1L,31315 Karanac</item>
    </izvorni_sadrzaj>
    <derivirana_varijabla naziv="DomainObject.Predmet.SudioniciListAdressOIB_1">
      <item>FINA RC OSIJEK, OIB 85821130368</item>
      <item>AUTO I GRADITELJSTVO BRZINA j.d.o.o. za graditeljstvo i pomoć na cesti, OIB 50044190162, Kolodvorska 1L,31315 Karanac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50044190162</item>
    </izvorni_sadrzaj>
    <derivirana_varijabla naziv="DomainObject.Predmet.SudioniciListNazivOIB_1">
      <item>, OIB 85821130368</item>
      <item>, OIB 50044190162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372</properties:Words>
  <properties:Characters>2010</properties:Characters>
  <properties:Lines>48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2017-09-29T09:26:00Z</dcterms:created>
  <dc:creator>Korisnik</dc:creator>
  <cp:lastModifiedBy>Maja Videnović</cp:lastModifiedBy>
  <cp:lastPrinted>2017-09-29T07:48:00Z</cp:lastPrinted>
  <dcterms:modified xmlns:xsi="http://www.w3.org/2001/XMLSchema-instance" xsi:type="dcterms:W3CDTF">2017-10-02T05:50:00Z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