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b612" w14:paraId="054b612" w:rsidRDefault="00292B1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1280160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2B13" w:rsidP="00292B13" w:rsidR="00AE649C">
      <w:pPr>
        <w:pStyle w:val="Bezproreda"/>
      </w:pPr>
      <w:r>
        <w:t xml:space="preserve">      Republika Hrvatska</w:t>
      </w:r>
    </w:p>
    <w:p w:rsidRDefault="00292B13" w:rsidP="00292B13" w:rsidR="00292B13">
      <w:pPr>
        <w:pStyle w:val="Bezproreda"/>
      </w:pPr>
      <w:r>
        <w:t>Trgovački sud u Bjelovaru</w:t>
      </w:r>
    </w:p>
    <w:p w:rsidRDefault="00292B13" w:rsidP="00292B13" w:rsidR="00292B13">
      <w:pPr>
        <w:pStyle w:val="Bezproreda"/>
        <w:spacing w:after="0"/>
      </w:pPr>
      <w:r w:rsidRPr="00292B13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292B13" w:rsidP="00292B13" w:rsidR="00292B1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St-642/2018-2</w:t>
      </w:r>
    </w:p>
    <w:p w:rsidRDefault="00292B13" w:rsidP="00292B13" w:rsidR="00292B13">
      <w:pPr>
        <w:rPr>
          <w:lang w:val="hr-HR"/>
        </w:rPr>
      </w:pPr>
    </w:p>
    <w:p w:rsidRDefault="00292B13" w:rsidP="00292B13" w:rsidR="00292B13">
      <w:pPr>
        <w:rPr>
          <w:lang w:val="hr-HR"/>
        </w:rPr>
      </w:pPr>
    </w:p>
    <w:p w:rsidRDefault="00292B13" w:rsidP="00292B13" w:rsidR="00292B13">
      <w:pPr>
        <w:jc w:val="center"/>
        <w:rPr>
          <w:lang w:val="hr-HR"/>
        </w:rPr>
      </w:pPr>
    </w:p>
    <w:p w:rsidRDefault="00292B13" w:rsidP="00292B13" w:rsidR="00292B1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92B13" w:rsidP="00292B13" w:rsidR="00292B13">
      <w:pPr>
        <w:jc w:val="center"/>
        <w:rPr>
          <w:lang w:val="hr-HR"/>
        </w:rPr>
      </w:pPr>
    </w:p>
    <w:p w:rsidRDefault="00292B13" w:rsidP="00292B13" w:rsidR="00292B13">
      <w:pPr>
        <w:jc w:val="both"/>
        <w:rPr>
          <w:lang w:val="hr-HR"/>
        </w:rPr>
      </w:pPr>
    </w:p>
    <w:p w:rsidRDefault="00292B13" w:rsidP="00292B13" w:rsidR="00292B1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MAJICA PO MOM jednostavno društvo s ograničenom odgovornošću za proizvodnju, trgovinu i usluge, Letičani, Vijenac 37, MBS: 010101360, OIB: 25359962999, koji se vodi kod ovoga suda pod poslovnim brojem St-642/2018, temeljem odredbe čl.430., 431. i 434. Stečajnog zakona (Narodne novine br. 71/15 i 104/17), objavljuje:</w:t>
      </w:r>
    </w:p>
    <w:p w:rsidRDefault="00292B13" w:rsidP="00292B13" w:rsidR="00292B13">
      <w:pPr>
        <w:jc w:val="both"/>
        <w:rPr>
          <w:lang w:val="hr-HR"/>
        </w:rPr>
      </w:pPr>
    </w:p>
    <w:p w:rsidRDefault="00292B13" w:rsidP="00292B13" w:rsidR="00292B13">
      <w:pPr>
        <w:jc w:val="both"/>
        <w:rPr>
          <w:lang w:val="hr-HR"/>
        </w:rPr>
      </w:pPr>
      <w:r>
        <w:rPr>
          <w:lang w:val="hr-HR"/>
        </w:rPr>
        <w:t xml:space="preserve">1. Na dan 27. travnja 2018. dužnik u Očevidniku redoslijeda osnova za plaćanje ima evidentirane neizvršene osnove za plaćanje u ukupnom iznosu od 7.830,63 kn, u koji iznos je uračunata kamata i naknada Financijske agencije za provedbu ovrhe na novčanim sredstvima.  </w:t>
      </w:r>
    </w:p>
    <w:p w:rsidRDefault="00292B13" w:rsidP="00292B13" w:rsidR="00292B13">
      <w:pPr>
        <w:jc w:val="both"/>
        <w:rPr>
          <w:lang w:val="hr-HR"/>
        </w:rPr>
      </w:pPr>
    </w:p>
    <w:p w:rsidRDefault="00292B13" w:rsidP="00292B13" w:rsidR="00292B13">
      <w:pPr>
        <w:jc w:val="both"/>
        <w:rPr>
          <w:lang w:val="hr-HR"/>
        </w:rPr>
      </w:pPr>
      <w:r>
        <w:rPr>
          <w:lang w:val="hr-HR"/>
        </w:rPr>
        <w:t>2. Poziva se osoba ovlaštena za zastupanje dužnika – Jelena Mađer, Letičani, Vijenac 37, OIB: 34678281661 da u roku od 15 dana od objave ovog oglasa na mrežnoj stranici e-Oglasna ploča Trgovačkog suda u Bjelovaru podnese sudu javnobilježnički ovjerovljen popis imovine i obveza na propisanom obrascu.</w:t>
      </w:r>
    </w:p>
    <w:p w:rsidRDefault="00292B13" w:rsidP="00292B13" w:rsidR="00292B13">
      <w:pPr>
        <w:jc w:val="both"/>
        <w:rPr>
          <w:lang w:val="hr-HR"/>
        </w:rPr>
      </w:pPr>
    </w:p>
    <w:p w:rsidRDefault="00292B13" w:rsidP="00292B13" w:rsidR="00292B1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92B13" w:rsidP="00292B13" w:rsidR="00292B13">
      <w:pPr>
        <w:jc w:val="both"/>
        <w:rPr>
          <w:lang w:val="hr-HR"/>
        </w:rPr>
      </w:pPr>
    </w:p>
    <w:p w:rsidRDefault="00292B13" w:rsidP="00292B13" w:rsidR="00292B1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92B13" w:rsidP="00292B13" w:rsidR="00292B13">
      <w:pPr>
        <w:jc w:val="both"/>
        <w:rPr>
          <w:lang w:val="hr-HR"/>
        </w:rPr>
      </w:pPr>
    </w:p>
    <w:p w:rsidRDefault="00292B13" w:rsidP="00292B13" w:rsidR="00292B13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292B13" w:rsidP="00292B13" w:rsidR="00292B1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92B13" w:rsidP="00292B13" w:rsidR="00292B1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92B13" w:rsidP="00292B13" w:rsidR="00292B1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92B13" w:rsidP="00292B13" w:rsidR="00292B13">
      <w:pPr>
        <w:rPr>
          <w:lang w:val="hr-HR"/>
        </w:rPr>
      </w:pPr>
    </w:p>
    <w:p w:rsidRDefault="00292B13" w:rsidP="00292B13" w:rsidR="00292B13">
      <w:pPr>
        <w:rPr>
          <w:lang w:val="hr-HR"/>
        </w:rPr>
      </w:pPr>
    </w:p>
    <w:p w:rsidRDefault="00292B13" w:rsidP="00292B13" w:rsidR="00292B13">
      <w:pPr>
        <w:rPr>
          <w:rFonts w:cs="Arial" w:hAnsi="Arial" w:ascii="Arial"/>
          <w:noProof/>
          <w:lang w:val="hr-HR"/>
        </w:rPr>
      </w:pPr>
    </w:p>
    <w:p w:rsidRDefault="00292B13" w:rsidP="00292B13" w:rsidR="00292B1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B13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2B1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2B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7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St-642/2018-2</izvorni_sadrzaj>
    <derivirana_varijabla naziv="DomainObject.Oznaka_1">St-642/2018-2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St-642/2018</izvorni_sadrzaj>
    <derivirana_varijabla naziv="DomainObject.Predmet.OznakaBroj_1">St-642/2018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MAJICA PO MOM jednostavno društvo s ograničenom odgovornošću za proizvodnju, trgovinu i usluge</izvorni_sadrzaj>
    <derivirana_varijabla naziv="DomainObject.Predmet.ProtustrankaFormated_1">  MAJICA PO MOM jednostavno društvo s ograničenom odgovornošću za proizvodnju, trgovinu i usluge</derivirana_varijabla>
  </DomainObject.Predmet.ProtustrankaFormated>
  <DomainObject.Predmet.ProtustrankaFormatedOIB>
    <izvorni_sadrzaj>  MAJICA PO MOM jednostavno društvo s ograničenom odgovornošću za proizvodnju, trgovinu i usluge, OIB 25359962999</izvorni_sadrzaj>
    <derivirana_varijabla naziv="DomainObject.Predmet.ProtustrankaFormatedOIB_1">  MAJICA PO MOM jednostavno društvo s ograničenom odgovornošću za proizvodnju, trgovinu i usluge, OIB 25359962999</derivirana_varijabla>
  </DomainObject.Predmet.ProtustrankaFormatedOIB>
  <DomainObject.Predmet.ProtustrankaFormatedWithAdress>
    <izvorni_sadrzaj> MAJICA PO MOM jednostavno društvo s ograničenom odgovornošću za proizvodnju, trgovinu i usluge, Vijenac 37, 43000 Letičani</izvorni_sadrzaj>
    <derivirana_varijabla naziv="DomainObject.Predmet.ProtustrankaFormatedWithAdress_1"> MAJICA PO MOM jednostavno društvo s ograničenom odgovornošću za proizvodnju, trgovinu i usluge, Vijenac 37, 43000 Letičani</derivirana_varijabla>
  </DomainObject.Predmet.ProtustrankaFormatedWithAdress>
  <DomainObject.Predmet.ProtustrankaFormatedWithAdressOIB>
    <izvorni_sadrzaj> MAJICA PO MOM jednostavno društvo s ograničenom odgovornošću za proizvodnju, trgovinu i usluge, OIB 25359962999, Vijenac 37, 43000 Letičani</izvorni_sadrzaj>
    <derivirana_varijabla naziv="DomainObject.Predmet.ProtustrankaFormatedWithAdressOIB_1"> MAJICA PO MOM jednostavno društvo s ograničenom odgovornošću za proizvodnju, trgovinu i usluge, OIB 25359962999, Vijenac 37, 43000 Letičani</derivirana_varijabla>
  </DomainObject.Predmet.ProtustrankaFormatedWithAdressOIB>
  <DomainObject.Predmet.ProtustrankaWithAdress>
    <izvorni_sadrzaj>MAJICA PO MOM jednostavno društvo s ograničenom odgovornošću za proizvodnju, trgovinu i usluge Vijenac 37, 43000 Letičani</izvorni_sadrzaj>
    <derivirana_varijabla naziv="DomainObject.Predmet.ProtustrankaWithAdress_1">MAJICA PO MOM jednostavno društvo s ograničenom odgovornošću za proizvodnju, trgovinu i usluge Vijenac 37, 43000 Letičani</derivirana_varijabla>
  </DomainObject.Predmet.ProtustrankaWithAdress>
  <DomainObject.Predmet.ProtustrankaWithAdressOIB>
    <izvorni_sadrzaj>MAJICA PO MOM jednostavno društvo s ograničenom odgovornošću za proizvodnju, trgovinu i usluge, OIB 25359962999, Vijenac 37, 43000 Letičani</izvorni_sadrzaj>
    <derivirana_varijabla naziv="DomainObject.Predmet.ProtustrankaWithAdressOIB_1">MAJICA PO MOM jednostavno društvo s ograničenom odgovornošću za proizvodnju, trgovinu i usluge, OIB 25359962999, Vijenac 37, 43000 Letičani</derivirana_varijabla>
  </DomainObject.Predmet.ProtustrankaWithAdressOIB>
  <DomainObject.Predmet.ProtustrankaNazivFormated>
    <izvorni_sadrzaj>MAJICA PO MOM jednostavno društvo s ograničenom odgovornošću za proizvodnju, trgovinu i usluge</izvorni_sadrzaj>
    <derivirana_varijabla naziv="DomainObject.Predmet.ProtustrankaNazivFormated_1">MAJICA PO MOM jednostavno društvo s ograničenom odgovornošću za proizvodnju, trgovinu i usluge</derivirana_varijabla>
  </DomainObject.Predmet.ProtustrankaNazivFormated>
  <DomainObject.Predmet.ProtustrankaNazivFormatedOIB>
    <izvorni_sadrzaj>MAJICA PO MOM jednostavno društvo s ograničenom odgovornošću za proizvodnju, trgovinu i usluge, OIB 25359962999</izvorni_sadrzaj>
    <derivirana_varijabla naziv="DomainObject.Predmet.ProtustrankaNazivFormatedOIB_1">MAJICA PO MOM jednostavno društvo s ograničenom odgovornošću za proizvodnju, trgovinu i usluge, OIB 25359962999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MAJICA PO MOM jednostavno društvo s ograničenom odgovornošću za proizvodnju, trgovinu i usluge</item>
    </izvorni_sadrzaj>
    <derivirana_varijabla naziv="DomainObject.Predmet.ProtuStrankaListFormated_1">
      <item>MAJICA PO MOM jednostavno društvo s ograničenom odgovornošću za proizvodnju, trgovinu i usluge</item>
    </derivirana_varijabla>
  </DomainObject.Predmet.ProtuStrankaListFormated>
  <DomainObject.Predmet.ProtuStrankaListFormatedOIB>
    <izvorni_sadrzaj>
      <item>MAJICA PO MOM jednostavno društvo s ograničenom odgovornošću za proizvodnju, trgovinu i usluge, OIB 25359962999</item>
    </izvorni_sadrzaj>
    <derivirana_varijabla naziv="DomainObject.Predmet.ProtuStrankaListFormatedOIB_1">
      <item>MAJICA PO MOM jednostavno društvo s ograničenom odgovornošću za proizvodnju, trgovinu i usluge, OIB 25359962999</item>
    </derivirana_varijabla>
  </DomainObject.Predmet.ProtuStrankaListFormatedOIB>
  <DomainObject.Predmet.ProtuStrankaListFormatedWithAdress>
    <izvorni_sadrzaj>
      <item>MAJICA PO MOM jednostavno društvo s ograničenom odgovornošću za proizvodnju, trgovinu i usluge, Vijenac 37, 43000 Letičani</item>
    </izvorni_sadrzaj>
    <derivirana_varijabla naziv="DomainObject.Predmet.ProtuStrankaListFormatedWithAdress_1">
      <item>MAJICA PO MOM jednostavno društvo s ograničenom odgovornošću za proizvodnju, trgovinu i usluge, Vijenac 37, 43000 Letičani</item>
    </derivirana_varijabla>
  </DomainObject.Predmet.ProtuStrankaListFormatedWithAdress>
  <DomainObject.Predmet.ProtuStrankaListFormatedWithAdressOIB>
    <izvorni_sadrzaj>
      <item>MAJICA PO MOM jednostavno društvo s ograničenom odgovornošću za proizvodnju, trgovinu i usluge, OIB 25359962999, Vijenac 37, 43000 Letičani</item>
    </izvorni_sadrzaj>
    <derivirana_varijabla naziv="DomainObject.Predmet.ProtuStrankaListFormatedWithAdressOIB_1">
      <item>MAJICA PO MOM jednostavno društvo s ograničenom odgovornošću za proizvodnju, trgovinu i usluge, OIB 25359962999, Vijenac 37, 43000 Letičani</item>
    </derivirana_varijabla>
  </DomainObject.Predmet.ProtuStrankaListFormatedWithAdressOIB>
  <DomainObject.Predmet.ProtuStrankaListNazivFormated>
    <izvorni_sadrzaj>
      <item>MAJICA PO MOM jednostavno društvo s ograničenom odgovornošću za proizvodnju, trgovinu i usluge</item>
    </izvorni_sadrzaj>
    <derivirana_varijabla naziv="DomainObject.Predmet.ProtuStrankaListNazivFormated_1">
      <item>MAJICA PO MOM jednostavno društvo s ograničenom odgovornošću za proizvodnju, trgovinu i usluge</item>
    </derivirana_varijabla>
  </DomainObject.Predmet.ProtuStrankaListNazivFormated>
  <DomainObject.Predmet.ProtuStrankaListNazivFormatedOIB>
    <izvorni_sadrzaj>
      <item>MAJICA PO MOM jednostavno društvo s ograničenom odgovornošću za proizvodnju, trgovinu i usluge, OIB 25359962999</item>
    </izvorni_sadrzaj>
    <derivirana_varijabla naziv="DomainObject.Predmet.ProtuStrankaListNazivFormatedOIB_1">
      <item>MAJICA PO MOM jednostavno društvo s ograničenom odgovornošću za proizvodnju, trgovinu i usluge, OIB 25359962999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St-642/2018-2</izvorni_sadrzaj>
    <derivirana_varijabla naziv="DomainObject.PoslovniBrojDokumenta_1">St-642/2018-2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MAJICA PO MOM jednostavno društvo s ograničenom odgovornošću za proizvodnju, trgovinu i usluge</izvorni_sadrzaj>
    <derivirana_varijabla naziv="DomainObject.Predmet.ProtustrankaIDrugi_1">MAJICA PO MOM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MAJICA PO MOM jednostavno društvo s ograničenom odgovornošću za proizvodnju, trgovinu i usluge, OIB 25359962999, Vijenac 37, 43000 Letičani</izvorni_sadrzaj>
    <derivirana_varijabla naziv="DomainObject.Predmet.ProtustrankaIDrugiAdressOIB_1">MAJICA PO MOM jednostavno društvo s ograničenom odgovornošću za proizvodnju, trgovinu i usluge, OIB 25359962999, Vijenac 37,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MAJICA PO MOM jednostavno društvo s ograničenom odgovornošću za proizvodnju, trgovinu i usluge</item>
    </izvorni_sadrzaj>
    <derivirana_varijabla naziv="DomainObject.Predmet.SudioniciListNaziv_1">
      <item>FINA, RC ZAGREB, Podružnica BJELOVAR</item>
      <item>MAJICA PO MOM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MAJICA PO MOM jednostavno društvo s ograničenom odgovornošću za proizvodnju, trgovinu i usluge, OIB 25359962999, Vijenac 37,43000 Letičani</item>
    </izvorni_sadrzaj>
    <derivirana_varijabla naziv="DomainObject.Predmet.SudioniciListAdressOIB_1">
      <item>FINA, RC ZAGREB, Podružnica BJELOVAR, OIB 85821130368, F. Supila 4,43000 Bjelovar</item>
      <item>MAJICA PO MOM jednostavno društvo s ograničenom odgovornošću za proizvodnju, trgovinu i usluge, OIB 25359962999, Vijenac 37,43000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4B323-79F9-4D28-B44A-123570864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1730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