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c4ae" w14:paraId="6d4c4ae" w:rsidRDefault="00BF4B81" w:rsidP="00BF4B81" w:rsidR="00BF4B8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4B81" w:rsidP="00BF4B81" w:rsidR="00BF4B81">
      <w:r>
        <w:t xml:space="preserve">  REPUBLIKA HRVATSKA</w:t>
      </w:r>
    </w:p>
    <w:p w:rsidRDefault="00BF4B81" w:rsidP="00BF4B81" w:rsidR="00BF4B81">
      <w:r>
        <w:t xml:space="preserve">   Trgovački sud u Zagrebu</w:t>
      </w:r>
    </w:p>
    <w:p w:rsidRDefault="00BF4B81" w:rsidP="00BF4B81" w:rsidR="00BF4B81">
      <w:pPr>
        <w:rPr>
          <w:b/>
        </w:rPr>
      </w:pPr>
      <w:r>
        <w:t xml:space="preserve">     Zagreb, Amruševa 2/II          REPUBLIKA HRVATSKA      </w:t>
      </w:r>
      <w:r w:rsidR="00301723">
        <w:t xml:space="preserve">              72 St-1287/2013</w:t>
      </w:r>
      <w:r w:rsidR="005C03ED">
        <w:t>-99</w:t>
      </w:r>
    </w:p>
    <w:p w:rsidRDefault="00BF4B81" w:rsidP="00BF4B81" w:rsidR="00BF4B81">
      <w:pPr>
        <w:jc w:val="center"/>
      </w:pPr>
      <w:r>
        <w:t xml:space="preserve">Z A K LJ U Č A K </w:t>
      </w:r>
      <w:r>
        <w:tab/>
      </w:r>
    </w:p>
    <w:p w:rsidRDefault="00BF4B81" w:rsidP="00BF4B81" w:rsidR="00BF4B81">
      <w:pPr>
        <w:jc w:val="center"/>
        <w:rPr>
          <w:b/>
        </w:rPr>
      </w:pPr>
    </w:p>
    <w:p w:rsidRDefault="00BF4B81" w:rsidP="00BF4B81" w:rsidR="00BF4B81">
      <w:pPr>
        <w:jc w:val="both"/>
      </w:pPr>
      <w:r>
        <w:rPr>
          <w:lang w:val="pt-BR"/>
        </w:rPr>
        <w:t xml:space="preserve">Trgovački sud u Zagrebu, po sucu Nikoli Ribariću, kao stečajnom sucu, u stečajnom predmetu nad stečajnim dužnikom </w:t>
      </w:r>
      <w:r>
        <w:t>MAR MARCELA d.o.o. u stečaju, Zagreb (Grad Zagreb), B. Magovca 48, OIB: 95568083950, MBS: 080366428</w:t>
      </w:r>
      <w:r>
        <w:rPr>
          <w:lang w:val="pt-BR"/>
        </w:rPr>
        <w:t>, dana 2. siječnja  2017.,</w:t>
      </w:r>
      <w:r>
        <w:t xml:space="preserve">   </w:t>
      </w:r>
    </w:p>
    <w:p w:rsidRDefault="00BF4B81" w:rsidP="00BF4B81" w:rsidR="00BF4B81">
      <w:pPr>
        <w:jc w:val="center"/>
        <w:rPr>
          <w:b/>
        </w:rPr>
      </w:pPr>
    </w:p>
    <w:p w:rsidRDefault="00BF4B81" w:rsidP="00BF4B81" w:rsidR="00BF4B81">
      <w:pPr>
        <w:jc w:val="center"/>
      </w:pPr>
      <w:r>
        <w:t>z a k l j u č i o   j e</w:t>
      </w:r>
    </w:p>
    <w:p w:rsidRDefault="00E4722A" w:rsidP="00E4722A" w:rsidR="00E4722A">
      <w:pPr>
        <w:jc w:val="both"/>
        <w:rPr>
          <w:b/>
        </w:rPr>
      </w:pPr>
    </w:p>
    <w:p w:rsidRDefault="00E4722A" w:rsidP="00BF4113" w:rsidR="00BF4113">
      <w:pPr>
        <w:jc w:val="both"/>
      </w:pPr>
      <w:r>
        <w:rPr>
          <w:b/>
        </w:rPr>
        <w:tab/>
      </w:r>
      <w:r w:rsidR="00180663" w:rsidRPr="007910B3">
        <w:t xml:space="preserve">Nalaže se računovodstvu Trgovačkog suda u Zagrebu, </w:t>
      </w:r>
      <w:r w:rsidR="00180663" w:rsidRPr="00E4722A">
        <w:rPr>
          <w:b/>
        </w:rPr>
        <w:t xml:space="preserve">iznos </w:t>
      </w:r>
      <w:r w:rsidR="00F33638" w:rsidRPr="00E4722A">
        <w:rPr>
          <w:b/>
        </w:rPr>
        <w:t xml:space="preserve">od </w:t>
      </w:r>
      <w:r w:rsidR="00BF4B81" w:rsidRPr="00BF4B81">
        <w:rPr>
          <w:b/>
        </w:rPr>
        <w:t xml:space="preserve">55.336,99 kuna </w:t>
      </w:r>
      <w:r w:rsidR="0049252C">
        <w:t>(</w:t>
      </w:r>
      <w:r w:rsidR="00BF4B81">
        <w:t>pedesetpettisućatristotridesetšestkunaidevedesetdevetlipa</w:t>
      </w:r>
      <w:r w:rsidR="0049252C">
        <w:t>)</w:t>
      </w:r>
      <w:r w:rsidR="00180663" w:rsidRPr="007910B3">
        <w:t xml:space="preserve"> koji je uplaćen na </w:t>
      </w:r>
      <w:r w:rsidR="006C4BF0" w:rsidRPr="007910B3">
        <w:t>depozitni račun ovoga suda otvoren u Hrvatskoj poštanskoj banci broj 2390001-1300000460,</w:t>
      </w:r>
      <w:r>
        <w:t xml:space="preserve"> IBAN: HR92 </w:t>
      </w:r>
      <w:r w:rsidRPr="00E4722A">
        <w:t>2390001-1300000460</w:t>
      </w:r>
      <w:r>
        <w:t>,</w:t>
      </w:r>
      <w:r w:rsidR="006C4BF0" w:rsidRPr="007910B3">
        <w:t xml:space="preserve"> s pozivom na 05 St</w:t>
      </w:r>
      <w:r w:rsidR="00334DF7">
        <w:t>-</w:t>
      </w:r>
      <w:r w:rsidR="006C4BF0" w:rsidRPr="007910B3">
        <w:t xml:space="preserve"> </w:t>
      </w:r>
      <w:r w:rsidR="0049252C">
        <w:t>175/14</w:t>
      </w:r>
      <w:r w:rsidR="006C4BF0" w:rsidRPr="007910B3">
        <w:t xml:space="preserve">, </w:t>
      </w:r>
      <w:r w:rsidR="002A7843" w:rsidRPr="007910B3">
        <w:t xml:space="preserve">nakon prodaje </w:t>
      </w:r>
      <w:r>
        <w:t>nekrenina</w:t>
      </w:r>
      <w:r w:rsidR="0049252C">
        <w:t xml:space="preserve"> </w:t>
      </w:r>
      <w:r w:rsidR="002A7843" w:rsidRPr="007910B3">
        <w:t>u vlasništvu stečajnog dužnika</w:t>
      </w:r>
      <w:r>
        <w:t xml:space="preserve"> koje su upisane u zemljišnim knjigama Zemljišnoknjižnog odjela </w:t>
      </w:r>
      <w:r w:rsidR="00BF4113">
        <w:t>Općinskog suda u Čakovcu i to:</w:t>
      </w:r>
    </w:p>
    <w:p w:rsidRDefault="00BF4113" w:rsidP="00BF4113" w:rsidR="00BF4113">
      <w:pPr>
        <w:jc w:val="both"/>
      </w:pPr>
    </w:p>
    <w:p w:rsidRDefault="00BF4113" w:rsidP="00BF4113" w:rsidR="00BF4113">
      <w:pPr>
        <w:jc w:val="both"/>
      </w:pPr>
      <w:r>
        <w:t>-k.č.br: 216/2/1, Stambeno-poslovna zgrada Ulica kralja Tomislava, površine 183 m2, pomoćna zgrada Ulica kralja Tomislava, površine 18 m2, dvorište Ulica kralja Tomislava, površine 274 m2, odnosno sveukupne površine 475 m2, sve upisano u zk.ul. broj: 2710 k.o. Čakovec:</w:t>
      </w:r>
    </w:p>
    <w:p w:rsidRDefault="00BF4113" w:rsidP="00BF4113" w:rsidR="00BF4113">
      <w:pPr>
        <w:jc w:val="both"/>
      </w:pPr>
    </w:p>
    <w:p w:rsidRDefault="00BF4113" w:rsidP="00BF4113" w:rsidR="00BF4113">
      <w:pPr>
        <w:jc w:val="both"/>
      </w:pPr>
      <w:r>
        <w:t>- 3. etaža 19/100, Etaža 3, Poslovni prostor broj 3 u prizemlju stambeno-poslovne zgrade, ukupne površine 54,06 m2 (u planu posebnih dijelova građevine označeno plavom bojom)</w:t>
      </w:r>
    </w:p>
    <w:p w:rsidRDefault="00BF4113" w:rsidP="00BF4113" w:rsidR="00BF4113">
      <w:pPr>
        <w:jc w:val="both"/>
      </w:pPr>
    </w:p>
    <w:p w:rsidRDefault="00BF4113" w:rsidP="00BF4113" w:rsidR="00E4722A">
      <w:pPr>
        <w:jc w:val="both"/>
      </w:pPr>
      <w:r>
        <w:t>dosuđene kupcu Dušan Horvat, Gornji Mihaljevec, Prhovec, Prhovec 22, OIB: 60819785933</w:t>
      </w:r>
      <w:r w:rsidR="00E4722A">
        <w:t>,</w:t>
      </w:r>
    </w:p>
    <w:p w:rsidRDefault="00E4722A" w:rsidP="00E4722A" w:rsidR="00E4722A">
      <w:pPr>
        <w:jc w:val="both"/>
      </w:pPr>
    </w:p>
    <w:p w:rsidRDefault="006C4BF0" w:rsidP="00E4722A" w:rsidR="00BF4B81" w:rsidRPr="00BF4B81">
      <w:r w:rsidRPr="00E4722A">
        <w:rPr>
          <w:b/>
        </w:rPr>
        <w:t xml:space="preserve">prebaciti na račun </w:t>
      </w:r>
      <w:r w:rsidR="00F33638" w:rsidRPr="00E4722A">
        <w:rPr>
          <w:b/>
        </w:rPr>
        <w:t xml:space="preserve">stečajnog </w:t>
      </w:r>
      <w:r w:rsidR="00E4722A" w:rsidRPr="00E4722A">
        <w:rPr>
          <w:b/>
        </w:rPr>
        <w:t xml:space="preserve">vjerovnika </w:t>
      </w:r>
      <w:r w:rsidR="00BF4B81">
        <w:t>CENTAR BANKA D.D., OIB: 89296739230, AMRUŠEVA BR. 6, ZAGREB, sada CENTAR BANKA d.d. u stečaju, Zagreb (Grad Zagreb)</w:t>
      </w:r>
      <w:r w:rsidR="002B0244">
        <w:t xml:space="preserve">, Heinzelova 47A , OIB: </w:t>
      </w:r>
      <w:r w:rsidR="002B0244" w:rsidRPr="002B0244">
        <w:t>89296739230</w:t>
      </w:r>
      <w:r w:rsidR="00BF4B81">
        <w:t xml:space="preserve"> </w:t>
      </w:r>
    </w:p>
    <w:p w:rsidRDefault="00E4722A" w:rsidP="00E4722A" w:rsidR="00E4722A">
      <w:pPr>
        <w:jc w:val="both"/>
      </w:pPr>
    </w:p>
    <w:p w:rsidRDefault="00E4722A" w:rsidP="00E4722A" w:rsidR="00E4722A">
      <w:pPr>
        <w:jc w:val="both"/>
        <w:rPr>
          <w:b/>
        </w:rPr>
      </w:pPr>
      <w:r>
        <w:rPr>
          <w:b/>
        </w:rPr>
        <w:t xml:space="preserve">IBAN: HR </w:t>
      </w:r>
      <w:r w:rsidR="002B0244">
        <w:rPr>
          <w:b/>
        </w:rPr>
        <w:t>39 23900011100785045, MODEL: HR 00, PBO: 61660-5119</w:t>
      </w:r>
    </w:p>
    <w:p w:rsidRDefault="00E4722A" w:rsidP="00E4722A" w:rsidR="00E4722A">
      <w:pPr>
        <w:jc w:val="both"/>
        <w:rPr>
          <w:b/>
        </w:rPr>
      </w:pPr>
    </w:p>
    <w:p w:rsidRDefault="00E4722A" w:rsidP="00E4722A" w:rsidR="00E4722A">
      <w:pPr>
        <w:jc w:val="both"/>
        <w:rPr>
          <w:b/>
        </w:rPr>
      </w:pPr>
    </w:p>
    <w:p w:rsidRDefault="00180663" w:rsidP="00180663" w:rsidR="00180663">
      <w:pPr>
        <w:ind w:firstLine="720" w:left="2880"/>
      </w:pPr>
      <w:r w:rsidRPr="007910B3">
        <w:t>Obrazloženje</w:t>
      </w:r>
    </w:p>
    <w:p w:rsidRDefault="002B0244" w:rsidP="00180663" w:rsidR="002B0244" w:rsidRPr="007910B3">
      <w:pPr>
        <w:ind w:firstLine="720" w:left="2880"/>
      </w:pPr>
    </w:p>
    <w:p w:rsidRDefault="002B0244" w:rsidP="00301723" w:rsidR="002B0244">
      <w:pPr>
        <w:ind w:firstLine="720"/>
        <w:jc w:val="both"/>
      </w:pPr>
      <w:r>
        <w:t>Nakon prodaje sud je donio rješenja od 30. studenoga 2016., pravomoćno s danom 16. prosinca 2016. godine kojim je utvrdio troškove unovče</w:t>
      </w:r>
      <w:r w:rsidR="008C2B45">
        <w:t>nja u iznosu od 135.663,01 kuna i iznos namirenja razlučnog vjerovnika Centar Banka d.d. u stečaju, u iznosu od 55.336,99 kuina.</w:t>
      </w:r>
    </w:p>
    <w:p w:rsidRDefault="002B0244" w:rsidP="00301723" w:rsidR="002B0244">
      <w:pPr>
        <w:jc w:val="both"/>
      </w:pPr>
      <w:r>
        <w:lastRenderedPageBreak/>
        <w:t xml:space="preserve">U podnesku kojim stečajni upravitelj predlaže obračun troškova od 26.10.2016.. stečajni upravitelj predložio je iznos od </w:t>
      </w:r>
      <w:r w:rsidR="002077C8">
        <w:t>55.336,99</w:t>
      </w:r>
      <w:r>
        <w:t xml:space="preserve"> kuna, doznačiti na račun stečajnog </w:t>
      </w:r>
      <w:r w:rsidR="002077C8">
        <w:t xml:space="preserve">vjerovnika CENTAR BANKA D.D., OIB: 89296739230, AMRUŠEVA BR. 6, ZAGREB, sada CENTAR BANKA d.d. u stečaju, Zagreb (Grad Zagreb), Heinzelova 47A , OIB: </w:t>
      </w:r>
      <w:r w:rsidR="002077C8" w:rsidRPr="002B0244">
        <w:t>89296739230</w:t>
      </w:r>
      <w:r w:rsidR="002077C8">
        <w:t>.</w:t>
      </w:r>
      <w:r>
        <w:t>.</w:t>
      </w:r>
    </w:p>
    <w:p w:rsidRDefault="002B0244" w:rsidP="00301723" w:rsidR="002077C8">
      <w:pPr>
        <w:jc w:val="both"/>
      </w:pPr>
      <w:r>
        <w:t xml:space="preserve">S obzirom da je rješenje od 30. studenoga 2016. godine kojim </w:t>
      </w:r>
      <w:r w:rsidR="002077C8">
        <w:t xml:space="preserve">je utvrđeno namirenje vjerovnika CENTAR BANKA D.D., OIB: 89296739230, AMRUŠEVA BR. 6, ZAGREB, sada CENTAR BANKA d.d. u stečaju, Zagreb (Grad Zagreb), Heinzelova 47A , OIB: </w:t>
      </w:r>
      <w:r w:rsidR="002077C8" w:rsidRPr="002B0244">
        <w:t>89296739230</w:t>
      </w:r>
      <w:r w:rsidR="002077C8">
        <w:t xml:space="preserve"> </w:t>
      </w:r>
      <w:r>
        <w:t>postalo pravomoćno</w:t>
      </w:r>
      <w:r w:rsidR="008C2B45">
        <w:t xml:space="preserve"> to je</w:t>
      </w:r>
      <w:r w:rsidR="002077C8">
        <w:t xml:space="preserve"> sud zaključkom od 21. prosinca 2016. godine pozvao vjerovnika na dostavu broja računa na koji će biti izvršena ispl</w:t>
      </w:r>
      <w:r w:rsidR="008C2B45">
        <w:t>a</w:t>
      </w:r>
      <w:r w:rsidR="002077C8">
        <w:t>ta iznosa od 55.336,99 kuna na ime namirenja.</w:t>
      </w:r>
    </w:p>
    <w:p w:rsidRDefault="002077C8" w:rsidP="00301723" w:rsidR="002077C8">
      <w:pPr>
        <w:jc w:val="both"/>
      </w:pPr>
      <w:r>
        <w:t>Vjerovnik Centar Banka d.d. u stečaju podneskom od 23. prosinca 2016. godine dostavila je broj računa.</w:t>
      </w:r>
    </w:p>
    <w:p w:rsidRDefault="002077C8" w:rsidP="00301723" w:rsidR="002B0244">
      <w:pPr>
        <w:jc w:val="both"/>
      </w:pPr>
      <w:r>
        <w:t>Slijedom navedenoga odlučeno je kao u izreci.</w:t>
      </w:r>
    </w:p>
    <w:p w:rsidRDefault="002B0244" w:rsidP="002B0244" w:rsidR="002B0244">
      <w:pPr>
        <w:ind w:firstLine="720"/>
        <w:jc w:val="both"/>
      </w:pPr>
    </w:p>
    <w:p w:rsidRDefault="002077C8" w:rsidP="002B0244" w:rsidR="002B0244">
      <w:pPr>
        <w:pStyle w:val="Tijeloteksta"/>
        <w:jc w:val="center"/>
      </w:pPr>
      <w:r>
        <w:t>U Zagrebu, 2</w:t>
      </w:r>
      <w:r w:rsidR="002B0244">
        <w:t>.</w:t>
      </w:r>
      <w:r>
        <w:t xml:space="preserve"> siječnja</w:t>
      </w:r>
      <w:r w:rsidR="002B0244">
        <w:t xml:space="preserve"> 201</w:t>
      </w:r>
      <w:r>
        <w:t>7</w:t>
      </w:r>
      <w:r w:rsidR="002B0244">
        <w:t xml:space="preserve">. </w:t>
      </w:r>
    </w:p>
    <w:p w:rsidRDefault="002B0244" w:rsidP="002B0244" w:rsidR="002B0244">
      <w:pPr>
        <w:pStyle w:val="Podnaslov"/>
        <w:ind w:firstLine="708" w:left="4956"/>
      </w:pPr>
      <w:r>
        <w:tab/>
      </w:r>
    </w:p>
    <w:p w:rsidRDefault="005C03ED" w:rsidP="00E91121" w:rsidR="005C03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C03ED" w:rsidP="00E91121" w:rsidR="005C03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C03ED" w:rsidP="00E91121" w:rsidR="005C03E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C03ED" w:rsidP="00E91121" w:rsidR="005C03E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C03ED" w:rsidP="00E91121" w:rsidR="005C03E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B0244" w:rsidP="002B0244" w:rsidR="002B0244">
      <w:pPr>
        <w:pStyle w:val="Tijeloteksta"/>
        <w:ind w:left="5760"/>
      </w:pPr>
    </w:p>
    <w:p w:rsidRDefault="002B0244" w:rsidP="002B0244" w:rsidR="002B0244">
      <w:pPr>
        <w:pStyle w:val="Tijeloteksta"/>
      </w:pPr>
      <w:r>
        <w:t>UPUTA O PRAVNOM LIJEKU:</w:t>
      </w:r>
    </w:p>
    <w:p w:rsidRDefault="002B0244" w:rsidP="002B0244" w:rsidR="002B0244">
      <w:pPr>
        <w:pStyle w:val="Tijeloteksta"/>
        <w:jc w:val="left"/>
      </w:pPr>
      <w:r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.9. SZ )</w:t>
      </w:r>
    </w:p>
    <w:p w:rsidRDefault="002B0244" w:rsidP="002B0244" w:rsidR="002B0244">
      <w:pPr>
        <w:pStyle w:val="Tijeloteksta"/>
        <w:jc w:val="left"/>
      </w:pPr>
    </w:p>
    <w:p w:rsidRDefault="002B0244" w:rsidP="002B0244" w:rsidR="002B0244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p w:rsidRDefault="005C03ED" w:rsidP="0049252C" w:rsidR="005C03ED">
      <w:pPr>
        <w:pStyle w:val="Tijeloteksta"/>
        <w:jc w:val="left"/>
      </w:pPr>
    </w:p>
    <w:sectPr w:rsidSect="0058716C" w:rsidR="005C03ED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4AB" w:rsidR="002B54AB">
      <w:r>
        <w:separator/>
      </w:r>
    </w:p>
  </w:endnote>
  <w:endnote w:id="0" w:type="continuationSeparator">
    <w:p w:rsidRDefault="002B54AB" w:rsidR="002B5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4AB" w:rsidR="002B54AB">
      <w:r>
        <w:separator/>
      </w:r>
    </w:p>
  </w:footnote>
  <w:footnote w:id="0" w:type="continuationSeparator">
    <w:p w:rsidRDefault="002B54AB" w:rsidR="002B5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5D8D" w:rsidR="00065D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09E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52C" w:rsidR="00065D8D">
    <w:pPr>
      <w:pStyle w:val="Zaglavlje"/>
    </w:pPr>
    <w:r>
      <w:tab/>
      <w:t>-  -</w:t>
    </w:r>
    <w:r>
      <w:tab/>
      <w:t>72 St-1</w:t>
    </w:r>
    <w:r w:rsidR="002B0244">
      <w:t>287/2013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5FB3"/>
    <w:rsid w:val="00065D8D"/>
    <w:rsid w:val="000A285F"/>
    <w:rsid w:val="00111B96"/>
    <w:rsid w:val="00141BCE"/>
    <w:rsid w:val="00150C36"/>
    <w:rsid w:val="00152021"/>
    <w:rsid w:val="001666D6"/>
    <w:rsid w:val="00180663"/>
    <w:rsid w:val="001B710F"/>
    <w:rsid w:val="001E2A9C"/>
    <w:rsid w:val="00200591"/>
    <w:rsid w:val="002077C8"/>
    <w:rsid w:val="002144A4"/>
    <w:rsid w:val="00216D2F"/>
    <w:rsid w:val="0022164F"/>
    <w:rsid w:val="0023259A"/>
    <w:rsid w:val="002A1B23"/>
    <w:rsid w:val="002A7843"/>
    <w:rsid w:val="002B0244"/>
    <w:rsid w:val="002B54AB"/>
    <w:rsid w:val="002E16FA"/>
    <w:rsid w:val="00301723"/>
    <w:rsid w:val="00331E22"/>
    <w:rsid w:val="00334DF7"/>
    <w:rsid w:val="00347BB4"/>
    <w:rsid w:val="00352ADC"/>
    <w:rsid w:val="00370E59"/>
    <w:rsid w:val="00376FCD"/>
    <w:rsid w:val="00387760"/>
    <w:rsid w:val="0043227E"/>
    <w:rsid w:val="00444837"/>
    <w:rsid w:val="004918F3"/>
    <w:rsid w:val="0049194C"/>
    <w:rsid w:val="0049252C"/>
    <w:rsid w:val="004B7F3F"/>
    <w:rsid w:val="004C5B63"/>
    <w:rsid w:val="004E5469"/>
    <w:rsid w:val="004E72D8"/>
    <w:rsid w:val="004F022B"/>
    <w:rsid w:val="005071FA"/>
    <w:rsid w:val="00552261"/>
    <w:rsid w:val="005709FD"/>
    <w:rsid w:val="0058716C"/>
    <w:rsid w:val="005B7467"/>
    <w:rsid w:val="005C03ED"/>
    <w:rsid w:val="006024BD"/>
    <w:rsid w:val="006113E0"/>
    <w:rsid w:val="00633727"/>
    <w:rsid w:val="00643E8E"/>
    <w:rsid w:val="006912C5"/>
    <w:rsid w:val="006B3C15"/>
    <w:rsid w:val="006C1ED8"/>
    <w:rsid w:val="006C3857"/>
    <w:rsid w:val="006C4BF0"/>
    <w:rsid w:val="006E0A95"/>
    <w:rsid w:val="006E4475"/>
    <w:rsid w:val="007141AF"/>
    <w:rsid w:val="007910B3"/>
    <w:rsid w:val="007A6086"/>
    <w:rsid w:val="007A6843"/>
    <w:rsid w:val="007B3F07"/>
    <w:rsid w:val="00866CD2"/>
    <w:rsid w:val="008B05F8"/>
    <w:rsid w:val="008C1B01"/>
    <w:rsid w:val="008C2B45"/>
    <w:rsid w:val="008E5B84"/>
    <w:rsid w:val="00940331"/>
    <w:rsid w:val="009459B8"/>
    <w:rsid w:val="00956CFF"/>
    <w:rsid w:val="0098464C"/>
    <w:rsid w:val="00996A66"/>
    <w:rsid w:val="009C571C"/>
    <w:rsid w:val="00A54B12"/>
    <w:rsid w:val="00A56201"/>
    <w:rsid w:val="00AD73F6"/>
    <w:rsid w:val="00AE5586"/>
    <w:rsid w:val="00AF386B"/>
    <w:rsid w:val="00B44727"/>
    <w:rsid w:val="00B476EB"/>
    <w:rsid w:val="00B639DE"/>
    <w:rsid w:val="00B702D4"/>
    <w:rsid w:val="00BB4256"/>
    <w:rsid w:val="00BE1F4D"/>
    <w:rsid w:val="00BF4113"/>
    <w:rsid w:val="00BF4B81"/>
    <w:rsid w:val="00C809E2"/>
    <w:rsid w:val="00CA55C8"/>
    <w:rsid w:val="00CA6A23"/>
    <w:rsid w:val="00CA7E6B"/>
    <w:rsid w:val="00CD3AB3"/>
    <w:rsid w:val="00D01202"/>
    <w:rsid w:val="00D2669C"/>
    <w:rsid w:val="00D56602"/>
    <w:rsid w:val="00D92593"/>
    <w:rsid w:val="00DB06B8"/>
    <w:rsid w:val="00DC3162"/>
    <w:rsid w:val="00E25608"/>
    <w:rsid w:val="00E4115A"/>
    <w:rsid w:val="00E4722A"/>
    <w:rsid w:val="00E61C73"/>
    <w:rsid w:val="00E77F41"/>
    <w:rsid w:val="00E851C9"/>
    <w:rsid w:val="00EE6EBC"/>
    <w:rsid w:val="00F02F17"/>
    <w:rsid w:val="00F063DB"/>
    <w:rsid w:val="00F3229B"/>
    <w:rsid w:val="00F33638"/>
    <w:rsid w:val="00F4038C"/>
    <w:rsid w:val="00FB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5202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52021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2B024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09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9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9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9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9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5202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52021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2B024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09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9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9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9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9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479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69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679323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6114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5248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5555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60190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827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98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099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2149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91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28184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948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St-1287/2013</izvorni_sadrzaj>
    <derivirana_varijabla naziv="DomainObject.Predmet.OznakaBroj_1">St-1287/2013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 MARCELA društvo s ograničenom odgovornošću za proizvodnju, trgovinu i usluge</izvorni_sadrzaj>
    <derivirana_varijabla naziv="DomainObject.Predmet.ProtustrankaFormated_1">  MAR MARCELA društvo s ograničenom odgovornošću za proizvodnju, trgovinu i usluge</derivirana_varijabla>
  </DomainObject.Predmet.ProtustrankaFormated>
  <DomainObject.Predmet.ProtustrankaFormatedOIB>
    <izvorni_sadrzaj>  MAR MARCELA društvo s ograničenom odgovornošću za proizvodnju, trgovinu i usluge, OIB 95568083950</izvorni_sadrzaj>
    <derivirana_varijabla naziv="DomainObject.Predmet.ProtustrankaFormatedOIB_1">  MAR MARCELA društvo s ograničenom odgovornošću za proizvodnju, trgovinu i usluge, OIB 95568083950</derivirana_varijabla>
  </DomainObject.Predmet.ProtustrankaFormatedOIB>
  <DomainObject.Predmet.ProtustrankaFormatedWithAdress>
    <izvorni_sadrzaj> MAR MARCELA društvo s ograničenom odgovornošću za proizvodnju, trgovinu i usluge, B. Magovca 48, 10000 Zagreb</izvorni_sadrzaj>
    <derivirana_varijabla naziv="DomainObject.Predmet.ProtustrankaFormatedWithAdress_1"> MAR MARCELA društvo s ograničenom odgovornošću za proizvodnju, trgovinu i usluge, B. Magovca 48, 10000 Zagreb</derivirana_varijabla>
  </DomainObject.Predmet.ProtustrankaFormatedWithAdress>
  <DomainObject.Predmet.ProtustrankaFormatedWithAdressOIB>
    <izvorni_sadrzaj> MAR MARCELA društvo s ograničenom odgovornošću za proizvodnju, trgovinu i usluge, OIB 95568083950, B. Magovca 48, 10000 Zagreb</izvorni_sadrzaj>
    <derivirana_varijabla naziv="DomainObject.Predmet.ProtustrankaFormatedWithAdressOIB_1"> MAR MARCELA društvo s ograničenom odgovornošću za proizvodnju, trgovinu i usluge, OIB 95568083950, B. Magovca 48, 10000 Zagreb</derivirana_varijabla>
  </DomainObject.Predmet.ProtustrankaFormatedWithAdressOIB>
  <DomainObject.Predmet.ProtustrankaWithAdress>
    <izvorni_sadrzaj>MAR MARCELA društvo s ograničenom odgovornošću za proizvodnju, trgovinu i usluge B. Magovca 48, 10000 Zagreb</izvorni_sadrzaj>
    <derivirana_varijabla naziv="DomainObject.Predmet.ProtustrankaWithAdress_1">MAR MARCELA društvo s ograničenom odgovornošću za proizvodnju, trgovinu i usluge B. Magovca 48, 10000 Zagreb</derivirana_varijabla>
  </DomainObject.Predmet.ProtustrankaWithAdress>
  <DomainObject.Predmet.ProtustrankaWithAdressOIB>
    <izvorni_sadrzaj>MAR MARCELA društvo s ograničenom odgovornošću za proizvodnju, trgovinu i usluge, OIB 95568083950, B. Magovca 48, 10000 Zagreb</izvorni_sadrzaj>
    <derivirana_varijabla naziv="DomainObject.Predmet.ProtustrankaWithAdressOIB_1">MAR MARCELA društvo s ograničenom odgovornošću za proizvodnju, trgovinu i usluge, OIB 95568083950, B. Magovca 48, 10000 Zagreb</derivirana_varijabla>
  </DomainObject.Predmet.ProtustrankaWithAdressOIB>
  <DomainObject.Predmet.ProtustrankaNazivFormated>
    <izvorni_sadrzaj>MAR MARCELA društvo s ograničenom odgovornošću za proizvodnju, trgovinu i usluge</izvorni_sadrzaj>
    <derivirana_varijabla naziv="DomainObject.Predmet.ProtustrankaNazivFormated_1">MAR MARCELA društvo s ograničenom odgovornošću za proizvodnju, trgovinu i usluge</derivirana_varijabla>
  </DomainObject.Predmet.ProtustrankaNazivFormated>
  <DomainObject.Predmet.ProtustrankaNazivFormatedOIB>
    <izvorni_sadrzaj>MAR MARCELA društvo s ograničenom odgovornošću za proizvodnju, trgovinu i usluge, OIB 95568083950</izvorni_sadrzaj>
    <derivirana_varijabla naziv="DomainObject.Predmet.ProtustrankaNazivFormatedOIB_1">MAR MARCELA društvo s ograničenom odgovornošću za proizvodnju, trgovinu i usluge, OIB 95568083950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Viktor Bubić; TOMIĆ BETA d.o.o. za trgovinu i usluge</izvorni_sadrzaj>
    <derivirana_varijabla naziv="DomainObject.Predmet.StrankaFormated_1">  FINA; Viktor Bubić; TOMIĆ BETA d.o.o. za trgovinu i usluge</derivirana_varijabla>
  </DomainObject.Predmet.StrankaFormated>
  <DomainObject.Predmet.StrankaFormatedOIB>
    <izvorni_sadrzaj>  FINA, OIB 18683136487; Viktor Bubić, OIB 50016932942; TOMIĆ BETA d.o.o. za trgovinu i usluge, OIB 99699119430</izvorni_sadrzaj>
    <derivirana_varijabla naziv="DomainObject.Predmet.StrankaFormatedOIB_1">  FINA, OIB 18683136487; Viktor Bubić, OIB 50016932942; TOMIĆ BETA d.o.o. za trgovinu i usluge, OIB 99699119430</derivirana_varijabla>
  </DomainObject.Predmet.StrankaFormatedOIB>
  <DomainObject.Predmet.StrankaFormatedWithAdress>
    <izvorni_sadrzaj> FINA, ALBRECHTOVA 42, 10000 Zagreb; Viktor Bubić, Gašpini 27, 21210 Solin; TOMIĆ BETA d.o.o. za trgovinu i usluge, Gorička 15 , 10370 Dugo Selo</izvorni_sadrzaj>
    <derivirana_varijabla naziv="DomainObject.Predmet.StrankaFormatedWithAdress_1"> FINA, ALBRECHTOVA 42, 10000 Zagreb; Viktor Bubić, Gašpini 27, 21210 Solin; TOMIĆ BETA d.o.o. za trgovinu i usluge, Gorička 15 , 10370 Dugo Selo</derivirana_varijabla>
  </DomainObject.Predmet.StrankaFormatedWithAdress>
  <DomainObject.Predmet.StrankaFormatedWithAdressOIB>
    <izvorni_sadrzaj> FINA, OIB 18683136487, ALBRECHTOVA 42, 10000 Zagreb; Viktor Bubić, OIB 50016932942, Gašpini 27, 21210 Solin; TOMIĆ BETA d.o.o. za trgovinu i usluge, OIB 99699119430, Gorička 15 , 10370 Dugo Selo</izvorni_sadrzaj>
    <derivirana_varijabla naziv="DomainObject.Predmet.StrankaFormatedWithAdressOIB_1"> FINA, OIB 18683136487, ALBRECHTOVA 42, 10000 Zagreb; Viktor Bubić, OIB 50016932942, Gašpini 27, 21210 Solin; TOMIĆ BETA d.o.o. za trgovinu i usluge, OIB 99699119430, Gorička 15 , 10370 Dugo Selo</derivirana_varijabla>
  </DomainObject.Predmet.StrankaFormatedWithAdressOIB>
  <DomainObject.Predmet.StrankaWithAdress>
    <izvorni_sadrzaj>FINA ALBRECHTOVA 42,10000 Zagreb,Viktor Bubić Gašpini 27,21210 Solin,TOMIĆ BETA d.o.o. za trgovinu i usluge Gorička 15 ,10370 Dugo Selo</izvorni_sadrzaj>
    <derivirana_varijabla naziv="DomainObject.Predmet.StrankaWithAdress_1">FINA ALBRECHTOVA 42,10000 Zagreb,Viktor Bubić Gašpini 27,21210 Solin,TOMIĆ BETA d.o.o. za trgovinu i usluge Gorička 15 ,10370 Dugo Selo</derivirana_varijabla>
  </DomainObject.Predmet.StrankaWithAdress>
  <DomainObject.Predmet.StrankaWithAdressOIB>
    <izvorni_sadrzaj>FINA, OIB 18683136487, ALBRECHTOVA 42,10000 Zagreb,Viktor Bubić, OIB 50016932942, Gašpini 27,21210 Solin,TOMIĆ BETA d.o.o. za trgovinu i usluge, OIB 99699119430, Gorička 15 ,10370 Dugo Selo</izvorni_sadrzaj>
    <derivirana_varijabla naziv="DomainObject.Predmet.StrankaWithAdressOIB_1">FINA, OIB 18683136487, ALBRECHTOVA 42,10000 Zagreb,Viktor Bubić, OIB 50016932942, Gašpini 27,21210 Solin,TOMIĆ BETA d.o.o. za trgovinu i usluge, OIB 99699119430, Gorička 15 ,10370 Dugo Selo</derivirana_varijabla>
  </DomainObject.Predmet.StrankaWithAdressOIB>
  <DomainObject.Predmet.StrankaNazivFormated>
    <izvorni_sadrzaj>FINA,Viktor Bubić,TOMIĆ BETA d.o.o. za trgovinu i usluge</izvorni_sadrzaj>
    <derivirana_varijabla naziv="DomainObject.Predmet.StrankaNazivFormated_1">FINA,Viktor Bubić,TOMIĆ BETA d.o.o. za trgovinu i usluge</derivirana_varijabla>
  </DomainObject.Predmet.StrankaNazivFormated>
  <DomainObject.Predmet.StrankaNazivFormatedOIB>
    <izvorni_sadrzaj>FINA, OIB 18683136487,Viktor Bubić, OIB 50016932942,TOMIĆ BETA d.o.o. za trgovinu i usluge, OIB 99699119430</izvorni_sadrzaj>
    <derivirana_varijabla naziv="DomainObject.Predmet.StrankaNazivFormatedOIB_1">FINA, OIB 18683136487,Viktor Bubić, OIB 50016932942,TOMIĆ BETA d.o.o. za trgovinu i usluge, OIB 99699119430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  <item>Viktor Bubić</item>
      <item>TOMIĆ BETA d.o.o. za trgovinu i usluge</item>
    </izvorni_sadrzaj>
    <derivirana_varijabla naziv="DomainObject.Predmet.StrankaListFormated_1">
      <item>FINA</item>
      <item>Viktor Bubić</item>
      <item>TOMIĆ BETA d.o.o. za trgovinu i usluge</item>
    </derivirana_varijabla>
  </DomainObject.Predmet.StrankaListFormated>
  <DomainObject.Predmet.StrankaListFormatedOIB>
    <izvorni_sadrzaj>
      <item>FINA, OIB 18683136487</item>
      <item>Viktor Bubić, OIB 50016932942</item>
      <item>TOMIĆ BETA d.o.o. za trgovinu i usluge, OIB 99699119430</item>
    </izvorni_sadrzaj>
    <derivirana_varijabla naziv="DomainObject.Predmet.StrankaListFormatedOIB_1">
      <item>FINA, OIB 18683136487</item>
      <item>Viktor Bubić, OIB 50016932942</item>
      <item>TOMIĆ BETA d.o.o. za trgovinu i usluge, OIB 99699119430</item>
    </derivirana_varijabla>
  </DomainObject.Predmet.StrankaListFormatedOIB>
  <DomainObject.Predmet.StrankaListFormatedWithAdress>
    <izvorni_sadrzaj>
      <item>FINA, ALBRECHTOVA 42, 10000 Zagreb</item>
      <item>Viktor Bubić, Gašpini 27, 21210 Solin</item>
      <item>TOMIĆ BETA d.o.o. za trgovinu i usluge, Gorička 15 , 10370 Dugo Selo</item>
    </izvorni_sadrzaj>
    <derivirana_varijabla naziv="DomainObject.Predmet.StrankaListFormatedWithAdress_1">
      <item>FINA, ALBRECHTOVA 42, 10000 Zagreb</item>
      <item>Viktor Bubić, Gašpini 27, 21210 Solin</item>
      <item>TOMIĆ BETA d.o.o. za trgovinu i usluge, Gorička 15 , 10370 Dugo Selo</item>
    </derivirana_varijabla>
  </DomainObject.Predmet.StrankaListFormatedWithAdress>
  <DomainObject.Predmet.StrankaListFormatedWithAdressOIB>
    <izvorni_sadrzaj>
      <item>FINA, OIB 18683136487, ALBRECHTOVA 42, 10000 Zagreb</item>
      <item>Viktor Bubić, OIB 50016932942, Gašpini 27, 21210 Solin</item>
      <item>TOMIĆ BETA d.o.o. za trgovinu i usluge, OIB 99699119430, Gorička 15 , 10370 Dugo Selo</item>
    </izvorni_sadrzaj>
    <derivirana_varijabla naziv="DomainObject.Predmet.StrankaListFormatedWithAdressOIB_1">
      <item>FINA, OIB 18683136487, ALBRECHTOVA 42, 10000 Zagreb</item>
      <item>Viktor Bubić, OIB 50016932942, Gašpini 27, 21210 Solin</item>
      <item>TOMIĆ BETA d.o.o. za trgovinu i usluge, OIB 99699119430, Gorička 15 , 10370 Dugo Selo</item>
    </derivirana_varijabla>
  </DomainObject.Predmet.StrankaListFormatedWithAdressOIB>
  <DomainObject.Predmet.StrankaListNazivFormated>
    <izvorni_sadrzaj>
      <item>FINA</item>
      <item>Viktor Bubić</item>
      <item>TOMIĆ BETA d.o.o. za trgovinu i usluge</item>
    </izvorni_sadrzaj>
    <derivirana_varijabla naziv="DomainObject.Predmet.StrankaListNazivFormated_1">
      <item>FINA</item>
      <item>Viktor Bubić</item>
      <item>TOMIĆ BETA d.o.o. za trgovinu i usluge</item>
    </derivirana_varijabla>
  </DomainObject.Predmet.StrankaListNazivFormated>
  <DomainObject.Predmet.StrankaListNazivFormatedOIB>
    <izvorni_sadrzaj>
      <item>FINA, OIB 18683136487</item>
      <item>Viktor Bubić, OIB 50016932942</item>
      <item>TOMIĆ BETA d.o.o. za trgovinu i usluge, OIB 99699119430</item>
    </izvorni_sadrzaj>
    <derivirana_varijabla naziv="DomainObject.Predmet.StrankaListNazivFormatedOIB_1">
      <item>FINA, OIB 18683136487</item>
      <item>Viktor Bubić, OIB 50016932942</item>
      <item>TOMIĆ BETA d.o.o. za trgovinu i usluge, OIB 99699119430</item>
    </derivirana_varijabla>
  </DomainObject.Predmet.StrankaListNazivFormatedOIB>
  <DomainObject.Predmet.ProtuStrankaListFormated>
    <izvorni_sadrzaj>
      <item>MAR MARCELA društvo s ograničenom odgovornošću za proizvodnju, trgovinu i usluge</item>
    </izvorni_sadrzaj>
    <derivirana_varijabla naziv="DomainObject.Predmet.ProtuStrankaListFormated_1">
      <item>MAR MARCELA društvo s ograničenom odgovornošću za proizvodnju, trgovinu i usluge</item>
    </derivirana_varijabla>
  </DomainObject.Predmet.ProtuStrankaListFormated>
  <DomainObject.Predmet.ProtuStrankaListFormatedOIB>
    <izvorni_sadrzaj>
      <item>MAR MARCELA društvo s ograničenom odgovornošću za proizvodnju, trgovinu i usluge, OIB 95568083950</item>
    </izvorni_sadrzaj>
    <derivirana_varijabla naziv="DomainObject.Predmet.ProtuStrankaListFormatedOIB_1">
      <item>MAR MARCELA društvo s ograničenom odgovornošću za proizvodnju, trgovinu i usluge, OIB 95568083950</item>
    </derivirana_varijabla>
  </DomainObject.Predmet.ProtuStrankaListFormatedOIB>
  <DomainObject.Predmet.ProtuStrankaListFormatedWithAdress>
    <izvorni_sadrzaj>
      <item>MAR MARCELA društvo s ograničenom odgovornošću za proizvodnju, trgovinu i usluge, B. Magovca 48, 10000 Zagreb</item>
    </izvorni_sadrzaj>
    <derivirana_varijabla naziv="DomainObject.Predmet.ProtuStrankaListFormatedWithAdress_1">
      <item>MAR MARCELA društvo s ograničenom odgovornošću za proizvodnju, trgovinu i usluge, B. Magovca 48, 10000 Zagreb</item>
    </derivirana_varijabla>
  </DomainObject.Predmet.ProtuStrankaListFormatedWithAdress>
  <DomainObject.Predmet.ProtuStrankaListFormatedWithAdressOIB>
    <izvorni_sadrzaj>
      <item>MAR MARCELA društvo s ograničenom odgovornošću za proizvodnju, trgovinu i usluge, OIB 95568083950, B. Magovca 48, 10000 Zagreb</item>
    </izvorni_sadrzaj>
    <derivirana_varijabla naziv="DomainObject.Predmet.ProtuStrankaListFormatedWithAdressOIB_1">
      <item>MAR MARCELA društvo s ograničenom odgovornošću za proizvodnju, trgovinu i usluge, OIB 95568083950, B. Magovca 48, 10000 Zagreb</item>
    </derivirana_varijabla>
  </DomainObject.Predmet.ProtuStrankaListFormatedWithAdressOIB>
  <DomainObject.Predmet.ProtuStrankaListNazivFormated>
    <izvorni_sadrzaj>
      <item>MAR MARCELA društvo s ograničenom odgovornošću za proizvodnju, trgovinu i usluge</item>
    </izvorni_sadrzaj>
    <derivirana_varijabla naziv="DomainObject.Predmet.ProtuStrankaListNazivFormated_1">
      <item>MAR MARCELA društvo s ograničenom odgovornošću za proizvodnju, trgovinu i usluge</item>
    </derivirana_varijabla>
  </DomainObject.Predmet.ProtuStrankaListNazivFormated>
  <DomainObject.Predmet.ProtuStrankaListNazivFormatedOIB>
    <izvorni_sadrzaj>
      <item>MAR MARCELA društvo s ograničenom odgovornošću za proizvodnju, trgovinu i usluge, OIB 95568083950</item>
    </izvorni_sadrzaj>
    <derivirana_varijabla naziv="DomainObject.Predmet.ProtuStrankaListNazivFormatedOIB_1">
      <item>MAR MARCELA društvo s ograničenom odgovornošću za proizvodnju, trgovinu i usluge, OIB 95568083950</item>
    </derivirana_varijabla>
  </DomainObject.Predmet.ProtuStrankaListNazivFormatedOIB>
  <DomainObject.Predmet.OstaliList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Formated>
  <DomainObject.Predmet.OstaliList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FormatedOIB>
  <DomainObject.Predmet.OstaliListFormatedWithAdress>
    <izvorni_sadrzaj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izvorni_sadrzaj>
    <derivirana_varijabla naziv="DomainObject.Predmet.OstaliListFormatedWithAdress_1"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izvorni_sadrzaj>
    <derivirana_varijabla naziv="DomainObject.Predmet.OstaliListFormatedWithAdressOIB_1"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Naziv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NazivFormated>
  <DomainObject.Predmet.OstaliListNaziv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Naziv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MAR MARCELA društvo s ograničenom odgovornošću za proizvodnju, trgovinu i usluge</izvorni_sadrzaj>
    <derivirana_varijabla naziv="DomainObject.Predmet.ProtustrankaIDrugi_1">MAR MARCELA društvo s ograničenom odgovornošću za proizvodnju, trgovinu i usluge</derivirana_varijabla>
  </DomainObject.Predmet.ProtustrankaIDrugi>
  <DomainObject.Predmet.StrankaIDrugiAdressOIB>
    <izvorni_sadrzaj>FINA, OIB 18683136487, ALBRECHTOVA 42, 10000 Zagreb i dr.</izvorni_sadrzaj>
    <derivirana_varijabla naziv="DomainObject.Predmet.StrankaIDrugiAdressOIB_1">FINA, OIB 18683136487, ALBRECHTOVA 42, 10000 Zagreb i dr.</derivirana_varijabla>
  </DomainObject.Predmet.StrankaIDrugiAdressOIB>
  <DomainObject.Predmet.ProtustrankaIDrugiAdressOIB>
    <izvorni_sadrzaj>MAR MARCELA društvo s ograničenom odgovornošću za proizvodnju, trgovinu i usluge, OIB 95568083950, B. Magovca 48, 10000 Zagreb</izvorni_sadrzaj>
    <derivirana_varijabla naziv="DomainObject.Predmet.ProtustrankaIDrugiAdressOIB_1">MAR MARCELA društvo s ograničenom odgovornošću za proizvodnju, trgovinu i usluge, OIB 95568083950, B.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  <item>Viktor Bubić</item>
      <item>TOMIĆ BETA d.o.o. za trgovinu i usluge</item>
    </izvorni_sadrzaj>
    <derivirana_varijabla naziv="DomainObject.Predmet.SudioniciListNaziv_1"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  <item>Viktor Bubić</item>
      <item>TOMIĆ BETA d.o.o. za trgovinu i usluge</item>
    </derivirana_varijabla>
  </DomainObject.Predmet.SudioniciListNaziv>
  <DomainObject.Predmet.SudioniciListAdressOIB>
    <izvorni_sadrzaj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  <item>Viktor Bubić, OIB 50016932942, Gašpini 27,21210 Solin</item>
      <item>TOMIĆ BETA d.o.o. za trgovinu i usluge, OIB 99699119430, Gorička 15 ,10370 Dugo Selo</item>
    </izvorni_sadrzaj>
    <derivirana_varijabla naziv="DomainObject.Predmet.SudioniciListAdressOIB_1"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  <item>Viktor Bubić, OIB 50016932942, Gašpini 27,21210 Solin</item>
      <item>TOMIĆ BETA d.o.o. za trgovinu i usluge, OIB 99699119430, Gorička 15 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  <item>, OIB 50016932942</item>
      <item>, OIB 99699119430</item>
    </izvorni_sadrzaj>
    <derivirana_varijabla naziv="DomainObject.Predmet.SudioniciListNazivOIB_1"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  <item>, OIB 50016932942</item>
      <item>, OIB 99699119430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449</properties:Words>
  <properties:Characters>2562</properties:Characters>
  <properties:Lines>93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2017-01-02T10:34:00Z</dcterms:created>
  <dc:creator>nmarkovic</dc:creator>
  <cp:lastModifiedBy>Jadranka Zelić</cp:lastModifiedBy>
  <cp:lastPrinted>2017-01-02T10:34:00Z</cp:lastPrinted>
  <dcterms:modified xmlns:xsi="http://www.w3.org/2001/XMLSchema-instance" xsi:type="dcterms:W3CDTF">2017-01-02T10:35:00Z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