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E21EFE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B09BF">
              <w:rPr>
                <w:noProof/>
              </w:rPr>
              <w:t>6</w:t>
            </w:r>
            <w:r w:rsidR="00E21EFE">
              <w:rPr>
                <w:noProof/>
              </w:rPr>
              <w:t>49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9b9f693" w14:paraId="9b9f693" w:rsidRDefault="00015C7B" w:rsidP="00015C7B" w:rsidR="00015C7B">
      <w:pPr>
        <w:spacing w:after="200" w:before="240"/>
        <w:jc w:val="center"/>
        <w15:collapsed w:val="false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E21EFE">
        <w:t>FILTRO j.d.o.o., OIB: 74441418176, Split, Vidilica 6</w:t>
      </w:r>
      <w:r w:rsidR="0048697F" w:rsidRPr="0048697F">
        <w:t xml:space="preserve">, </w:t>
      </w:r>
      <w:r w:rsidR="00A37289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94112B" w:rsidR="0094112B" w:rsidRPr="00277CB4">
      <w:pPr>
        <w:ind w:firstLine="708"/>
        <w:jc w:val="both"/>
      </w:pPr>
      <w:r>
        <w:t xml:space="preserve">  I. Pokreće se prethodni postupak radi utvrđenja uvjeta za otvaranje stečajnog </w:t>
      </w:r>
      <w:r w:rsidRPr="00277CB4">
        <w:t xml:space="preserve">postupka  nad </w:t>
      </w:r>
      <w:r w:rsidR="0083734A" w:rsidRPr="00277CB4">
        <w:t xml:space="preserve">dužnikom </w:t>
      </w:r>
      <w:r w:rsidR="00E21EFE" w:rsidRPr="00277CB4">
        <w:t>FILTRO j.d.o.o., OIB: 74441418176, Split, Vidilica 6</w:t>
      </w:r>
      <w:r w:rsidR="0094112B" w:rsidRPr="00277CB4">
        <w:t>.</w:t>
      </w:r>
    </w:p>
    <w:p w:rsidRDefault="0094112B" w:rsidP="0094112B" w:rsidR="0094112B" w:rsidRPr="00277CB4">
      <w:pPr>
        <w:ind w:firstLine="708"/>
        <w:jc w:val="both"/>
      </w:pPr>
    </w:p>
    <w:p w:rsidRDefault="00015C7B" w:rsidP="0094112B" w:rsidR="00934396" w:rsidRPr="00934396">
      <w:pPr>
        <w:ind w:firstLine="708"/>
        <w:jc w:val="both"/>
      </w:pPr>
      <w:r w:rsidRPr="00277CB4">
        <w:t xml:space="preserve"> II</w:t>
      </w:r>
      <w:r w:rsidR="00934396" w:rsidRPr="00277CB4">
        <w:t xml:space="preserve">. Ročište radi očitovanja o prijedlogu za otvaranje stečajnog postupka nad dužnikom određuje se za </w:t>
      </w:r>
      <w:r w:rsidR="00277CB4">
        <w:t>18. prosinca</w:t>
      </w:r>
      <w:r w:rsidR="00934396" w:rsidRPr="00277CB4">
        <w:t xml:space="preserve"> 2018. </w:t>
      </w:r>
      <w:r w:rsidR="0048697F" w:rsidRPr="00277CB4">
        <w:rPr>
          <w:rFonts w:cstheme="minorBidi" w:eastAsiaTheme="minorHAnsi"/>
          <w:szCs w:val="22"/>
          <w:lang w:eastAsia="en-US"/>
        </w:rPr>
        <w:t xml:space="preserve">u </w:t>
      </w:r>
      <w:r w:rsidR="00277CB4">
        <w:rPr>
          <w:rFonts w:cstheme="minorBidi" w:eastAsiaTheme="minorHAnsi"/>
          <w:szCs w:val="22"/>
          <w:lang w:eastAsia="en-US"/>
        </w:rPr>
        <w:t>09:40</w:t>
      </w:r>
      <w:r w:rsidR="00934396" w:rsidRPr="00277CB4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277CB4">
        <w:t>, sudnica br. 111/I Trgovačkog</w:t>
      </w:r>
      <w:r w:rsidR="00934396" w:rsidRPr="00934396">
        <w:t xml:space="preserve">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E21EFE">
        <w:t>Marko Dragojević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E21EFE">
        <w:t xml:space="preserve">Marku Dragojeviću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997D17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997D17" w:rsidR="0048697F" w:rsidRPr="0048697F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997D17" w:rsidR="00015C7B" w:rsidRPr="00D77E52">
      <w:pPr>
        <w:spacing w:after="80" w:before="16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E21EFE">
        <w:rPr>
          <w:rFonts w:cstheme="minorBidi" w:eastAsiaTheme="minorHAnsi"/>
          <w:lang w:eastAsia="en-US"/>
        </w:rPr>
        <w:t>10. rujna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E21EFE">
        <w:t>FILTRO j.d.o.o., OIB: 74441418176, Split, Vidilica 6</w:t>
      </w:r>
      <w:r w:rsidR="000F776C" w:rsidRPr="0048697F">
        <w:t xml:space="preserve">, </w:t>
      </w:r>
      <w:r w:rsidRPr="0048697F">
        <w:rPr>
          <w:rFonts w:cstheme="minorBidi" w:eastAsiaTheme="minorHAnsi"/>
          <w:lang w:eastAsia="en-US"/>
        </w:rPr>
        <w:t xml:space="preserve">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E21EFE">
        <w:rPr>
          <w:rFonts w:cstheme="minorBidi" w:eastAsiaTheme="minorHAnsi"/>
          <w:lang w:eastAsia="en-US"/>
        </w:rPr>
        <w:t>jednog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E21EFE"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E21EFE">
        <w:rPr>
          <w:rFonts w:cstheme="minorBidi" w:eastAsiaTheme="minorHAnsi"/>
          <w:lang w:eastAsia="en-US"/>
        </w:rPr>
        <w:t>3. rujna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A50616">
        <w:rPr>
          <w:rFonts w:cstheme="minorBidi" w:eastAsiaTheme="minorHAnsi"/>
          <w:lang w:eastAsia="en-US"/>
        </w:rPr>
        <w:t>1</w:t>
      </w:r>
      <w:r w:rsidR="00E21EFE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E21EFE">
        <w:rPr>
          <w:rFonts w:cstheme="minorBidi" w:eastAsiaTheme="minorHAnsi"/>
          <w:lang w:eastAsia="en-US"/>
        </w:rPr>
        <w:t>6.744,12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997D17" w:rsidR="0048697F">
      <w:pPr>
        <w:spacing w:before="1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997D17" w:rsidR="0048697F" w:rsidRPr="00564E07">
      <w:pPr>
        <w:spacing w:before="1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997D17" w:rsidR="0048697F">
      <w:pPr>
        <w:spacing w:before="1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997D17" w:rsidR="0048697F">
      <w:pPr>
        <w:spacing w:before="10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997D17" w:rsidR="0048697F" w:rsidRPr="00564E07">
      <w:pPr>
        <w:spacing w:before="80"/>
        <w:jc w:val="center"/>
      </w:pPr>
      <w:r>
        <w:t xml:space="preserve">U Splitu </w:t>
      </w:r>
      <w:r w:rsidR="00A37289">
        <w:t>20</w:t>
      </w:r>
      <w:r w:rsidR="005F320D">
        <w:t>. studenog</w:t>
      </w:r>
      <w:r>
        <w:t xml:space="preserve"> 2018.</w:t>
      </w:r>
    </w:p>
    <w:p w:rsidRDefault="0048697F" w:rsidP="00997D17" w:rsidR="0048697F" w:rsidRPr="00564E07">
      <w:pPr>
        <w:spacing w:before="80"/>
        <w:ind w:left="6373"/>
        <w:jc w:val="center"/>
      </w:pPr>
      <w:r w:rsidRPr="00564E07">
        <w:t>Sutkinja</w:t>
      </w:r>
    </w:p>
    <w:p w:rsidRDefault="0048697F" w:rsidP="0094096C" w:rsidR="00997D17">
      <w:pPr>
        <w:ind w:left="6372"/>
        <w:jc w:val="center"/>
      </w:pPr>
      <w:r w:rsidRPr="00564E07">
        <w:t>Ana Golub Gruić</w:t>
      </w:r>
      <w:r w:rsidR="00997D17">
        <w:t>, v.r.</w:t>
      </w:r>
    </w:p>
    <w:p w:rsidRDefault="00997D17" w:rsidP="008832A6" w:rsidR="00997D17">
      <w:pPr>
        <w:jc w:val="right"/>
      </w:pPr>
      <w:r>
        <w:t>za točnost otpravka – ovlašteni službenik</w:t>
      </w:r>
    </w:p>
    <w:p w:rsidRDefault="00997D17" w:rsidP="008832A6" w:rsidR="00997D17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997D17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E21EFE">
      <w:t>649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0F776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77CB4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112B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97D17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289"/>
    <w:rsid w:val="00A377CF"/>
    <w:rsid w:val="00A4002F"/>
    <w:rsid w:val="00A41B33"/>
    <w:rsid w:val="00A428FB"/>
    <w:rsid w:val="00A47E70"/>
    <w:rsid w:val="00A5007E"/>
    <w:rsid w:val="00A50308"/>
    <w:rsid w:val="00A50616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09BF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1EFE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FILTRO jednostavno društvo s ograničenom odgovornošću za usluge</izvorni_sadrzaj>
    <derivirana_varijabla naziv="DomainObject.Predmet.ProtustrankaFormated_1">  FILTRO jednostavno društvo s ograničenom odgovornošću za usluge</derivirana_varijabla>
  </DomainObject.Predmet.ProtustrankaFormated>
  <DomainObject.Predmet.ProtustrankaFormatedOIB>
    <izvorni_sadrzaj>  FILTRO jednostavno društvo s ograničenom odgovornošću za usluge, OIB 74441418176</izvorni_sadrzaj>
    <derivirana_varijabla naziv="DomainObject.Predmet.ProtustrankaFormatedOIB_1">  FILTRO jednostavno društvo s ograničenom odgovornošću za usluge, OIB 74441418176</derivirana_varijabla>
  </DomainObject.Predmet.ProtustrankaFormatedOIB>
  <DomainObject.Predmet.ProtustrankaFormatedWithAdress>
    <izvorni_sadrzaj> FILTRO jednostavno društvo s ograničenom odgovornošću za usluge, Vidilica 6, 21000 Split</izvorni_sadrzaj>
    <derivirana_varijabla naziv="DomainObject.Predmet.ProtustrankaFormatedWithAdress_1"> FILTRO jednostavno društvo s ograničenom odgovornošću za usluge, Vidilica 6, 21000 Split</derivirana_varijabla>
  </DomainObject.Predmet.ProtustrankaFormatedWithAdress>
  <DomainObject.Predmet.ProtustrankaFormatedWithAdressOIB>
    <izvorni_sadrzaj> FILTRO jednostavno društvo s ograničenom odgovornošću za usluge, OIB 74441418176, Vidilica 6, 21000 Split</izvorni_sadrzaj>
    <derivirana_varijabla naziv="DomainObject.Predmet.ProtustrankaFormatedWithAdressOIB_1"> FILTRO jednostavno društvo s ograničenom odgovornošću za usluge, OIB 74441418176, Vidilica 6, 21000 Split</derivirana_varijabla>
  </DomainObject.Predmet.ProtustrankaFormatedWithAdressOIB>
  <DomainObject.Predmet.ProtustrankaWithAdress>
    <izvorni_sadrzaj>FILTRO jednostavno društvo s ograničenom odgovornošću za usluge Vidilica 6, 21000 Split</izvorni_sadrzaj>
    <derivirana_varijabla naziv="DomainObject.Predmet.ProtustrankaWithAdress_1">FILTRO jednostavno društvo s ograničenom odgovornošću za usluge Vidilica 6, 21000 Split</derivirana_varijabla>
  </DomainObject.Predmet.ProtustrankaWithAdress>
  <DomainObject.Predmet.ProtustrankaWithAdressOIB>
    <izvorni_sadrzaj>FILTRO jednostavno društvo s ograničenom odgovornošću za usluge, OIB 74441418176, Vidilica 6, 21000 Split</izvorni_sadrzaj>
    <derivirana_varijabla naziv="DomainObject.Predmet.ProtustrankaWithAdressOIB_1">FILTRO jednostavno društvo s ograničenom odgovornošću za usluge, OIB 74441418176, Vidilica 6, 21000 Split</derivirana_varijabla>
  </DomainObject.Predmet.ProtustrankaWithAdressOIB>
  <DomainObject.Predmet.ProtustrankaNazivFormated>
    <izvorni_sadrzaj>FILTRO jednostavno društvo s ograničenom odgovornošću za usluge</izvorni_sadrzaj>
    <derivirana_varijabla naziv="DomainObject.Predmet.ProtustrankaNazivFormated_1">FILTRO jednostavno društvo s ograničenom odgovornošću za usluge</derivirana_varijabla>
  </DomainObject.Predmet.ProtustrankaNazivFormated>
  <DomainObject.Predmet.ProtustrankaNazivFormatedOIB>
    <izvorni_sadrzaj>FILTRO jednostavno društvo s ograničenom odgovornošću za usluge, OIB 74441418176</izvorni_sadrzaj>
    <derivirana_varijabla naziv="DomainObject.Predmet.ProtustrankaNazivFormatedOIB_1">FILTRO jednostavno društvo s ograničenom odgovornošću za usluge, OIB 74441418176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FILTRO jednostavno društvo s ograničenom odgovornošću za usluge</item>
    </izvorni_sadrzaj>
    <derivirana_varijabla naziv="DomainObject.Predmet.ProtuStrankaListFormated_1">
      <item>FILTRO jednostavno društvo s ograničenom odgovornošću za usluge</item>
    </derivirana_varijabla>
  </DomainObject.Predmet.ProtuStrankaListFormated>
  <DomainObject.Predmet.ProtuStrankaListFormatedOIB>
    <izvorni_sadrzaj>
      <item>FILTRO jednostavno društvo s ograničenom odgovornošću za usluge, OIB 74441418176</item>
    </izvorni_sadrzaj>
    <derivirana_varijabla naziv="DomainObject.Predmet.ProtuStrankaListFormatedOIB_1">
      <item>FILTRO jednostavno društvo s ograničenom odgovornošću za usluge, OIB 74441418176</item>
    </derivirana_varijabla>
  </DomainObject.Predmet.ProtuStrankaListFormatedOIB>
  <DomainObject.Predmet.ProtuStrankaListFormatedWithAdress>
    <izvorni_sadrzaj>
      <item>FILTRO jednostavno društvo s ograničenom odgovornošću za usluge, Vidilica 6, 21000 Split</item>
    </izvorni_sadrzaj>
    <derivirana_varijabla naziv="DomainObject.Predmet.ProtuStrankaListFormatedWithAdress_1">
      <item>FILTRO jednostavno društvo s ograničenom odgovornošću za usluge, Vidilica 6, 21000 Split</item>
    </derivirana_varijabla>
  </DomainObject.Predmet.ProtuStrankaListFormatedWithAdress>
  <DomainObject.Predmet.ProtuStrankaListFormatedWithAdressOIB>
    <izvorni_sadrzaj>
      <item>FILTRO jednostavno društvo s ograničenom odgovornošću za usluge, OIB 74441418176, Vidilica 6, 21000 Split</item>
    </izvorni_sadrzaj>
    <derivirana_varijabla naziv="DomainObject.Predmet.ProtuStrankaListFormatedWithAdressOIB_1">
      <item>FILTRO jednostavno društvo s ograničenom odgovornošću za usluge, OIB 74441418176, Vidilica 6, 21000 Split</item>
    </derivirana_varijabla>
  </DomainObject.Predmet.ProtuStrankaListFormatedWithAdressOIB>
  <DomainObject.Predmet.ProtuStrankaListNazivFormated>
    <izvorni_sadrzaj>
      <item>FILTRO jednostavno društvo s ograničenom odgovornošću za usluge</item>
    </izvorni_sadrzaj>
    <derivirana_varijabla naziv="DomainObject.Predmet.ProtuStrankaListNazivFormated_1">
      <item>FILTRO jednostavno društvo s ograničenom odgovornošću za usluge</item>
    </derivirana_varijabla>
  </DomainObject.Predmet.ProtuStrankaListNazivFormated>
  <DomainObject.Predmet.ProtuStrankaListNazivFormatedOIB>
    <izvorni_sadrzaj>
      <item>FILTRO jednostavno društvo s ograničenom odgovornošću za usluge, OIB 74441418176</item>
    </izvorni_sadrzaj>
    <derivirana_varijabla naziv="DomainObject.Predmet.ProtuStrankaListNazivFormatedOIB_1">
      <item>FILTRO jednostavno društvo s ograničenom odgovornošću za usluge, OIB 74441418176</item>
    </derivirana_varijabla>
  </DomainObject.Predmet.ProtuStrankaListNazivFormatedOIB>
  <DomainObject.Predmet.OstaliListFormated>
    <izvorni_sadrzaj>
      <item>Marko Dragojević</item>
    </izvorni_sadrzaj>
    <derivirana_varijabla naziv="DomainObject.Predmet.OstaliListFormated_1">
      <item>Marko Dragojević</item>
    </derivirana_varijabla>
  </DomainObject.Predmet.OstaliListFormated>
  <DomainObject.Predmet.OstaliListFormatedOIB>
    <izvorni_sadrzaj>
      <item>Marko Dragojević, OIB 95600604413</item>
    </izvorni_sadrzaj>
    <derivirana_varijabla naziv="DomainObject.Predmet.OstaliListFormatedOIB_1">
      <item>Marko Dragojević, OIB 95600604413</item>
    </derivirana_varijabla>
  </DomainObject.Predmet.OstaliListFormatedOIB>
  <DomainObject.Predmet.OstaliListFormatedWithAdress>
    <izvorni_sadrzaj>
      <item>Marko Dragojević, Vidilica 6, 21000 Split</item>
    </izvorni_sadrzaj>
    <derivirana_varijabla naziv="DomainObject.Predmet.OstaliListFormatedWithAdress_1">
      <item>Marko Dragojević, Vidilica 6, 21000 Split</item>
    </derivirana_varijabla>
  </DomainObject.Predmet.OstaliListFormatedWithAdress>
  <DomainObject.Predmet.OstaliListFormatedWithAdressOIB>
    <izvorni_sadrzaj>
      <item>Marko Dragojević, OIB 95600604413, Vidilica 6, 21000 Split</item>
    </izvorni_sadrzaj>
    <derivirana_varijabla naziv="DomainObject.Predmet.OstaliListFormatedWithAdressOIB_1">
      <item>Marko Dragojević, OIB 95600604413, Vidilica 6, 21000 Split</item>
    </derivirana_varijabla>
  </DomainObject.Predmet.OstaliListFormatedWithAdressOIB>
  <DomainObject.Predmet.OstaliListNazivFormated>
    <izvorni_sadrzaj>
      <item>Marko Dragojević</item>
    </izvorni_sadrzaj>
    <derivirana_varijabla naziv="DomainObject.Predmet.OstaliListNazivFormated_1">
      <item>Marko Dragojević</item>
    </derivirana_varijabla>
  </DomainObject.Predmet.OstaliListNazivFormated>
  <DomainObject.Predmet.OstaliListNazivFormatedOIB>
    <izvorni_sadrzaj>
      <item>Marko Dragojević, OIB 95600604413</item>
    </izvorni_sadrzaj>
    <derivirana_varijabla naziv="DomainObject.Predmet.OstaliListNazivFormatedOIB_1">
      <item>Marko Dragojević, OIB 95600604413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FILTRO jednostavno društvo s ograničenom odgovornošću za usluge</izvorni_sadrzaj>
    <derivirana_varijabla naziv="DomainObject.Predmet.ProtustrankaIDrugi_1">FILTRO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FILTRO jednostavno društvo s ograničenom odgovornošću za usluge, OIB 74441418176, Vidilica 6, 21000 Split</izvorni_sadrzaj>
    <derivirana_varijabla naziv="DomainObject.Predmet.ProtustrankaIDrugiAdressOIB_1">FILTRO jednostavno društvo s ograničenom odgovornošću za usluge, OIB 74441418176, Vidilica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FILTRO jednostavno društvo s ograničenom odgovornošću za usluge</item>
      <item>FINANCIJSKA AGENCIJA, RC SPLIT</item>
      <item>Marko Dragojević</item>
    </izvorni_sadrzaj>
    <derivirana_varijabla naziv="DomainObject.Predmet.SudioniciListNaziv_1">
      <item>FILTRO jednostavno društvo s ograničenom odgovornošću za usluge</item>
      <item>FINANCIJSKA AGENCIJA, RC SPLIT</item>
      <item>Marko Dragojević</item>
    </derivirana_varijabla>
  </DomainObject.Predmet.SudioniciListNaziv>
  <DomainObject.Predmet.SudioniciListAdressOIB>
    <izvorni_sadrzaj>
      <item>FILTRO jednostavno društvo s ograničenom odgovornošću za usluge, OIB 74441418176, Vidilica 6,21000 Split</item>
      <item>FINANCIJSKA AGENCIJA, RC SPLIT, OIB 85821130368, Mažuranićevo šetalište 24 b,21000 Split</item>
      <item>Marko Dragojević, OIB 95600604413, Vidilica 6,21000 Split</item>
    </izvorni_sadrzaj>
    <derivirana_varijabla naziv="DomainObject.Predmet.SudioniciListAdressOIB_1">
      <item>FILTRO jednostavno društvo s ograničenom odgovornošću za usluge, OIB 74441418176, Vidilica 6,21000 Split</item>
      <item>FINANCIJSKA AGENCIJA, RC SPLIT, OIB 85821130368, Mažuranićevo šetalište 24 b,21000 Split</item>
      <item>Marko Dragojević, OIB 95600604413, Vidilica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74441418176</item>
      <item>, OIB 85821130368</item>
      <item>, OIB 95600604413</item>
    </izvorni_sadrzaj>
    <derivirana_varijabla naziv="DomainObject.Predmet.SudioniciListNazivOIB_1">
      <item>, OIB 74441418176</item>
      <item>, OIB 85821130368</item>
      <item>, OIB 95600604413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7922C-A188-4C62-9CA3-CEA2775D1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808</properties:Words>
  <properties:Characters>4414</properties:Characters>
  <properties:Lines>97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2018-11-20T09:28:00Z</cp:lastPrinted>
  <dcterms:modified xmlns:xsi="http://www.w3.org/2001/XMLSchema-instance" xsi:type="dcterms:W3CDTF">2018-11-20T09:28:00Z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(St-649-2018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