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2a62" w14:paraId="d5c2a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C495A">
        <w:t>1</w:t>
      </w:r>
      <w:r w:rsidR="00703DE5">
        <w:t>534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</w:t>
      </w:r>
      <w:r w:rsidR="00224AB3">
        <w:t>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03DE5" w:rsidR="00703DE5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03DE5">
        <w:rPr>
          <w:szCs w:val="20"/>
        </w:rPr>
        <w:t xml:space="preserve">GUSTUS UGOSTITELJSTVO j.d.o.o., Zagreb, Petrinjska 14, MBS: </w:t>
      </w:r>
    </w:p>
    <w:p w:rsidRDefault="00703DE5" w:rsidP="00703DE5" w:rsidR="0040230C">
      <w:pPr>
        <w:ind w:firstLine="708"/>
        <w:jc w:val="both"/>
        <w:rPr>
          <w:szCs w:val="20"/>
        </w:rPr>
      </w:pPr>
      <w:r>
        <w:rPr>
          <w:szCs w:val="20"/>
        </w:rPr>
        <w:t xml:space="preserve">  080934750, OIB: 75768167764</w:t>
      </w:r>
    </w:p>
    <w:p w:rsidRDefault="00703DE5" w:rsidP="00703DE5" w:rsidR="00703DE5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03DE5">
        <w:t>22.908,01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03DE5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331D5A">
        <w:t>23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47C91"/>
    <w:rsid w:val="001540B4"/>
    <w:rsid w:val="00166C60"/>
    <w:rsid w:val="00185571"/>
    <w:rsid w:val="001B2ED3"/>
    <w:rsid w:val="001C495A"/>
    <w:rsid w:val="001D29BB"/>
    <w:rsid w:val="001E50FB"/>
    <w:rsid w:val="001F6933"/>
    <w:rsid w:val="00205F0A"/>
    <w:rsid w:val="00211ADA"/>
    <w:rsid w:val="00216545"/>
    <w:rsid w:val="00224AB3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31D5A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230C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C6317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3DE5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C7555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GUSTUS UGOSTITELJSTVO j.d.o.o. zastupanog po punomoćniku Antun Novosel</izvorni_sadrzaj>
    <derivirana_varijabla naziv="DomainObject.Predmet.ProtustrankaFormated_1">  GUSTUS UGOSTITELJSTVO j.d.o.o. zastupanog po punomoćniku Antun Novosel</derivirana_varijabla>
  </DomainObject.Predmet.ProtustrankaFormated>
  <DomainObject.Predmet.ProtustrankaFormatedOIB>
    <izvorni_sadrzaj>  GUSTUS UGOSTITELJSTVO j.d.o.o., OIB 75768167764 zastupanog po punomoćniku Antun Novosel</izvorni_sadrzaj>
    <derivirana_varijabla naziv="DomainObject.Predmet.ProtustrankaFormatedOIB_1">  GUSTUS UGOSTITELJSTVO j.d.o.o., OIB 75768167764 zastupanog po punomoćniku Antun Novosel</derivirana_varijabla>
  </DomainObject.Predmet.ProtustrankaFormatedOIB>
  <DomainObject.Predmet.ProtustrankaFormatedWithAdress>
    <izvorni_sadrzaj> GUSTUS UGOSTITELJSTVO j.d.o.o., Petrinjska 14, 10000 Zagreb zastupanog po punomoćniku Antun Novosel</izvorni_sadrzaj>
    <derivirana_varijabla naziv="DomainObject.Predmet.ProtustrankaFormatedWithAdress_1"> GUSTUS UGOSTITELJSTVO j.d.o.o., Petrinjska 14, 10000 Zagreb zastupanog po punomoćniku Antun Novosel</derivirana_varijabla>
  </DomainObject.Predmet.ProtustrankaFormatedWithAdress>
  <DomainObject.Predmet.ProtustrankaFormatedWithAdressOIB>
    <izvorni_sadrzaj> GUSTUS UGOSTITELJSTVO j.d.o.o., OIB 75768167764, Petrinjska 14, 10000 Zagreb zastupanog po punomoćniku Antun Novosel</izvorni_sadrzaj>
    <derivirana_varijabla naziv="DomainObject.Predmet.ProtustrankaFormatedWithAdressOIB_1"> GUSTUS UGOSTITELJSTVO j.d.o.o., OIB 75768167764, Petrinjska 14, 10000 Zagreb zastupanog po punomoćniku Antun Novosel</derivirana_varijabla>
  </DomainObject.Predmet.ProtustrankaFormatedWithAdressOIB>
  <DomainObject.Predmet.ProtustrankaWithAdress>
    <izvorni_sadrzaj>GUSTUS UGOSTITELJSTVO j.d.o.o. Petrinjska 14, 10000 Zagreb</izvorni_sadrzaj>
    <derivirana_varijabla naziv="DomainObject.Predmet.ProtustrankaWithAdress_1">GUSTUS UGOSTITELJSTVO j.d.o.o. Petrinjska 14, 10000 Zagreb</derivirana_varijabla>
  </DomainObject.Predmet.ProtustrankaWithAdress>
  <DomainObject.Predmet.ProtustrankaWithAdressOIB>
    <izvorni_sadrzaj>GUSTUS UGOSTITELJSTVO j.d.o.o., OIB 75768167764, Petrinjska 14, 10000 Zagreb</izvorni_sadrzaj>
    <derivirana_varijabla naziv="DomainObject.Predmet.ProtustrankaWithAdressOIB_1">GUSTUS UGOSTITELJSTVO j.d.o.o., OIB 75768167764, Petrinjska 14, 10000 Zagreb</derivirana_varijabla>
  </DomainObject.Predmet.ProtustrankaWithAdressOIB>
  <DomainObject.Predmet.ProtustrankaNazivFormated>
    <izvorni_sadrzaj>GUSTUS UGOSTITELJSTVO j.d.o.o.</izvorni_sadrzaj>
    <derivirana_varijabla naziv="DomainObject.Predmet.ProtustrankaNazivFormated_1">GUSTUS UGOSTITELJSTVO j.d.o.o.</derivirana_varijabla>
  </DomainObject.Predmet.ProtustrankaNazivFormated>
  <DomainObject.Predmet.ProtustrankaNazivFormatedOIB>
    <izvorni_sadrzaj>GUSTUS UGOSTITELJSTVO j.d.o.o., OIB 75768167764</izvorni_sadrzaj>
    <derivirana_varijabla naziv="DomainObject.Predmet.ProtustrankaNazivFormatedOIB_1">GUSTUS UGOSTITELJSTVO j.d.o.o., OIB 75768167764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GUSTUS UGOSTITELJSTVO j.d.o.o. zastupanog po punomoćniku Antun Novosel</item>
    </izvorni_sadrzaj>
    <derivirana_varijabla naziv="DomainObject.Predmet.ProtuStrankaListFormated_1">
      <item>GUSTUS UGOSTITELJSTVO j.d.o.o. zastupanog po punomoćniku Antun Novosel</item>
    </derivirana_varijabla>
  </DomainObject.Predmet.ProtuStrankaListFormated>
  <DomainObject.Predmet.ProtuStrankaListFormatedOIB>
    <izvorni_sadrzaj>
      <item>GUSTUS UGOSTITELJSTVO j.d.o.o., OIB 75768167764 zastupanog po punomoćniku Antun Novosel</item>
    </izvorni_sadrzaj>
    <derivirana_varijabla naziv="DomainObject.Predmet.ProtuStrankaListFormatedOIB_1">
      <item>GUSTUS UGOSTITELJSTVO j.d.o.o., OIB 75768167764 zastupanog po punomoćniku Antun Novosel</item>
    </derivirana_varijabla>
  </DomainObject.Predmet.ProtuStrankaListFormatedOIB>
  <DomainObject.Predmet.ProtuStrankaListFormatedWithAdress>
    <izvorni_sadrzaj>
      <item>GUSTUS UGOSTITELJSTVO j.d.o.o., Petrinjska 14, 10000 Zagreb zastupanog po punomoćniku Antun Novosel</item>
    </izvorni_sadrzaj>
    <derivirana_varijabla naziv="DomainObject.Predmet.ProtuStrankaListFormatedWithAdress_1">
      <item>GUSTUS UGOSTITELJSTVO j.d.o.o., Petrinjska 14, 10000 Zagreb zastupanog po punomoćniku Antun Novosel</item>
    </derivirana_varijabla>
  </DomainObject.Predmet.ProtuStrankaListFormatedWithAdress>
  <DomainObject.Predmet.ProtuStrankaListFormatedWithAdressOIB>
    <izvorni_sadrzaj>
      <item>GUSTUS UGOSTITELJSTVO j.d.o.o., OIB 75768167764, Petrinjska 14, 10000 Zagreb zastupanog po punomoćniku Antun Novosel</item>
    </izvorni_sadrzaj>
    <derivirana_varijabla naziv="DomainObject.Predmet.ProtuStrankaListFormatedWithAdressOIB_1">
      <item>GUSTUS UGOSTITELJSTVO j.d.o.o., OIB 75768167764, Petrinjska 14, 10000 Zagreb zastupanog po punomoćniku Antun Novosel</item>
    </derivirana_varijabla>
  </DomainObject.Predmet.ProtuStrankaListFormatedWithAdressOIB>
  <DomainObject.Predmet.ProtuStrankaListNazivFormated>
    <izvorni_sadrzaj>
      <item>GUSTUS UGOSTITELJSTVO j.d.o.o.</item>
    </izvorni_sadrzaj>
    <derivirana_varijabla naziv="DomainObject.Predmet.ProtuStrankaListNazivFormated_1">
      <item>GUSTUS UGOSTITELJSTVO j.d.o.o.</item>
    </derivirana_varijabla>
  </DomainObject.Predmet.ProtuStrankaListNazivFormated>
  <DomainObject.Predmet.ProtuStrankaListNazivFormatedOIB>
    <izvorni_sadrzaj>
      <item>GUSTUS UGOSTITELJSTVO j.d.o.o., OIB 75768167764</item>
    </izvorni_sadrzaj>
    <derivirana_varijabla naziv="DomainObject.Predmet.ProtuStrankaListNazivFormatedOIB_1">
      <item>GUSTUS UGOSTITELJSTVO j.d.o.o., OIB 75768167764</item>
    </derivirana_varijabla>
  </DomainObject.Predmet.ProtuStrankaListNazivFormatedOIB>
  <DomainObject.Predmet.OstaliListFormated>
    <izvorni_sadrzaj>
      <item>Antun Novosel punomoćnik sudionika u postupku GUSTUS UGOSTITELJSTVO j.d.o.o.</item>
    </izvorni_sadrzaj>
    <derivirana_varijabla naziv="DomainObject.Predmet.OstaliListFormated_1">
      <item>Antun Novosel punomoćnik sudionika u postupku GUSTUS UGOSTITELJSTVO j.d.o.o.</item>
    </derivirana_varijabla>
  </DomainObject.Predmet.OstaliListFormated>
  <DomainObject.Predmet.OstaliListFormatedOIB>
    <izvorni_sadrzaj>
      <item>Antun Novosel, OIB 21183034550 punomoćnik sudionika u postupku GUSTUS UGOSTITELJSTVO j.d.o.o.</item>
    </izvorni_sadrzaj>
    <derivirana_varijabla naziv="DomainObject.Predmet.OstaliListFormatedOIB_1">
      <item>Antun Novosel, OIB 21183034550 punomoćnik sudionika u postupku GUSTUS UGOSTITELJSTVO j.d.o.o.</item>
    </derivirana_varijabla>
  </DomainObject.Predmet.OstaliListFormatedOIB>
  <DomainObject.Predmet.OstaliListFormatedWithAdress>
    <izvorni_sadrzaj>
      <item>Antun Novosel, Carski Put 41, 10370 Kozinščak punomoćnik sudionika u postupku GUSTUS UGOSTITELJSTVO j.d.o.o.</item>
    </izvorni_sadrzaj>
    <derivirana_varijabla naziv="DomainObject.Predmet.OstaliListFormatedWithAdress_1">
      <item>Antun Novosel, Carski Put 41, 10370 Kozinščak punomoćnik sudionika u postupku GUSTUS UGOSTITELJSTVO j.d.o.o.</item>
    </derivirana_varijabla>
  </DomainObject.Predmet.OstaliListFormatedWithAdress>
  <DomainObject.Predmet.OstaliListFormatedWithAdressOIB>
    <izvorni_sadrzaj>
      <item>Antun Novosel, OIB 21183034550, Carski Put 41, 10370 Kozinščak punomoćnik sudionika u postupku GUSTUS UGOSTITELJSTVO j.d.o.o.</item>
    </izvorni_sadrzaj>
    <derivirana_varijabla naziv="DomainObject.Predmet.OstaliListFormatedWithAdressOIB_1">
      <item>Antun Novosel, OIB 21183034550, Carski Put 41, 10370 Kozinščak punomoćnik sudionika u postupku GUSTUS UGOSTITELJSTVO j.d.o.o.</item>
    </derivirana_varijabla>
  </DomainObject.Predmet.OstaliListFormatedWithAdressOIB>
  <DomainObject.Predmet.OstaliListNazivFormated>
    <izvorni_sadrzaj>
      <item>Antun Novosel</item>
    </izvorni_sadrzaj>
    <derivirana_varijabla naziv="DomainObject.Predmet.OstaliListNazivFormated_1">
      <item>Antun Novosel</item>
    </derivirana_varijabla>
  </DomainObject.Predmet.OstaliListNazivFormated>
  <DomainObject.Predmet.OstaliListNazivFormatedOIB>
    <izvorni_sadrzaj>
      <item>Antun Novosel, OIB 21183034550</item>
    </izvorni_sadrzaj>
    <derivirana_varijabla naziv="DomainObject.Predmet.OstaliListNazivFormatedOIB_1">
      <item>Antun Novosel, OIB 21183034550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GUSTUS UGOSTITELJSTVO j.d.o.o.</izvorni_sadrzaj>
    <derivirana_varijabla naziv="DomainObject.Predmet.ProtustrankaIDrugi_1">GUSTUS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GUSTUS UGOSTITELJSTVO j.d.o.o., OIB 75768167764, Petrinjska 14, 10000 Zagreb</izvorni_sadrzaj>
    <derivirana_varijabla naziv="DomainObject.Predmet.ProtustrankaIDrugiAdressOIB_1">GUSTUS UGOSTITELJSTVO j.d.o.o., OIB 75768167764,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GUSTUS UGOSTITELJSTVO j.d.o.o.</item>
      <item>Antun Novosel</item>
    </izvorni_sadrzaj>
    <derivirana_varijabla naziv="DomainObject.Predmet.SudioniciListNaziv_1">
      <item>FINA Regionalni centar Zagreb</item>
      <item>GUSTUS UGOSTITELJSTVO j.d.o.o.</item>
      <item>Antun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GUSTUS UGOSTITELJSTVO j.d.o.o., OIB 75768167764, Petrinjska 14,10000 Zagreb</item>
      <item>Antun Novosel, OIB 21183034550, Carski Put 41,10370 Kozinščak</item>
    </izvorni_sadrzaj>
    <derivirana_varijabla naziv="DomainObject.Predmet.SudioniciListAdressOIB_1">
      <item>FINA Regionalni centar Zagreb, OIB 85821130368, Trg svibanjskih žrtava 1995. 1,10000 Zagreb</item>
      <item>GUSTUS UGOSTITELJSTVO j.d.o.o., OIB 75768167764, Petrinjska 14,10000 Zagreb</item>
      <item>Antun Novosel, OIB 21183034550, Carski Put 41,10370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75768167764</item>
      <item>, OIB 21183034550</item>
    </izvorni_sadrzaj>
    <derivirana_varijabla naziv="DomainObject.Predmet.SudioniciListNazivOIB_1">
      <item>, OIB 85821130368</item>
      <item>, OIB 75768167764</item>
      <item>, OIB 21183034550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1311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2016-02-22T15:08:00Z</dcterms:created>
  <dc:creator>ilukac</dc:creator>
  <cp:lastModifiedBy>Ksenija Nol</cp:lastModifiedBy>
  <cp:lastPrinted>2016-02-22T15:05:00Z</cp:lastPrinted>
  <dcterms:modified xmlns:xsi="http://www.w3.org/2001/XMLSchema-instance" xsi:type="dcterms:W3CDTF">2016-02-23T06:38:00Z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