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440f" w14:paraId="341440f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4B55E6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A20BD7">
        <w:rPr>
          <w:color w:themeColor="text1" w:val="000000"/>
        </w:rPr>
        <w:t>830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4B55E6">
        <w:t xml:space="preserve">(N.N. br. </w:t>
      </w:r>
      <w:r w:rsidR="00AC4528" w:rsidRPr="004B55E6">
        <w:t>71/15.</w:t>
      </w:r>
      <w:r w:rsidRPr="004B55E6">
        <w:t>)</w:t>
      </w:r>
      <w:r w:rsidR="008155EE" w:rsidRPr="004B55E6">
        <w:t>,</w:t>
      </w:r>
      <w:r w:rsidRPr="004B55E6">
        <w:t xml:space="preserve"> dana </w:t>
      </w:r>
      <w:r w:rsidR="004B55E6" w:rsidRPr="004B55E6">
        <w:t>19. listopada 2017. godine</w:t>
      </w:r>
      <w:r w:rsidRPr="004B55E6">
        <w:t>,</w:t>
      </w:r>
      <w:r w:rsidR="00F034D3" w:rsidRPr="004B55E6">
        <w:t xml:space="preserve"> </w:t>
      </w:r>
      <w:r w:rsidRPr="004B55E6">
        <w:t>objavljuje</w:t>
      </w:r>
      <w:r w:rsidR="008155EE" w:rsidRPr="004B55E6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A20BD7" w:rsidRPr="00A3068F">
        <w:t xml:space="preserve">AUTO CENTAR PRIMUS j.d.o.o., Kružna ulica 49, 10295 </w:t>
      </w:r>
      <w:proofErr w:type="spellStart"/>
      <w:r w:rsidR="00A20BD7" w:rsidRPr="00A3068F">
        <w:t>Kupljenovo</w:t>
      </w:r>
      <w:proofErr w:type="spellEnd"/>
      <w:r w:rsidR="00A20BD7" w:rsidRPr="00A3068F">
        <w:t>, OIB: 37718101820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A20BD7">
        <w:rPr>
          <w:color w:themeColor="text1" w:val="000000"/>
        </w:rPr>
        <w:t>163.587,68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29662A">
      <w:pPr>
        <w:pStyle w:val="Odlomakpopisa"/>
        <w:ind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4B55E6">
      <w:pPr>
        <w:jc w:val="center"/>
      </w:pPr>
      <w:r w:rsidRPr="004B55E6">
        <w:t xml:space="preserve">Zagreb, </w:t>
      </w:r>
      <w:r w:rsidR="004B55E6" w:rsidRPr="004B55E6">
        <w:t>19. listopada 2017. godine</w:t>
      </w:r>
      <w:r w:rsidRPr="004B55E6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F6341C" w:rsidP="00F6341C" w:rsidR="00F6341C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A20BD7">
      <w:rPr>
        <w:b/>
        <w:color w:themeColor="text1" w:val="000000"/>
      </w:rPr>
      <w:t>830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B55E6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9B3406"/>
    <w:rsid w:val="00A07009"/>
    <w:rsid w:val="00A147E6"/>
    <w:rsid w:val="00A17061"/>
    <w:rsid w:val="00A20BD7"/>
    <w:rsid w:val="00A46C69"/>
    <w:rsid w:val="00A6055A"/>
    <w:rsid w:val="00A677F5"/>
    <w:rsid w:val="00A71431"/>
    <w:rsid w:val="00AC165C"/>
    <w:rsid w:val="00AC4528"/>
    <w:rsid w:val="00AD027A"/>
    <w:rsid w:val="00B150C0"/>
    <w:rsid w:val="00B45F34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6341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4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4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4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4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4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4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4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4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17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St-1830/2017</izvorni_sadrzaj>
    <derivirana_varijabla naziv="DomainObject.Predmet.OznakaBroj_1">St-1830/2017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PRIMUS jednostavno društvo s ograničenom odgovornošću za trgovinu i usluge zastupanog po punomoćniku Željko Antončić</izvorni_sadrzaj>
    <derivirana_varijabla naziv="DomainObject.Predmet.ProtustrankaFormated_1">  AUTO CENTAR PRIMUS jednostavno društvo s ograničenom odgovornošću za trgovinu i usluge zastupanog po punomoćniku Željko Antončić</derivirana_varijabla>
  </DomainObject.Predmet.ProtustrankaFormated>
  <DomainObject.Predmet.ProtustrankaFormatedOIB>
    <izvorni_sadrzaj>  AUTO CENTAR PRIMUS jednostavno društvo s ograničenom odgovornošću za trgovinu i usluge, OIB 37718101820 zastupanog po punomoćniku Željko Antončić</izvorni_sadrzaj>
    <derivirana_varijabla naziv="DomainObject.Predmet.ProtustrankaFormatedOIB_1">  AUTO CENTAR PRIMUS jednostavno društvo s ograničenom odgovornošću za trgovinu i usluge, OIB 37718101820 zastupanog po punomoćniku Željko Antončić</derivirana_varijabla>
  </DomainObject.Predmet.ProtustrankaFormatedOIB>
  <DomainObject.Predmet.ProtustrankaFormatedWithAdress>
    <izvorni_sadrzaj> AUTO CENTAR PRIMUS jednostavno društvo s ograničenom odgovornošću za trgovinu i usluge, Kružna ulica 49, 10295 Kupljenovo zastupanog po punomoćniku Željko Antončić</izvorni_sadrzaj>
    <derivirana_varijabla naziv="DomainObject.Predmet.ProtustrankaFormatedWithAdress_1"> AUTO CENTAR PRIMUS jednostavno društvo s ograničenom odgovornošću za trgovinu i usluge, Kružna ulica 49, 10295 Kupljenovo zastupanog po punomoćniku Željko Antončić</derivirana_varijabla>
  </DomainObject.Predmet.ProtustrankaFormatedWithAdress>
  <DomainObject.Predmet.ProtustrankaFormatedWithAdressOIB>
    <izvorni_sadrzaj> AUTO CENTAR PRIMUS jednostavno društvo s ograničenom odgovornošću za trgovinu i usluge, OIB 37718101820, Kružna ulica 49, 10295 Kupljenovo zastupanog po punomoćniku Željko Antončić</izvorni_sadrzaj>
    <derivirana_varijabla naziv="DomainObject.Predmet.ProtustrankaFormatedWithAdressOIB_1"> AUTO CENTAR PRIMUS jednostavno društvo s ograničenom odgovornošću za trgovinu i usluge, OIB 37718101820, Kružna ulica 49, 10295 Kupljenovo zastupanog po punomoćniku Željko Antončić</derivirana_varijabla>
  </DomainObject.Predmet.ProtustrankaFormatedWithAdressOIB>
  <DomainObject.Predmet.ProtustrankaWithAdress>
    <izvorni_sadrzaj>AUTO CENTAR PRIMUS jednostavno društvo s ograničenom odgovornošću za trgovinu i usluge Kružna ulica 49, 10295 Kupljenovo</izvorni_sadrzaj>
    <derivirana_varijabla naziv="DomainObject.Predmet.ProtustrankaWithAdress_1">AUTO CENTAR PRIMUS jednostavno društvo s ograničenom odgovornošću za trgovinu i usluge Kružna ulica 49, 10295 Kupljenovo</derivirana_varijabla>
  </DomainObject.Predmet.ProtustrankaWithAdress>
  <DomainObject.Predmet.ProtustrankaWithAdressOIB>
    <izvorni_sadrzaj>AUTO CENTAR PRIMUS jednostavno društvo s ograničenom odgovornošću za trgovinu i usluge, OIB 37718101820, Kružna ulica 49, 10295 Kupljenovo</izvorni_sadrzaj>
    <derivirana_varijabla naziv="DomainObject.Predmet.ProtustrankaWithAdressOIB_1">AUTO CENTAR PRIMUS jednostavno društvo s ograničenom odgovornošću za trgovinu i usluge, OIB 37718101820, Kružna ulica 49, 10295 Kupljenovo</derivirana_varijabla>
  </DomainObject.Predmet.ProtustrankaWithAdressOIB>
  <DomainObject.Predmet.ProtustrankaNazivFormated>
    <izvorni_sadrzaj>AUTO CENTAR PRIMUS jednostavno društvo s ograničenom odgovornošću za trgovinu i usluge</izvorni_sadrzaj>
    <derivirana_varijabla naziv="DomainObject.Predmet.ProtustrankaNazivFormated_1">AUTO CENTAR PRIMUS jednostavno društvo s ograničenom odgovornošću za trgovinu i usluge</derivirana_varijabla>
  </DomainObject.Predmet.ProtustrankaNazivFormated>
  <DomainObject.Predmet.ProtustrankaNazivFormatedOIB>
    <izvorni_sadrzaj>AUTO CENTAR PRIMUS jednostavno društvo s ograničenom odgovornošću za trgovinu i usluge, OIB 37718101820</izvorni_sadrzaj>
    <derivirana_varijabla naziv="DomainObject.Predmet.ProtustrankaNazivFormatedOIB_1">AUTO CENTAR PRIMUS jednostavno društvo s ograničenom odgovornošću za trgovinu i usluge, OIB 37718101820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PRIMUS jednostavno društvo s ograničenom odgovornošću za trgovinu i usluge zastupanog po punomoćniku Željko Antončić</item>
    </izvorni_sadrzaj>
    <derivirana_varijabla naziv="DomainObject.Predmet.ProtuStrankaListFormated_1">
      <item>AUTO CENTAR PRIMUS jednostavno društvo s ograničenom odgovornošću za trgovinu i usluge zastupanog po punomoćniku Željko Antončić</item>
    </derivirana_varijabla>
  </DomainObject.Predmet.ProtuStrankaListFormated>
  <DomainObject.Predmet.ProtuStrankaListFormatedOIB>
    <izvorni_sadrzaj>
      <item>AUTO CENTAR PRIMUS jednostavno društvo s ograničenom odgovornošću za trgovinu i usluge, OIB 37718101820 zastupanog po punomoćniku Željko Antončić</item>
    </izvorni_sadrzaj>
    <derivirana_varijabla naziv="DomainObject.Predmet.ProtuStrankaListFormatedOIB_1">
      <item>AUTO CENTAR PRIMUS jednostavno društvo s ograničenom odgovornošću za trgovinu i usluge, OIB 37718101820 zastupanog po punomoćniku Željko Antončić</item>
    </derivirana_varijabla>
  </DomainObject.Predmet.ProtuStrankaListFormatedOIB>
  <DomainObject.Predmet.ProtuStrankaListFormatedWithAdress>
    <izvorni_sadrzaj>
      <item>AUTO CENTAR PRIMUS jednostavno društvo s ograničenom odgovornošću za trgovinu i usluge, Kružna ulica 49, 10295 Kupljenovo zastupanog po punomoćniku Željko Antončić</item>
    </izvorni_sadrzaj>
    <derivirana_varijabla naziv="DomainObject.Predmet.ProtuStrankaListFormatedWithAdress_1">
      <item>AUTO CENTAR PRIMUS jednostavno društvo s ograničenom odgovornošću za trgovinu i usluge, Kružna ulica 49, 10295 Kupljenovo zastupanog po punomoćniku Željko Antončić</item>
    </derivirana_varijabla>
  </DomainObject.Predmet.ProtuStrankaListFormatedWithAdress>
  <DomainObject.Predmet.ProtuStrankaListFormatedWithAdressOIB>
    <izvorni_sadrzaj>
      <item>AUTO CENTAR PRIMUS jednostavno društvo s ograničenom odgovornošću za trgovinu i usluge, OIB 37718101820, Kružna ulica 49, 10295 Kupljenovo zastupanog po punomoćniku Željko Antončić</item>
    </izvorni_sadrzaj>
    <derivirana_varijabla naziv="DomainObject.Predmet.ProtuStrankaListFormatedWithAdressOIB_1">
      <item>AUTO CENTAR PRIMUS jednostavno društvo s ograničenom odgovornošću za trgovinu i usluge, OIB 37718101820, Kružna ulica 49, 10295 Kupljenovo zastupanog po punomoćniku Željko Antončić</item>
    </derivirana_varijabla>
  </DomainObject.Predmet.ProtuStrankaListFormatedWithAdressOIB>
  <DomainObject.Predmet.ProtuStrankaListNazivFormated>
    <izvorni_sadrzaj>
      <item>AUTO CENTAR PRIMUS jednostavno društvo s ograničenom odgovornošću za trgovinu i usluge</item>
    </izvorni_sadrzaj>
    <derivirana_varijabla naziv="DomainObject.Predmet.ProtuStrankaListNazivFormated_1">
      <item>AUTO CENTAR PRIMUS jednostavno društvo s ograničenom odgovornošću za trgovinu i usluge</item>
    </derivirana_varijabla>
  </DomainObject.Predmet.ProtuStrankaListNazivFormated>
  <DomainObject.Predmet.ProtuStrankaListNazivFormatedOIB>
    <izvorni_sadrzaj>
      <item>AUTO CENTAR PRIMUS jednostavno društvo s ograničenom odgovornošću za trgovinu i usluge, OIB 37718101820</item>
    </izvorni_sadrzaj>
    <derivirana_varijabla naziv="DomainObject.Predmet.ProtuStrankaListNazivFormatedOIB_1">
      <item>AUTO CENTAR PRIMUS jednostavno društvo s ograničenom odgovornošću za trgovinu i usluge, OIB 37718101820</item>
    </derivirana_varijabla>
  </DomainObject.Predmet.ProtuStrankaListNazivFormatedOIB>
  <DomainObject.Predmet.OstaliListFormated>
    <izvorni_sadrzaj>
      <item>Željko Antončić punomoćnik sudionika u postupku AUTO CENTAR PRIMUS jednostavno društvo s ograničenom odgovornošću za trgovinu i usluge</item>
    </izvorni_sadrzaj>
    <derivirana_varijabla naziv="DomainObject.Predmet.OstaliListFormated_1">
      <item>Željko Antončić punomoćnik sudionika u postupku AUTO CENTAR PRIMUS jednostavno društvo s ograničenom odgovornošću za trgovinu i usluge</item>
    </derivirana_varijabla>
  </DomainObject.Predmet.OstaliListFormated>
  <DomainObject.Predmet.OstaliListFormatedOIB>
    <izvorni_sadrzaj>
      <item>Željko Antončić, OIB 03016540812 punomoćnik sudionika u postupku AUTO CENTAR PRIMUS jednostavno društvo s ograničenom odgovornošću za trgovinu i usluge</item>
    </izvorni_sadrzaj>
    <derivirana_varijabla naziv="DomainObject.Predmet.OstaliListFormatedOIB_1">
      <item>Željko Antončić, OIB 03016540812 punomoćnik sudionika u postupku AUTO CENTAR PRIMUS jednostavno društvo s ograničenom odgovornošću za trgovinu i usluge</item>
    </derivirana_varijabla>
  </DomainObject.Predmet.OstaliListFormatedOIB>
  <DomainObject.Predmet.OstaliListFormatedWithAdress>
    <izvorni_sadrzaj>
      <item>Željko Antončić, Bregi Zabočki donji 49, 49210 Bregi Zabočki punomoćnik sudionika u postupku AUTO CENTAR PRIMUS jednostavno društvo s ograničenom odgovornošću za trgovinu i usluge</item>
    </izvorni_sadrzaj>
    <derivirana_varijabla naziv="DomainObject.Predmet.OstaliListFormatedWithAdress_1">
      <item>Željko Antončić, Bregi Zabočki donji 49, 49210 Bregi Zabočki punomoćnik sudionika u postupku AUTO CENTAR PRIMUS jednostavno društvo s ograničenom odgovornošću za trgovinu i usluge</item>
    </derivirana_varijabla>
  </DomainObject.Predmet.OstaliListFormatedWithAdress>
  <DomainObject.Predmet.OstaliListFormatedWithAdressOIB>
    <izvorni_sadrzaj>
      <item>Željko Antončić, OIB 03016540812, Bregi Zabočki donji 49, 49210 Bregi Zabočki punomoćnik sudionika u postupku AUTO CENTAR PRIMUS jednostavno društvo s ograničenom odgovornošću za trgovinu i usluge</item>
    </izvorni_sadrzaj>
    <derivirana_varijabla naziv="DomainObject.Predmet.OstaliListFormatedWithAdressOIB_1">
      <item>Željko Antončić, OIB 03016540812, Bregi Zabočki donji 49, 49210 Bregi Zabočki punomoćnik sudionika u postupku AUTO CENTAR PRIMUS jednostavno društvo s ograničenom odgovornošću za trgovinu i usluge</item>
    </derivirana_varijabla>
  </DomainObject.Predmet.OstaliListFormatedWithAdressOIB>
  <DomainObject.Predmet.OstaliListNazivFormated>
    <izvorni_sadrzaj>
      <item>Željko Antončić</item>
    </izvorni_sadrzaj>
    <derivirana_varijabla naziv="DomainObject.Predmet.OstaliListNazivFormated_1">
      <item>Željko Antončić</item>
    </derivirana_varijabla>
  </DomainObject.Predmet.OstaliListNazivFormated>
  <DomainObject.Predmet.OstaliListNazivFormatedOIB>
    <izvorni_sadrzaj>
      <item>Željko Antončić, OIB 03016540812</item>
    </izvorni_sadrzaj>
    <derivirana_varijabla naziv="DomainObject.Predmet.OstaliListNazivFormatedOIB_1">
      <item>Željko Antončić, OIB 03016540812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PRIMUS jednostavno društvo s ograničenom odgovornošću za trgovinu i usluge</izvorni_sadrzaj>
    <derivirana_varijabla naziv="DomainObject.Predmet.ProtustrankaIDrugi_1">AUTO CENTAR PRIMUS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PRIMUS jednostavno društvo s ograničenom odgovornošću za trgovinu i usluge, OIB 37718101820, Kružna ulica 49, 10295 Kupljenovo</izvorni_sadrzaj>
    <derivirana_varijabla naziv="DomainObject.Predmet.ProtustrankaIDrugiAdressOIB_1">AUTO CENTAR PRIMUS jednostavno društvo s ograničenom odgovornošću za trgovinu i usluge, OIB 37718101820,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PRIMUS jednostavno društvo s ograničenom odgovornošću za trgovinu i usluge</item>
      <item>Željko Antončić</item>
    </izvorni_sadrzaj>
    <derivirana_varijabla naziv="DomainObject.Predmet.SudioniciListNaziv_1">
      <item>FINA Regionalni centar Zagreb</item>
      <item>AUTO CENTAR PRIMUS jednostavno društvo s ograničenom odgovornošću za trgovinu i usluge</item>
      <item>Željko Antončić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CENTAR PRIMUS jednostavno društvo s ograničenom odgovornošću za trgovinu i usluge, OIB 37718101820, Kružna ulica 49,10295 Kupljenovo</item>
      <item>Željko Antončić, OIB 03016540812, Bregi Zabočki donji 49,49210 Bregi Zabočki</item>
    </izvorni_sadrzaj>
    <derivirana_varijabla naziv="DomainObject.Predmet.SudioniciListAdressOIB_1">
      <item>FINA Regionalni centar Zagreb, OIB 85821130368, Trg svibanjskih žrtava 1995. 1,10000 Zagreb</item>
      <item>AUTO CENTAR PRIMUS jednostavno društvo s ograničenom odgovornošću za trgovinu i usluge, OIB 37718101820, Kružna ulica 49,10295 Kupljenovo</item>
      <item>Željko Antončić, OIB 03016540812, Bregi Zabočki donji 49,49210 Bregi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37718101820</item>
      <item>, OIB 03016540812</item>
    </izvorni_sadrzaj>
    <derivirana_varijabla naziv="DomainObject.Predmet.SudioniciListNazivOIB_1">
      <item>, OIB 85821130368</item>
      <item>, OIB 37718101820</item>
      <item>, OIB 03016540812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2017-09-29T07:27:00Z</dcterms:created>
  <dc:creator>ilukac</dc:creator>
  <cp:lastModifiedBy>Irena Benko</cp:lastModifiedBy>
  <cp:lastPrinted>2017-10-19T09:43:00Z</cp:lastPrinted>
  <dcterms:modified xmlns:xsi="http://www.w3.org/2001/XMLSchema-instance" xsi:type="dcterms:W3CDTF">2017-10-19T09:43:00Z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